
<file path=[Content_Types].xml><?xml version="1.0" encoding="utf-8"?>
<Types xmlns="http://schemas.openxmlformats.org/package/2006/content-types">
  <Default Extension="gif" ContentType="image/gi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vertAnchor="page" w:horzAnchor="margin" w:tblpX="-284" w:tblpY="880"/>
        <w:tblW w:w="9923" w:type="dxa"/>
        <w:tblLook w:val="04A0" w:firstRow="1" w:lastRow="0" w:firstColumn="1" w:lastColumn="0" w:noHBand="0" w:noVBand="1"/>
      </w:tblPr>
      <w:tblGrid>
        <w:gridCol w:w="9923"/>
      </w:tblGrid>
      <w:tr w:rsidR="007B0816" w:rsidRPr="005C72BF" w14:paraId="4205C0BE" w14:textId="77777777" w:rsidTr="008A405F">
        <w:trPr>
          <w:trHeight w:hRule="exact" w:val="851"/>
        </w:trPr>
        <w:tc>
          <w:tcPr>
            <w:tcW w:w="9923" w:type="dxa"/>
            <w:shd w:val="clear" w:color="auto" w:fill="auto"/>
            <w:vAlign w:val="center"/>
          </w:tcPr>
          <w:p w14:paraId="77792AFD" w14:textId="77777777" w:rsidR="007B0816" w:rsidRPr="00110439" w:rsidRDefault="00014624" w:rsidP="00057D89">
            <w:pPr>
              <w:spacing w:line="276" w:lineRule="auto"/>
              <w:ind w:right="29" w:firstLine="0"/>
              <w:jc w:val="center"/>
              <w:rPr>
                <w:rFonts w:ascii="Times New Roman" w:hAnsi="Times New Roman"/>
                <w:b/>
                <w:sz w:val="28"/>
                <w:szCs w:val="28"/>
              </w:rPr>
            </w:pPr>
            <w:r w:rsidRPr="00110439">
              <w:rPr>
                <w:rFonts w:ascii="Times New Roman" w:hAnsi="Times New Roman"/>
                <w:b/>
                <w:sz w:val="28"/>
                <w:szCs w:val="28"/>
              </w:rPr>
              <w:t>Общество с ограниченной ответственностью</w:t>
            </w:r>
          </w:p>
          <w:p w14:paraId="2302EB33" w14:textId="5079BF80" w:rsidR="007B0816" w:rsidRPr="00110439" w:rsidRDefault="007B0816" w:rsidP="008A405F">
            <w:pPr>
              <w:spacing w:line="276" w:lineRule="auto"/>
              <w:ind w:right="29" w:firstLine="0"/>
              <w:jc w:val="center"/>
              <w:rPr>
                <w:rFonts w:ascii="Times New Roman" w:hAnsi="Times New Roman"/>
                <w:sz w:val="28"/>
                <w:szCs w:val="28"/>
              </w:rPr>
            </w:pPr>
            <w:r w:rsidRPr="00110439">
              <w:rPr>
                <w:rFonts w:ascii="Times New Roman" w:hAnsi="Times New Roman"/>
                <w:b/>
                <w:sz w:val="28"/>
                <w:szCs w:val="28"/>
              </w:rPr>
              <w:t>«</w:t>
            </w:r>
            <w:proofErr w:type="spellStart"/>
            <w:r w:rsidRPr="00110439">
              <w:rPr>
                <w:rFonts w:ascii="Times New Roman" w:hAnsi="Times New Roman"/>
                <w:b/>
                <w:sz w:val="28"/>
                <w:szCs w:val="28"/>
              </w:rPr>
              <w:t>АйПроджектПлюс</w:t>
            </w:r>
            <w:proofErr w:type="spellEnd"/>
            <w:r w:rsidRPr="00110439">
              <w:rPr>
                <w:rFonts w:ascii="Times New Roman" w:hAnsi="Times New Roman"/>
                <w:b/>
                <w:sz w:val="28"/>
                <w:szCs w:val="28"/>
              </w:rPr>
              <w:t>»</w:t>
            </w:r>
          </w:p>
        </w:tc>
      </w:tr>
      <w:tr w:rsidR="007B0816" w:rsidRPr="005C72BF" w14:paraId="72EDBF71" w14:textId="77777777" w:rsidTr="008A405F">
        <w:trPr>
          <w:trHeight w:hRule="exact" w:val="1985"/>
        </w:trPr>
        <w:tc>
          <w:tcPr>
            <w:tcW w:w="9923" w:type="dxa"/>
            <w:shd w:val="clear" w:color="auto" w:fill="auto"/>
            <w:vAlign w:val="center"/>
          </w:tcPr>
          <w:p w14:paraId="71C02238" w14:textId="77777777" w:rsidR="007B0816" w:rsidRPr="00110439" w:rsidRDefault="007B0816" w:rsidP="00057D89">
            <w:pPr>
              <w:spacing w:line="240" w:lineRule="auto"/>
              <w:ind w:right="29" w:firstLine="0"/>
              <w:jc w:val="center"/>
              <w:rPr>
                <w:rFonts w:ascii="Times New Roman" w:hAnsi="Times New Roman"/>
                <w:sz w:val="28"/>
                <w:szCs w:val="28"/>
              </w:rPr>
            </w:pPr>
            <w:r w:rsidRPr="00110439">
              <w:rPr>
                <w:rFonts w:ascii="Times New Roman" w:hAnsi="Times New Roman"/>
                <w:noProof/>
                <w:sz w:val="28"/>
                <w:szCs w:val="28"/>
                <w:lang w:eastAsia="ru-RU"/>
              </w:rPr>
              <w:drawing>
                <wp:inline distT="0" distB="0" distL="0" distR="0" wp14:anchorId="6BBDC81F" wp14:editId="6AB34E5C">
                  <wp:extent cx="2609850" cy="1133475"/>
                  <wp:effectExtent l="0" t="0" r="0" b="9525"/>
                  <wp:docPr id="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09850" cy="1133475"/>
                          </a:xfrm>
                          <a:prstGeom prst="rect">
                            <a:avLst/>
                          </a:prstGeom>
                          <a:noFill/>
                          <a:ln>
                            <a:noFill/>
                          </a:ln>
                        </pic:spPr>
                      </pic:pic>
                    </a:graphicData>
                  </a:graphic>
                </wp:inline>
              </w:drawing>
            </w:r>
          </w:p>
        </w:tc>
      </w:tr>
      <w:tr w:rsidR="007B0816" w:rsidRPr="005C72BF" w14:paraId="29F05B6E" w14:textId="77777777" w:rsidTr="00FE1125">
        <w:trPr>
          <w:trHeight w:hRule="exact" w:val="2268"/>
        </w:trPr>
        <w:tc>
          <w:tcPr>
            <w:tcW w:w="9923" w:type="dxa"/>
            <w:shd w:val="clear" w:color="auto" w:fill="auto"/>
            <w:vAlign w:val="center"/>
          </w:tcPr>
          <w:p w14:paraId="25D6510E" w14:textId="77777777" w:rsidR="007B0816" w:rsidRPr="00110439" w:rsidRDefault="007B0816" w:rsidP="00057D89">
            <w:pPr>
              <w:spacing w:line="240" w:lineRule="auto"/>
              <w:ind w:right="29" w:firstLine="0"/>
              <w:jc w:val="center"/>
              <w:rPr>
                <w:rFonts w:ascii="Times New Roman" w:hAnsi="Times New Roman"/>
                <w:noProof/>
                <w:sz w:val="28"/>
                <w:szCs w:val="28"/>
                <w:lang w:eastAsia="ru-RU"/>
              </w:rPr>
            </w:pPr>
          </w:p>
        </w:tc>
      </w:tr>
      <w:tr w:rsidR="007B0816" w:rsidRPr="005C72BF" w14:paraId="4C15A776" w14:textId="77777777" w:rsidTr="00BC5ED3">
        <w:trPr>
          <w:trHeight w:hRule="exact" w:val="2268"/>
        </w:trPr>
        <w:sdt>
          <w:sdtPr>
            <w:rPr>
              <w:rFonts w:ascii="Times New Roman" w:hAnsi="Times New Roman"/>
              <w:b/>
              <w:sz w:val="28"/>
              <w:szCs w:val="28"/>
            </w:rPr>
            <w:alias w:val="Название"/>
            <w:tag w:val=""/>
            <w:id w:val="284632846"/>
            <w:placeholder>
              <w:docPart w:val="32EE5A6B0ACF438F9713997C119C7898"/>
            </w:placeholder>
            <w:dataBinding w:prefixMappings="xmlns:ns0='http://purl.org/dc/elements/1.1/' xmlns:ns1='http://schemas.openxmlformats.org/package/2006/metadata/core-properties' " w:xpath="/ns1:coreProperties[1]/ns0:title[1]" w:storeItemID="{6C3C8BC8-F283-45AE-878A-BAB7291924A1}"/>
            <w:text/>
          </w:sdtPr>
          <w:sdtEndPr/>
          <w:sdtContent>
            <w:tc>
              <w:tcPr>
                <w:tcW w:w="9923" w:type="dxa"/>
                <w:shd w:val="clear" w:color="auto" w:fill="auto"/>
                <w:vAlign w:val="center"/>
              </w:tcPr>
              <w:p w14:paraId="6B80ED1F" w14:textId="679518F6" w:rsidR="007B0816" w:rsidRPr="00110439" w:rsidRDefault="000E3221" w:rsidP="00057D89">
                <w:pPr>
                  <w:spacing w:line="240" w:lineRule="auto"/>
                  <w:ind w:right="29" w:firstLine="0"/>
                  <w:jc w:val="center"/>
                  <w:rPr>
                    <w:rFonts w:ascii="Times New Roman" w:hAnsi="Times New Roman"/>
                    <w:b/>
                    <w:sz w:val="28"/>
                    <w:szCs w:val="28"/>
                  </w:rPr>
                </w:pPr>
                <w:r w:rsidRPr="000E3221">
                  <w:rPr>
                    <w:rFonts w:ascii="Times New Roman" w:hAnsi="Times New Roman"/>
                    <w:b/>
                    <w:sz w:val="28"/>
                    <w:szCs w:val="28"/>
                  </w:rPr>
                  <w:t>Капитальный ремонт в корпусе № 105                                                                        «Организация склада готовой продукции»</w:t>
                </w:r>
              </w:p>
            </w:tc>
          </w:sdtContent>
        </w:sdt>
      </w:tr>
      <w:tr w:rsidR="007B0816" w:rsidRPr="005C72BF" w14:paraId="4FDCF6E0" w14:textId="77777777" w:rsidTr="00475193">
        <w:trPr>
          <w:trHeight w:hRule="exact" w:val="680"/>
        </w:trPr>
        <w:sdt>
          <w:sdtPr>
            <w:rPr>
              <w:rFonts w:ascii="Times New Roman" w:hAnsi="Times New Roman"/>
              <w:i/>
              <w:sz w:val="28"/>
              <w:szCs w:val="28"/>
            </w:rPr>
            <w:alias w:val="Тема"/>
            <w:tag w:val=""/>
            <w:id w:val="-1711493075"/>
            <w:placeholder>
              <w:docPart w:val="1297814696FB46849B6B65A5E606E4DE"/>
            </w:placeholder>
            <w:dataBinding w:prefixMappings="xmlns:ns0='http://purl.org/dc/elements/1.1/' xmlns:ns1='http://schemas.openxmlformats.org/package/2006/metadata/core-properties' " w:xpath="/ns1:coreProperties[1]/ns0:subject[1]" w:storeItemID="{6C3C8BC8-F283-45AE-878A-BAB7291924A1}"/>
            <w:text/>
          </w:sdtPr>
          <w:sdtEndPr/>
          <w:sdtContent>
            <w:tc>
              <w:tcPr>
                <w:tcW w:w="9923" w:type="dxa"/>
                <w:shd w:val="clear" w:color="auto" w:fill="auto"/>
                <w:vAlign w:val="center"/>
              </w:tcPr>
              <w:p w14:paraId="75C6349A" w14:textId="183FCDAF" w:rsidR="007B0816" w:rsidRPr="00110439" w:rsidRDefault="00E85B60" w:rsidP="00057D89">
                <w:pPr>
                  <w:spacing w:line="240" w:lineRule="auto"/>
                  <w:ind w:right="29" w:firstLine="0"/>
                  <w:jc w:val="center"/>
                  <w:rPr>
                    <w:rFonts w:ascii="Times New Roman" w:hAnsi="Times New Roman"/>
                    <w:i/>
                    <w:sz w:val="28"/>
                    <w:szCs w:val="28"/>
                  </w:rPr>
                </w:pPr>
                <w:r>
                  <w:rPr>
                    <w:rFonts w:ascii="Times New Roman" w:hAnsi="Times New Roman"/>
                    <w:i/>
                    <w:sz w:val="28"/>
                    <w:szCs w:val="28"/>
                  </w:rPr>
                  <w:t>РАБОЧАЯ</w:t>
                </w:r>
                <w:r w:rsidR="007F5435" w:rsidRPr="00110439">
                  <w:rPr>
                    <w:rFonts w:ascii="Times New Roman" w:hAnsi="Times New Roman"/>
                    <w:i/>
                    <w:sz w:val="28"/>
                    <w:szCs w:val="28"/>
                  </w:rPr>
                  <w:t xml:space="preserve"> ДОКУМЕНТАЦИЯ</w:t>
                </w:r>
              </w:p>
            </w:tc>
          </w:sdtContent>
        </w:sdt>
      </w:tr>
      <w:tr w:rsidR="007B0816" w:rsidRPr="005C72BF" w14:paraId="3D3A284F" w14:textId="77777777" w:rsidTr="009F1481">
        <w:trPr>
          <w:trHeight w:hRule="exact" w:val="2268"/>
        </w:trPr>
        <w:tc>
          <w:tcPr>
            <w:tcW w:w="9923" w:type="dxa"/>
            <w:shd w:val="clear" w:color="auto" w:fill="auto"/>
            <w:vAlign w:val="center"/>
          </w:tcPr>
          <w:sdt>
            <w:sdtPr>
              <w:rPr>
                <w:rFonts w:ascii="Times New Roman" w:hAnsi="Times New Roman"/>
                <w:b/>
                <w:bCs/>
                <w:noProof/>
                <w:sz w:val="28"/>
                <w:szCs w:val="28"/>
                <w:lang w:eastAsia="ru-RU"/>
              </w:rPr>
              <w:alias w:val="Ключевые слова"/>
              <w:tag w:val=""/>
              <w:id w:val="577335670"/>
              <w:placeholder>
                <w:docPart w:val="E1DC589525FD42679F365B763C51F839"/>
              </w:placeholder>
              <w:dataBinding w:prefixMappings="xmlns:ns0='http://purl.org/dc/elements/1.1/' xmlns:ns1='http://schemas.openxmlformats.org/package/2006/metadata/core-properties' " w:xpath="/ns1:coreProperties[1]/ns1:keywords[1]" w:storeItemID="{6C3C8BC8-F283-45AE-878A-BAB7291924A1}"/>
              <w:text/>
            </w:sdtPr>
            <w:sdtEndPr/>
            <w:sdtContent>
              <w:p w14:paraId="6AF7BDD3" w14:textId="6492E11A" w:rsidR="007B0816" w:rsidRPr="00110439" w:rsidRDefault="002F2516" w:rsidP="00057D89">
                <w:pPr>
                  <w:spacing w:line="240" w:lineRule="auto"/>
                  <w:ind w:right="29" w:firstLine="0"/>
                  <w:jc w:val="center"/>
                  <w:rPr>
                    <w:rFonts w:ascii="Times New Roman" w:hAnsi="Times New Roman"/>
                    <w:noProof/>
                    <w:sz w:val="28"/>
                    <w:szCs w:val="28"/>
                    <w:lang w:eastAsia="ru-RU"/>
                  </w:rPr>
                </w:pPr>
                <w:r>
                  <w:rPr>
                    <w:rFonts w:ascii="Times New Roman" w:hAnsi="Times New Roman"/>
                    <w:b/>
                    <w:bCs/>
                    <w:noProof/>
                    <w:sz w:val="28"/>
                    <w:szCs w:val="28"/>
                    <w:lang w:eastAsia="ru-RU"/>
                  </w:rPr>
                  <w:t xml:space="preserve">Состав </w:t>
                </w:r>
                <w:r w:rsidR="00E85B60">
                  <w:rPr>
                    <w:rFonts w:ascii="Times New Roman" w:hAnsi="Times New Roman"/>
                    <w:b/>
                    <w:bCs/>
                    <w:noProof/>
                    <w:sz w:val="28"/>
                    <w:szCs w:val="28"/>
                    <w:lang w:eastAsia="ru-RU"/>
                  </w:rPr>
                  <w:t>рабочей</w:t>
                </w:r>
                <w:r>
                  <w:rPr>
                    <w:rFonts w:ascii="Times New Roman" w:hAnsi="Times New Roman"/>
                    <w:b/>
                    <w:bCs/>
                    <w:noProof/>
                    <w:sz w:val="28"/>
                    <w:szCs w:val="28"/>
                    <w:lang w:eastAsia="ru-RU"/>
                  </w:rPr>
                  <w:t xml:space="preserve"> документации</w:t>
                </w:r>
              </w:p>
            </w:sdtContent>
          </w:sdt>
        </w:tc>
      </w:tr>
      <w:tr w:rsidR="007B0816" w:rsidRPr="005C72BF" w14:paraId="79424298" w14:textId="77777777" w:rsidTr="00187CAA">
        <w:trPr>
          <w:trHeight w:hRule="exact" w:val="680"/>
        </w:trPr>
        <w:tc>
          <w:tcPr>
            <w:tcW w:w="9923" w:type="dxa"/>
            <w:shd w:val="clear" w:color="auto" w:fill="auto"/>
            <w:vAlign w:val="center"/>
          </w:tcPr>
          <w:p w14:paraId="7B2944D3" w14:textId="74B05137" w:rsidR="007B0816" w:rsidRPr="00110439" w:rsidRDefault="008435A3" w:rsidP="00057D89">
            <w:pPr>
              <w:spacing w:line="240" w:lineRule="auto"/>
              <w:ind w:right="29" w:firstLine="0"/>
              <w:jc w:val="center"/>
              <w:rPr>
                <w:rFonts w:ascii="Times New Roman" w:hAnsi="Times New Roman"/>
                <w:b/>
                <w:sz w:val="28"/>
                <w:szCs w:val="28"/>
              </w:rPr>
            </w:pPr>
            <w:sdt>
              <w:sdtPr>
                <w:rPr>
                  <w:rFonts w:ascii="Times New Roman" w:hAnsi="Times New Roman"/>
                  <w:b/>
                  <w:sz w:val="28"/>
                  <w:szCs w:val="28"/>
                </w:rPr>
                <w:alias w:val="Шифр"/>
                <w:tag w:val=""/>
                <w:id w:val="288250760"/>
                <w:placeholder>
                  <w:docPart w:val="2BDAB97BFFB84E3EB04A29821F6A168F"/>
                </w:placeholder>
                <w:dataBinding w:prefixMappings="xmlns:ns0='http://purl.org/dc/elements/1.1/' xmlns:ns1='http://schemas.openxmlformats.org/package/2006/metadata/core-properties' " w:xpath="/ns1:coreProperties[1]/ns1:category[1]" w:storeItemID="{6C3C8BC8-F283-45AE-878A-BAB7291924A1}"/>
                <w:text/>
              </w:sdtPr>
              <w:sdtEndPr/>
              <w:sdtContent>
                <w:r w:rsidR="004A7606" w:rsidRPr="005D5954">
                  <w:rPr>
                    <w:rFonts w:ascii="Times New Roman" w:hAnsi="Times New Roman"/>
                    <w:b/>
                    <w:sz w:val="28"/>
                    <w:szCs w:val="28"/>
                  </w:rPr>
                  <w:t>230-710</w:t>
                </w:r>
              </w:sdtContent>
            </w:sdt>
            <w:r w:rsidR="007B0816" w:rsidRPr="00110439">
              <w:rPr>
                <w:rFonts w:ascii="Times New Roman" w:hAnsi="Times New Roman"/>
                <w:b/>
                <w:sz w:val="28"/>
                <w:szCs w:val="28"/>
              </w:rPr>
              <w:t>-</w:t>
            </w:r>
            <w:sdt>
              <w:sdtPr>
                <w:rPr>
                  <w:rFonts w:ascii="Times New Roman" w:hAnsi="Times New Roman"/>
                  <w:b/>
                  <w:sz w:val="28"/>
                  <w:szCs w:val="28"/>
                </w:rPr>
                <w:alias w:val="Факс организации"/>
                <w:tag w:val=""/>
                <w:id w:val="-770396915"/>
                <w:placeholder>
                  <w:docPart w:val="C9E532E8CD2849AA8E92E7A1B20F8D1B"/>
                </w:placeholder>
                <w:dataBinding w:prefixMappings="xmlns:ns0='http://schemas.microsoft.com/office/2006/coverPageProps' " w:xpath="/ns0:CoverPageProperties[1]/ns0:CompanyFax[1]" w:storeItemID="{55AF091B-3C7A-41E3-B477-F2FDAA23CFDA}"/>
                <w:text/>
              </w:sdtPr>
              <w:sdtEndPr/>
              <w:sdtContent>
                <w:r w:rsidR="000D2FC1" w:rsidRPr="000D2FC1">
                  <w:rPr>
                    <w:rFonts w:ascii="Times New Roman" w:hAnsi="Times New Roman"/>
                    <w:b/>
                    <w:sz w:val="28"/>
                    <w:szCs w:val="28"/>
                  </w:rPr>
                  <w:t>С</w:t>
                </w:r>
                <w:r w:rsidR="00E85B60">
                  <w:rPr>
                    <w:rFonts w:ascii="Times New Roman" w:hAnsi="Times New Roman"/>
                    <w:b/>
                    <w:sz w:val="28"/>
                    <w:szCs w:val="28"/>
                  </w:rPr>
                  <w:t>РД</w:t>
                </w:r>
              </w:sdtContent>
            </w:sdt>
          </w:p>
        </w:tc>
      </w:tr>
      <w:tr w:rsidR="007B0816" w:rsidRPr="005C72BF" w14:paraId="20CE475E" w14:textId="77777777" w:rsidTr="00187CAA">
        <w:trPr>
          <w:trHeight w:hRule="exact" w:val="680"/>
        </w:trPr>
        <w:tc>
          <w:tcPr>
            <w:tcW w:w="9923" w:type="dxa"/>
            <w:shd w:val="clear" w:color="auto" w:fill="auto"/>
            <w:vAlign w:val="center"/>
          </w:tcPr>
          <w:p w14:paraId="7E01A971" w14:textId="00FBFA03" w:rsidR="007B0816" w:rsidRPr="00110439" w:rsidRDefault="007B0816" w:rsidP="00057D89">
            <w:pPr>
              <w:spacing w:line="240" w:lineRule="auto"/>
              <w:ind w:right="29" w:firstLine="0"/>
              <w:jc w:val="center"/>
              <w:rPr>
                <w:rFonts w:ascii="Times New Roman" w:hAnsi="Times New Roman"/>
                <w:b/>
                <w:sz w:val="28"/>
                <w:szCs w:val="28"/>
              </w:rPr>
            </w:pPr>
            <w:r w:rsidRPr="00110439">
              <w:rPr>
                <w:rFonts w:ascii="Times New Roman" w:hAnsi="Times New Roman"/>
                <w:b/>
                <w:sz w:val="28"/>
                <w:szCs w:val="28"/>
              </w:rPr>
              <w:t xml:space="preserve">Том </w:t>
            </w:r>
            <w:sdt>
              <w:sdtPr>
                <w:rPr>
                  <w:rFonts w:ascii="Times New Roman" w:hAnsi="Times New Roman"/>
                  <w:b/>
                  <w:sz w:val="28"/>
                  <w:szCs w:val="28"/>
                  <w:lang w:val="en-US"/>
                </w:rPr>
                <w:alias w:val="Состояние"/>
                <w:tag w:val=""/>
                <w:id w:val="943572457"/>
                <w:placeholder>
                  <w:docPart w:val="02E2AF2675804E6DA535B12B7636FAA6"/>
                </w:placeholder>
                <w:dataBinding w:prefixMappings="xmlns:ns0='http://purl.org/dc/elements/1.1/' xmlns:ns1='http://schemas.openxmlformats.org/package/2006/metadata/core-properties' " w:xpath="/ns1:coreProperties[1]/ns1:contentStatus[1]" w:storeItemID="{6C3C8BC8-F283-45AE-878A-BAB7291924A1}"/>
                <w:text/>
              </w:sdtPr>
              <w:sdtEndPr/>
              <w:sdtContent>
                <w:r w:rsidR="00016141">
                  <w:rPr>
                    <w:rFonts w:ascii="Times New Roman" w:hAnsi="Times New Roman"/>
                    <w:b/>
                    <w:sz w:val="28"/>
                    <w:szCs w:val="28"/>
                  </w:rPr>
                  <w:t>0</w:t>
                </w:r>
              </w:sdtContent>
            </w:sdt>
          </w:p>
        </w:tc>
      </w:tr>
    </w:tbl>
    <w:p w14:paraId="2494A99B" w14:textId="77777777" w:rsidR="00D87935" w:rsidRDefault="00D87935" w:rsidP="0022722F">
      <w:pPr>
        <w:ind w:firstLine="0"/>
        <w:rPr>
          <w:szCs w:val="22"/>
        </w:rPr>
      </w:pPr>
    </w:p>
    <w:p w14:paraId="763B6B95" w14:textId="77777777" w:rsidR="007B0816" w:rsidRDefault="007B0816" w:rsidP="0022722F">
      <w:pPr>
        <w:ind w:firstLine="0"/>
        <w:rPr>
          <w:szCs w:val="22"/>
        </w:rPr>
      </w:pPr>
    </w:p>
    <w:p w14:paraId="609B2FE2" w14:textId="77777777" w:rsidR="005A77B9" w:rsidRPr="00527D80" w:rsidRDefault="005A77B9" w:rsidP="0022722F">
      <w:pPr>
        <w:tabs>
          <w:tab w:val="left" w:pos="3985"/>
        </w:tabs>
        <w:ind w:firstLine="0"/>
        <w:rPr>
          <w:szCs w:val="22"/>
        </w:rPr>
        <w:sectPr w:rsidR="005A77B9" w:rsidRPr="00527D80" w:rsidSect="00011912">
          <w:headerReference w:type="default" r:id="rId10"/>
          <w:footerReference w:type="default" r:id="rId11"/>
          <w:headerReference w:type="first" r:id="rId12"/>
          <w:footerReference w:type="first" r:id="rId13"/>
          <w:pgSz w:w="11906" w:h="16838" w:code="9"/>
          <w:pgMar w:top="851" w:right="567" w:bottom="567" w:left="1701" w:header="284" w:footer="284" w:gutter="0"/>
          <w:cols w:space="708"/>
          <w:titlePg/>
          <w:docGrid w:linePitch="360"/>
        </w:sectPr>
      </w:pPr>
    </w:p>
    <w:tbl>
      <w:tblPr>
        <w:tblpPr w:leftFromText="180" w:rightFromText="180" w:vertAnchor="page" w:horzAnchor="margin" w:tblpX="-284" w:tblpY="880"/>
        <w:tblW w:w="9923" w:type="dxa"/>
        <w:tblLook w:val="04A0" w:firstRow="1" w:lastRow="0" w:firstColumn="1" w:lastColumn="0" w:noHBand="0" w:noVBand="1"/>
      </w:tblPr>
      <w:tblGrid>
        <w:gridCol w:w="9923"/>
      </w:tblGrid>
      <w:tr w:rsidR="00111A20" w:rsidRPr="00110439" w14:paraId="50360752" w14:textId="77777777" w:rsidTr="008A405F">
        <w:trPr>
          <w:trHeight w:hRule="exact" w:val="851"/>
        </w:trPr>
        <w:tc>
          <w:tcPr>
            <w:tcW w:w="9923" w:type="dxa"/>
            <w:shd w:val="clear" w:color="auto" w:fill="auto"/>
            <w:vAlign w:val="center"/>
          </w:tcPr>
          <w:p w14:paraId="3C88DB93" w14:textId="77777777" w:rsidR="00111A20" w:rsidRPr="00110439" w:rsidRDefault="00014624" w:rsidP="005C72BF">
            <w:pPr>
              <w:spacing w:line="276" w:lineRule="auto"/>
              <w:ind w:firstLine="0"/>
              <w:jc w:val="center"/>
              <w:rPr>
                <w:rFonts w:ascii="Times New Roman" w:hAnsi="Times New Roman"/>
                <w:b/>
                <w:sz w:val="28"/>
                <w:szCs w:val="28"/>
              </w:rPr>
            </w:pPr>
            <w:r w:rsidRPr="00110439">
              <w:rPr>
                <w:rFonts w:ascii="Times New Roman" w:hAnsi="Times New Roman"/>
                <w:b/>
                <w:sz w:val="28"/>
                <w:szCs w:val="28"/>
              </w:rPr>
              <w:lastRenderedPageBreak/>
              <w:t>Общество с ограниченной ответственностью</w:t>
            </w:r>
          </w:p>
          <w:p w14:paraId="1AEEA4D4" w14:textId="69B46258" w:rsidR="00111A20" w:rsidRPr="00110439" w:rsidRDefault="00111A20" w:rsidP="008A405F">
            <w:pPr>
              <w:spacing w:line="276" w:lineRule="auto"/>
              <w:ind w:firstLine="0"/>
              <w:jc w:val="center"/>
              <w:rPr>
                <w:rFonts w:ascii="Times New Roman" w:hAnsi="Times New Roman"/>
                <w:sz w:val="28"/>
                <w:szCs w:val="28"/>
              </w:rPr>
            </w:pPr>
            <w:r w:rsidRPr="00110439">
              <w:rPr>
                <w:rFonts w:ascii="Times New Roman" w:hAnsi="Times New Roman"/>
                <w:b/>
                <w:sz w:val="28"/>
                <w:szCs w:val="28"/>
              </w:rPr>
              <w:t>«</w:t>
            </w:r>
            <w:proofErr w:type="spellStart"/>
            <w:r w:rsidRPr="00110439">
              <w:rPr>
                <w:rFonts w:ascii="Times New Roman" w:hAnsi="Times New Roman"/>
                <w:b/>
                <w:sz w:val="28"/>
                <w:szCs w:val="28"/>
              </w:rPr>
              <w:t>АйПроджектПлюс</w:t>
            </w:r>
            <w:proofErr w:type="spellEnd"/>
            <w:r w:rsidRPr="00110439">
              <w:rPr>
                <w:rFonts w:ascii="Times New Roman" w:hAnsi="Times New Roman"/>
                <w:b/>
                <w:sz w:val="28"/>
                <w:szCs w:val="28"/>
              </w:rPr>
              <w:t>»</w:t>
            </w:r>
          </w:p>
        </w:tc>
      </w:tr>
      <w:tr w:rsidR="00111A20" w:rsidRPr="00110439" w14:paraId="4684D759" w14:textId="77777777" w:rsidTr="008A405F">
        <w:trPr>
          <w:trHeight w:hRule="exact" w:val="1985"/>
        </w:trPr>
        <w:tc>
          <w:tcPr>
            <w:tcW w:w="9923" w:type="dxa"/>
            <w:shd w:val="clear" w:color="auto" w:fill="auto"/>
            <w:vAlign w:val="center"/>
          </w:tcPr>
          <w:p w14:paraId="43C3B85E" w14:textId="77777777" w:rsidR="00111A20" w:rsidRPr="00110439" w:rsidRDefault="00111A20" w:rsidP="00E838DC">
            <w:pPr>
              <w:spacing w:line="240" w:lineRule="auto"/>
              <w:ind w:firstLine="0"/>
              <w:jc w:val="center"/>
              <w:rPr>
                <w:rFonts w:ascii="Times New Roman" w:hAnsi="Times New Roman"/>
                <w:sz w:val="28"/>
                <w:szCs w:val="28"/>
              </w:rPr>
            </w:pPr>
            <w:r w:rsidRPr="00110439">
              <w:rPr>
                <w:rFonts w:ascii="Times New Roman" w:hAnsi="Times New Roman"/>
                <w:noProof/>
                <w:sz w:val="28"/>
                <w:szCs w:val="28"/>
                <w:lang w:eastAsia="ru-RU"/>
              </w:rPr>
              <w:drawing>
                <wp:inline distT="0" distB="0" distL="0" distR="0" wp14:anchorId="7BD21E6C" wp14:editId="46E610DE">
                  <wp:extent cx="2609850" cy="1133475"/>
                  <wp:effectExtent l="0" t="0" r="0" b="9525"/>
                  <wp:docPr id="14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09850" cy="1133475"/>
                          </a:xfrm>
                          <a:prstGeom prst="rect">
                            <a:avLst/>
                          </a:prstGeom>
                          <a:noFill/>
                          <a:ln>
                            <a:noFill/>
                          </a:ln>
                        </pic:spPr>
                      </pic:pic>
                    </a:graphicData>
                  </a:graphic>
                </wp:inline>
              </w:drawing>
            </w:r>
          </w:p>
        </w:tc>
      </w:tr>
      <w:tr w:rsidR="00111A20" w:rsidRPr="00110439" w14:paraId="30E1271B" w14:textId="77777777" w:rsidTr="00FE1125">
        <w:trPr>
          <w:trHeight w:hRule="exact" w:val="2268"/>
        </w:trPr>
        <w:tc>
          <w:tcPr>
            <w:tcW w:w="9923" w:type="dxa"/>
            <w:shd w:val="clear" w:color="auto" w:fill="auto"/>
          </w:tcPr>
          <w:p w14:paraId="71464C11" w14:textId="1078A4EF" w:rsidR="00111A20" w:rsidRPr="00110439" w:rsidRDefault="00111A20" w:rsidP="00187CAA">
            <w:pPr>
              <w:spacing w:line="240" w:lineRule="auto"/>
              <w:ind w:firstLine="0"/>
              <w:rPr>
                <w:rFonts w:ascii="Times New Roman" w:hAnsi="Times New Roman"/>
                <w:noProof/>
                <w:sz w:val="28"/>
                <w:szCs w:val="28"/>
                <w:lang w:eastAsia="ru-RU"/>
              </w:rPr>
            </w:pPr>
          </w:p>
        </w:tc>
      </w:tr>
      <w:tr w:rsidR="00111A20" w:rsidRPr="00110439" w14:paraId="666418B6" w14:textId="77777777" w:rsidTr="00110439">
        <w:trPr>
          <w:trHeight w:hRule="exact" w:val="2268"/>
        </w:trPr>
        <w:sdt>
          <w:sdtPr>
            <w:rPr>
              <w:rFonts w:ascii="Times New Roman" w:hAnsi="Times New Roman"/>
              <w:b/>
              <w:sz w:val="28"/>
              <w:szCs w:val="28"/>
            </w:rPr>
            <w:alias w:val="Название"/>
            <w:tag w:val=""/>
            <w:id w:val="1476561079"/>
            <w:placeholder>
              <w:docPart w:val="54E23D2DCF514866AB870E6F13EA4AA9"/>
            </w:placeholder>
            <w:dataBinding w:prefixMappings="xmlns:ns0='http://purl.org/dc/elements/1.1/' xmlns:ns1='http://schemas.openxmlformats.org/package/2006/metadata/core-properties' " w:xpath="/ns1:coreProperties[1]/ns0:title[1]" w:storeItemID="{6C3C8BC8-F283-45AE-878A-BAB7291924A1}"/>
            <w:text/>
          </w:sdtPr>
          <w:sdtEndPr/>
          <w:sdtContent>
            <w:tc>
              <w:tcPr>
                <w:tcW w:w="9923" w:type="dxa"/>
                <w:shd w:val="clear" w:color="auto" w:fill="auto"/>
                <w:vAlign w:val="center"/>
              </w:tcPr>
              <w:p w14:paraId="0B7D70FC" w14:textId="2F660FC7" w:rsidR="00111A20" w:rsidRPr="00110439" w:rsidRDefault="000E3221" w:rsidP="00E838DC">
                <w:pPr>
                  <w:spacing w:line="240" w:lineRule="auto"/>
                  <w:ind w:firstLine="0"/>
                  <w:jc w:val="center"/>
                  <w:rPr>
                    <w:rFonts w:ascii="Times New Roman" w:hAnsi="Times New Roman"/>
                    <w:b/>
                    <w:sz w:val="28"/>
                    <w:szCs w:val="28"/>
                  </w:rPr>
                </w:pPr>
                <w:r>
                  <w:rPr>
                    <w:rFonts w:ascii="Times New Roman" w:hAnsi="Times New Roman"/>
                    <w:b/>
                    <w:sz w:val="28"/>
                    <w:szCs w:val="28"/>
                  </w:rPr>
                  <w:t>Капитальный ремонт в корпусе № 105                                                                        «Организация склада готовой продукции»</w:t>
                </w:r>
              </w:p>
            </w:tc>
          </w:sdtContent>
        </w:sdt>
      </w:tr>
      <w:tr w:rsidR="00111A20" w:rsidRPr="00110439" w14:paraId="20379D78" w14:textId="77777777" w:rsidTr="00475193">
        <w:trPr>
          <w:trHeight w:hRule="exact" w:val="680"/>
        </w:trPr>
        <w:sdt>
          <w:sdtPr>
            <w:rPr>
              <w:rFonts w:ascii="Times New Roman" w:hAnsi="Times New Roman"/>
              <w:i/>
              <w:sz w:val="28"/>
              <w:szCs w:val="28"/>
            </w:rPr>
            <w:alias w:val="Тема"/>
            <w:tag w:val=""/>
            <w:id w:val="931245543"/>
            <w:placeholder>
              <w:docPart w:val="A4AB9552272F463DAB54223529A932E5"/>
            </w:placeholder>
            <w:dataBinding w:prefixMappings="xmlns:ns0='http://purl.org/dc/elements/1.1/' xmlns:ns1='http://schemas.openxmlformats.org/package/2006/metadata/core-properties' " w:xpath="/ns1:coreProperties[1]/ns0:subject[1]" w:storeItemID="{6C3C8BC8-F283-45AE-878A-BAB7291924A1}"/>
            <w:text/>
          </w:sdtPr>
          <w:sdtEndPr/>
          <w:sdtContent>
            <w:tc>
              <w:tcPr>
                <w:tcW w:w="9923" w:type="dxa"/>
                <w:shd w:val="clear" w:color="auto" w:fill="auto"/>
                <w:vAlign w:val="center"/>
              </w:tcPr>
              <w:p w14:paraId="2914DB8E" w14:textId="59A631CE" w:rsidR="00111A20" w:rsidRPr="00110439" w:rsidRDefault="00E85B60" w:rsidP="00E838DC">
                <w:pPr>
                  <w:spacing w:line="240" w:lineRule="auto"/>
                  <w:ind w:firstLine="0"/>
                  <w:jc w:val="center"/>
                  <w:rPr>
                    <w:rFonts w:ascii="Times New Roman" w:hAnsi="Times New Roman"/>
                    <w:i/>
                    <w:sz w:val="28"/>
                    <w:szCs w:val="28"/>
                  </w:rPr>
                </w:pPr>
                <w:r>
                  <w:rPr>
                    <w:rFonts w:ascii="Times New Roman" w:hAnsi="Times New Roman"/>
                    <w:i/>
                    <w:sz w:val="28"/>
                    <w:szCs w:val="28"/>
                  </w:rPr>
                  <w:t>РАБОЧАЯ ДОКУМЕНТАЦИЯ</w:t>
                </w:r>
              </w:p>
            </w:tc>
          </w:sdtContent>
        </w:sdt>
      </w:tr>
      <w:tr w:rsidR="00111A20" w:rsidRPr="00110439" w14:paraId="058AE51F" w14:textId="77777777" w:rsidTr="00110439">
        <w:trPr>
          <w:trHeight w:hRule="exact" w:val="2268"/>
        </w:trPr>
        <w:tc>
          <w:tcPr>
            <w:tcW w:w="9923" w:type="dxa"/>
            <w:shd w:val="clear" w:color="auto" w:fill="auto"/>
            <w:vAlign w:val="center"/>
          </w:tcPr>
          <w:sdt>
            <w:sdtPr>
              <w:rPr>
                <w:rFonts w:ascii="Times New Roman" w:hAnsi="Times New Roman"/>
                <w:b/>
                <w:noProof/>
                <w:sz w:val="28"/>
                <w:szCs w:val="28"/>
                <w:lang w:eastAsia="ru-RU"/>
              </w:rPr>
              <w:alias w:val="Ключевые слова"/>
              <w:tag w:val=""/>
              <w:id w:val="-665479754"/>
              <w:placeholder>
                <w:docPart w:val="831EA90C340E4D848263E19AE6C1CB78"/>
              </w:placeholder>
              <w:dataBinding w:prefixMappings="xmlns:ns0='http://purl.org/dc/elements/1.1/' xmlns:ns1='http://schemas.openxmlformats.org/package/2006/metadata/core-properties' " w:xpath="/ns1:coreProperties[1]/ns1:keywords[1]" w:storeItemID="{6C3C8BC8-F283-45AE-878A-BAB7291924A1}"/>
              <w:text/>
            </w:sdtPr>
            <w:sdtEndPr/>
            <w:sdtContent>
              <w:p w14:paraId="10A0D7FE" w14:textId="362169B9" w:rsidR="00111A20" w:rsidRPr="00110439" w:rsidRDefault="00E85B60" w:rsidP="00E838DC">
                <w:pPr>
                  <w:spacing w:line="240" w:lineRule="auto"/>
                  <w:ind w:firstLine="0"/>
                  <w:jc w:val="center"/>
                  <w:rPr>
                    <w:rFonts w:ascii="Times New Roman" w:hAnsi="Times New Roman"/>
                    <w:noProof/>
                    <w:sz w:val="28"/>
                    <w:szCs w:val="28"/>
                    <w:lang w:eastAsia="ru-RU"/>
                  </w:rPr>
                </w:pPr>
                <w:r>
                  <w:rPr>
                    <w:rFonts w:ascii="Times New Roman" w:hAnsi="Times New Roman"/>
                    <w:b/>
                    <w:noProof/>
                    <w:sz w:val="28"/>
                    <w:szCs w:val="28"/>
                    <w:lang w:eastAsia="ru-RU"/>
                  </w:rPr>
                  <w:t>Состав рабочей документации</w:t>
                </w:r>
              </w:p>
            </w:sdtContent>
          </w:sdt>
        </w:tc>
      </w:tr>
      <w:tr w:rsidR="00111A20" w:rsidRPr="00110439" w14:paraId="44F25A55" w14:textId="77777777" w:rsidTr="00187CAA">
        <w:trPr>
          <w:trHeight w:hRule="exact" w:val="680"/>
        </w:trPr>
        <w:tc>
          <w:tcPr>
            <w:tcW w:w="9923" w:type="dxa"/>
            <w:shd w:val="clear" w:color="auto" w:fill="auto"/>
            <w:vAlign w:val="center"/>
          </w:tcPr>
          <w:p w14:paraId="3C84926E" w14:textId="2C3F7F40" w:rsidR="00111A20" w:rsidRPr="00110439" w:rsidRDefault="008435A3" w:rsidP="00E838DC">
            <w:pPr>
              <w:spacing w:line="240" w:lineRule="auto"/>
              <w:ind w:firstLine="0"/>
              <w:jc w:val="center"/>
              <w:rPr>
                <w:rFonts w:ascii="Times New Roman" w:hAnsi="Times New Roman"/>
                <w:b/>
                <w:bCs/>
                <w:sz w:val="28"/>
                <w:szCs w:val="28"/>
              </w:rPr>
            </w:pPr>
            <w:sdt>
              <w:sdtPr>
                <w:rPr>
                  <w:rFonts w:ascii="Times New Roman" w:hAnsi="Times New Roman"/>
                  <w:b/>
                  <w:bCs/>
                  <w:sz w:val="28"/>
                  <w:szCs w:val="28"/>
                </w:rPr>
                <w:alias w:val="Шифр"/>
                <w:tag w:val=""/>
                <w:id w:val="-1285886126"/>
                <w:placeholder>
                  <w:docPart w:val="7B7575C16D96403E9BEEA3BC4D3DD4E6"/>
                </w:placeholder>
                <w:dataBinding w:prefixMappings="xmlns:ns0='http://purl.org/dc/elements/1.1/' xmlns:ns1='http://schemas.openxmlformats.org/package/2006/metadata/core-properties' " w:xpath="/ns1:coreProperties[1]/ns1:category[1]" w:storeItemID="{6C3C8BC8-F283-45AE-878A-BAB7291924A1}"/>
                <w:text/>
              </w:sdtPr>
              <w:sdtEndPr/>
              <w:sdtContent>
                <w:r w:rsidR="004A7606">
                  <w:rPr>
                    <w:rFonts w:ascii="Times New Roman" w:hAnsi="Times New Roman"/>
                    <w:b/>
                    <w:bCs/>
                    <w:sz w:val="28"/>
                    <w:szCs w:val="28"/>
                  </w:rPr>
                  <w:t>230-710</w:t>
                </w:r>
              </w:sdtContent>
            </w:sdt>
            <w:r w:rsidR="00677734" w:rsidRPr="00110439">
              <w:rPr>
                <w:rFonts w:ascii="Times New Roman" w:hAnsi="Times New Roman"/>
                <w:b/>
                <w:bCs/>
                <w:sz w:val="28"/>
                <w:szCs w:val="28"/>
              </w:rPr>
              <w:t>-</w:t>
            </w:r>
            <w:sdt>
              <w:sdtPr>
                <w:rPr>
                  <w:rFonts w:ascii="Times New Roman" w:hAnsi="Times New Roman"/>
                  <w:b/>
                  <w:bCs/>
                  <w:sz w:val="28"/>
                  <w:szCs w:val="28"/>
                </w:rPr>
                <w:alias w:val="Факс организации"/>
                <w:tag w:val=""/>
                <w:id w:val="1590345234"/>
                <w:placeholder>
                  <w:docPart w:val="02FDB0CDBE5E4F86B6ABA83D34517296"/>
                </w:placeholder>
                <w:dataBinding w:prefixMappings="xmlns:ns0='http://schemas.microsoft.com/office/2006/coverPageProps' " w:xpath="/ns0:CoverPageProperties[1]/ns0:CompanyFax[1]" w:storeItemID="{55AF091B-3C7A-41E3-B477-F2FDAA23CFDA}"/>
                <w:text/>
              </w:sdtPr>
              <w:sdtEndPr/>
              <w:sdtContent>
                <w:r w:rsidR="00E85B60">
                  <w:rPr>
                    <w:rFonts w:ascii="Times New Roman" w:hAnsi="Times New Roman"/>
                    <w:b/>
                    <w:bCs/>
                    <w:sz w:val="28"/>
                    <w:szCs w:val="28"/>
                  </w:rPr>
                  <w:t>СРД</w:t>
                </w:r>
              </w:sdtContent>
            </w:sdt>
          </w:p>
        </w:tc>
      </w:tr>
      <w:tr w:rsidR="00111A20" w:rsidRPr="00110439" w14:paraId="71BAEBCF" w14:textId="77777777" w:rsidTr="00187CAA">
        <w:trPr>
          <w:trHeight w:hRule="exact" w:val="680"/>
        </w:trPr>
        <w:tc>
          <w:tcPr>
            <w:tcW w:w="9923" w:type="dxa"/>
            <w:shd w:val="clear" w:color="auto" w:fill="auto"/>
            <w:vAlign w:val="center"/>
          </w:tcPr>
          <w:p w14:paraId="20803696" w14:textId="35006627" w:rsidR="00111A20" w:rsidRPr="00110439" w:rsidRDefault="00111A20" w:rsidP="00E838DC">
            <w:pPr>
              <w:spacing w:line="240" w:lineRule="auto"/>
              <w:ind w:firstLine="0"/>
              <w:jc w:val="center"/>
              <w:rPr>
                <w:rFonts w:ascii="Times New Roman" w:hAnsi="Times New Roman"/>
                <w:b/>
                <w:bCs/>
                <w:sz w:val="28"/>
                <w:szCs w:val="28"/>
              </w:rPr>
            </w:pPr>
            <w:r w:rsidRPr="00110439">
              <w:rPr>
                <w:rFonts w:ascii="Times New Roman" w:hAnsi="Times New Roman"/>
                <w:b/>
                <w:bCs/>
                <w:sz w:val="28"/>
                <w:szCs w:val="28"/>
              </w:rPr>
              <w:t xml:space="preserve">Том </w:t>
            </w:r>
            <w:sdt>
              <w:sdtPr>
                <w:rPr>
                  <w:rFonts w:ascii="Times New Roman" w:hAnsi="Times New Roman"/>
                  <w:b/>
                  <w:bCs/>
                  <w:sz w:val="28"/>
                  <w:szCs w:val="28"/>
                  <w:lang w:val="en-US"/>
                </w:rPr>
                <w:alias w:val="Состояние"/>
                <w:tag w:val=""/>
                <w:id w:val="478354112"/>
                <w:placeholder>
                  <w:docPart w:val="F8DBB6F4A7634C5C9770DC3A75D0D9D9"/>
                </w:placeholder>
                <w:dataBinding w:prefixMappings="xmlns:ns0='http://purl.org/dc/elements/1.1/' xmlns:ns1='http://schemas.openxmlformats.org/package/2006/metadata/core-properties' " w:xpath="/ns1:coreProperties[1]/ns1:contentStatus[1]" w:storeItemID="{6C3C8BC8-F283-45AE-878A-BAB7291924A1}"/>
                <w:text/>
              </w:sdtPr>
              <w:sdtEndPr/>
              <w:sdtContent>
                <w:r w:rsidR="00016141">
                  <w:rPr>
                    <w:rFonts w:ascii="Times New Roman" w:hAnsi="Times New Roman"/>
                    <w:b/>
                    <w:bCs/>
                    <w:sz w:val="28"/>
                    <w:szCs w:val="28"/>
                    <w:lang w:val="en-US"/>
                  </w:rPr>
                  <w:t>0</w:t>
                </w:r>
              </w:sdtContent>
            </w:sdt>
          </w:p>
        </w:tc>
      </w:tr>
    </w:tbl>
    <w:p w14:paraId="680D5B5B" w14:textId="77777777" w:rsidR="00DC0215" w:rsidRPr="009909AA" w:rsidRDefault="00DC0215" w:rsidP="009909AA">
      <w:pPr>
        <w:spacing w:line="276" w:lineRule="auto"/>
        <w:ind w:firstLine="0"/>
        <w:rPr>
          <w:rFonts w:ascii="Times New Roman" w:hAnsi="Times New Roman"/>
          <w:sz w:val="24"/>
        </w:rPr>
      </w:pPr>
    </w:p>
    <w:tbl>
      <w:tblPr>
        <w:tblpPr w:leftFromText="180" w:rightFromText="180" w:vertAnchor="page" w:horzAnchor="margin" w:tblpX="-284" w:tblpY="13229"/>
        <w:tblW w:w="9923" w:type="dxa"/>
        <w:tblLook w:val="04A0" w:firstRow="1" w:lastRow="0" w:firstColumn="1" w:lastColumn="0" w:noHBand="0" w:noVBand="1"/>
      </w:tblPr>
      <w:tblGrid>
        <w:gridCol w:w="3544"/>
        <w:gridCol w:w="3827"/>
        <w:gridCol w:w="2552"/>
      </w:tblGrid>
      <w:tr w:rsidR="00187CAA" w:rsidRPr="00110439" w14:paraId="6CA43980" w14:textId="77777777" w:rsidTr="00187CAA">
        <w:trPr>
          <w:trHeight w:hRule="exact" w:val="851"/>
        </w:trPr>
        <w:tc>
          <w:tcPr>
            <w:tcW w:w="3544" w:type="dxa"/>
            <w:shd w:val="clear" w:color="auto" w:fill="auto"/>
            <w:vAlign w:val="center"/>
          </w:tcPr>
          <w:p w14:paraId="1F185657" w14:textId="77777777" w:rsidR="00187CAA" w:rsidRPr="00110439" w:rsidRDefault="00187CAA" w:rsidP="00187CAA">
            <w:pPr>
              <w:spacing w:line="240" w:lineRule="auto"/>
              <w:ind w:firstLine="0"/>
              <w:jc w:val="left"/>
              <w:rPr>
                <w:rFonts w:ascii="Times New Roman" w:hAnsi="Times New Roman"/>
                <w:sz w:val="28"/>
                <w:szCs w:val="28"/>
              </w:rPr>
            </w:pPr>
            <w:r w:rsidRPr="00110439">
              <w:rPr>
                <w:rFonts w:ascii="Times New Roman" w:hAnsi="Times New Roman"/>
                <w:sz w:val="28"/>
                <w:szCs w:val="28"/>
              </w:rPr>
              <w:t>Директор</w:t>
            </w:r>
          </w:p>
        </w:tc>
        <w:tc>
          <w:tcPr>
            <w:tcW w:w="3827" w:type="dxa"/>
            <w:shd w:val="clear" w:color="auto" w:fill="auto"/>
            <w:vAlign w:val="center"/>
          </w:tcPr>
          <w:p w14:paraId="03B4FC5C" w14:textId="77777777" w:rsidR="00187CAA" w:rsidRPr="00110439" w:rsidRDefault="00187CAA" w:rsidP="00187CAA">
            <w:pPr>
              <w:spacing w:line="240" w:lineRule="auto"/>
              <w:ind w:firstLine="459"/>
              <w:rPr>
                <w:rFonts w:ascii="Times New Roman" w:hAnsi="Times New Roman"/>
                <w:noProof/>
                <w:sz w:val="28"/>
                <w:szCs w:val="28"/>
                <w:lang w:eastAsia="ru-RU"/>
              </w:rPr>
            </w:pPr>
          </w:p>
        </w:tc>
        <w:tc>
          <w:tcPr>
            <w:tcW w:w="2552" w:type="dxa"/>
            <w:shd w:val="clear" w:color="auto" w:fill="auto"/>
            <w:vAlign w:val="center"/>
          </w:tcPr>
          <w:p w14:paraId="5142041A" w14:textId="77777777" w:rsidR="00187CAA" w:rsidRPr="00110439" w:rsidRDefault="00187CAA" w:rsidP="00187CAA">
            <w:pPr>
              <w:spacing w:line="240" w:lineRule="auto"/>
              <w:ind w:firstLine="0"/>
              <w:rPr>
                <w:rFonts w:ascii="Times New Roman" w:hAnsi="Times New Roman"/>
                <w:color w:val="000000"/>
                <w:sz w:val="28"/>
                <w:szCs w:val="28"/>
              </w:rPr>
            </w:pPr>
            <w:r w:rsidRPr="00110439">
              <w:rPr>
                <w:rFonts w:ascii="Times New Roman" w:hAnsi="Times New Roman"/>
                <w:color w:val="000000"/>
                <w:sz w:val="28"/>
                <w:szCs w:val="28"/>
              </w:rPr>
              <w:t>Н.И. Айкин</w:t>
            </w:r>
          </w:p>
        </w:tc>
      </w:tr>
      <w:tr w:rsidR="00187CAA" w:rsidRPr="00110439" w14:paraId="5D13A9AF" w14:textId="77777777" w:rsidTr="00187CAA">
        <w:trPr>
          <w:trHeight w:hRule="exact" w:val="851"/>
        </w:trPr>
        <w:tc>
          <w:tcPr>
            <w:tcW w:w="3544" w:type="dxa"/>
            <w:shd w:val="clear" w:color="auto" w:fill="auto"/>
            <w:vAlign w:val="center"/>
          </w:tcPr>
          <w:p w14:paraId="733EDE74" w14:textId="77777777" w:rsidR="00187CAA" w:rsidRPr="00110439" w:rsidRDefault="00187CAA" w:rsidP="00187CAA">
            <w:pPr>
              <w:spacing w:line="240" w:lineRule="auto"/>
              <w:ind w:firstLine="0"/>
              <w:rPr>
                <w:rFonts w:ascii="Times New Roman" w:hAnsi="Times New Roman"/>
                <w:sz w:val="28"/>
                <w:szCs w:val="28"/>
              </w:rPr>
            </w:pPr>
            <w:r w:rsidRPr="00110439">
              <w:rPr>
                <w:rFonts w:ascii="Times New Roman" w:hAnsi="Times New Roman"/>
                <w:sz w:val="28"/>
                <w:szCs w:val="28"/>
              </w:rPr>
              <w:t>Главный инженер проекта</w:t>
            </w:r>
          </w:p>
        </w:tc>
        <w:tc>
          <w:tcPr>
            <w:tcW w:w="3827" w:type="dxa"/>
            <w:shd w:val="clear" w:color="auto" w:fill="auto"/>
            <w:vAlign w:val="center"/>
          </w:tcPr>
          <w:p w14:paraId="4DE90B31" w14:textId="77777777" w:rsidR="00187CAA" w:rsidRPr="004A7606" w:rsidRDefault="00187CAA" w:rsidP="00187CAA">
            <w:pPr>
              <w:spacing w:line="240" w:lineRule="auto"/>
              <w:ind w:firstLine="459"/>
              <w:rPr>
                <w:rFonts w:ascii="Times New Roman" w:hAnsi="Times New Roman"/>
                <w:sz w:val="28"/>
                <w:szCs w:val="28"/>
              </w:rPr>
            </w:pPr>
          </w:p>
        </w:tc>
        <w:tc>
          <w:tcPr>
            <w:tcW w:w="2552" w:type="dxa"/>
            <w:shd w:val="clear" w:color="auto" w:fill="auto"/>
            <w:vAlign w:val="center"/>
          </w:tcPr>
          <w:p w14:paraId="005F24CE" w14:textId="6684682E" w:rsidR="00187CAA" w:rsidRPr="004A7606" w:rsidRDefault="008435A3" w:rsidP="00187CAA">
            <w:pPr>
              <w:spacing w:line="240" w:lineRule="auto"/>
              <w:ind w:firstLine="0"/>
              <w:rPr>
                <w:rFonts w:ascii="Times New Roman" w:hAnsi="Times New Roman"/>
                <w:sz w:val="28"/>
                <w:szCs w:val="28"/>
              </w:rPr>
            </w:pPr>
            <w:sdt>
              <w:sdtPr>
                <w:rPr>
                  <w:rFonts w:ascii="Times New Roman" w:hAnsi="Times New Roman"/>
                  <w:sz w:val="28"/>
                  <w:szCs w:val="28"/>
                </w:rPr>
                <w:alias w:val="Руководитель"/>
                <w:tag w:val=""/>
                <w:id w:val="889380126"/>
                <w:placeholder>
                  <w:docPart w:val="D17A1C37A1D940528A10CAB0EC46EB54"/>
                </w:placeholder>
                <w:dataBinding w:prefixMappings="xmlns:ns0='http://schemas.openxmlformats.org/officeDocument/2006/extended-properties' " w:xpath="/ns0:Properties[1]/ns0:Manager[1]" w:storeItemID="{6668398D-A668-4E3E-A5EB-62B293D839F1}"/>
                <w:text/>
              </w:sdtPr>
              <w:sdtEndPr/>
              <w:sdtContent>
                <w:r w:rsidR="004A7606" w:rsidRPr="004A7606">
                  <w:rPr>
                    <w:rFonts w:ascii="Times New Roman" w:hAnsi="Times New Roman"/>
                    <w:sz w:val="28"/>
                    <w:szCs w:val="28"/>
                  </w:rPr>
                  <w:t>Н</w:t>
                </w:r>
                <w:r w:rsidR="00187CAA" w:rsidRPr="004A7606">
                  <w:rPr>
                    <w:rFonts w:ascii="Times New Roman" w:hAnsi="Times New Roman"/>
                    <w:sz w:val="28"/>
                    <w:szCs w:val="28"/>
                  </w:rPr>
                  <w:t>.</w:t>
                </w:r>
                <w:r w:rsidR="004A7606" w:rsidRPr="004A7606">
                  <w:rPr>
                    <w:rFonts w:ascii="Times New Roman" w:hAnsi="Times New Roman"/>
                    <w:sz w:val="28"/>
                    <w:szCs w:val="28"/>
                  </w:rPr>
                  <w:t>П</w:t>
                </w:r>
                <w:r w:rsidR="00187CAA" w:rsidRPr="004A7606">
                  <w:rPr>
                    <w:rFonts w:ascii="Times New Roman" w:hAnsi="Times New Roman"/>
                    <w:sz w:val="28"/>
                    <w:szCs w:val="28"/>
                  </w:rPr>
                  <w:t>.</w:t>
                </w:r>
              </w:sdtContent>
            </w:sdt>
            <w:r w:rsidR="00187CAA" w:rsidRPr="004A7606">
              <w:rPr>
                <w:rFonts w:ascii="Times New Roman" w:hAnsi="Times New Roman"/>
                <w:sz w:val="28"/>
                <w:szCs w:val="28"/>
              </w:rPr>
              <w:t xml:space="preserve"> </w:t>
            </w:r>
            <w:sdt>
              <w:sdtPr>
                <w:rPr>
                  <w:rFonts w:ascii="Times New Roman" w:hAnsi="Times New Roman"/>
                  <w:sz w:val="28"/>
                  <w:szCs w:val="28"/>
                </w:rPr>
                <w:alias w:val="Автор"/>
                <w:tag w:val=""/>
                <w:id w:val="-991712898"/>
                <w:placeholder>
                  <w:docPart w:val="AE7FE5C3B3594FB18655CBCD842D4550"/>
                </w:placeholder>
                <w:dataBinding w:prefixMappings="xmlns:ns0='http://purl.org/dc/elements/1.1/' xmlns:ns1='http://schemas.openxmlformats.org/package/2006/metadata/core-properties' " w:xpath="/ns1:coreProperties[1]/ns0:creator[1]" w:storeItemID="{6C3C8BC8-F283-45AE-878A-BAB7291924A1}"/>
                <w:text/>
              </w:sdtPr>
              <w:sdtEndPr/>
              <w:sdtContent>
                <w:r w:rsidR="004A7606" w:rsidRPr="004A7606">
                  <w:rPr>
                    <w:rFonts w:ascii="Times New Roman" w:hAnsi="Times New Roman"/>
                    <w:sz w:val="28"/>
                    <w:szCs w:val="28"/>
                  </w:rPr>
                  <w:t>Пустынников</w:t>
                </w:r>
              </w:sdtContent>
            </w:sdt>
          </w:p>
        </w:tc>
      </w:tr>
    </w:tbl>
    <w:p w14:paraId="5E30B24C" w14:textId="2EF30B2F" w:rsidR="009909AA" w:rsidRPr="009909AA" w:rsidRDefault="009909AA" w:rsidP="009909AA">
      <w:pPr>
        <w:spacing w:line="276" w:lineRule="auto"/>
        <w:ind w:firstLine="0"/>
        <w:rPr>
          <w:rFonts w:ascii="Times New Roman" w:hAnsi="Times New Roman"/>
          <w:sz w:val="24"/>
        </w:rPr>
      </w:pPr>
    </w:p>
    <w:p w14:paraId="3D00C6B1" w14:textId="2728F469" w:rsidR="009909AA" w:rsidRDefault="009909AA" w:rsidP="009909AA">
      <w:pPr>
        <w:spacing w:line="240" w:lineRule="auto"/>
        <w:ind w:firstLine="0"/>
        <w:rPr>
          <w:rFonts w:ascii="Times New Roman" w:hAnsi="Times New Roman"/>
          <w:sz w:val="20"/>
          <w:szCs w:val="20"/>
        </w:rPr>
      </w:pPr>
    </w:p>
    <w:p w14:paraId="693524C7" w14:textId="77777777" w:rsidR="00187CAA" w:rsidRPr="009909AA" w:rsidRDefault="00187CAA" w:rsidP="009909AA">
      <w:pPr>
        <w:spacing w:line="240" w:lineRule="auto"/>
        <w:ind w:firstLine="0"/>
        <w:rPr>
          <w:rFonts w:ascii="Times New Roman" w:hAnsi="Times New Roman"/>
          <w:sz w:val="20"/>
          <w:szCs w:val="20"/>
        </w:rPr>
      </w:pPr>
    </w:p>
    <w:p w14:paraId="270AC65D" w14:textId="77777777" w:rsidR="009909AA" w:rsidRPr="009909AA" w:rsidRDefault="009909AA" w:rsidP="009909AA">
      <w:pPr>
        <w:spacing w:line="240" w:lineRule="auto"/>
        <w:ind w:firstLine="0"/>
        <w:rPr>
          <w:rFonts w:ascii="Times New Roman" w:hAnsi="Times New Roman"/>
          <w:sz w:val="20"/>
          <w:szCs w:val="20"/>
        </w:rPr>
      </w:pPr>
    </w:p>
    <w:p w14:paraId="6F9FD45B" w14:textId="77777777" w:rsidR="009909AA" w:rsidRPr="00475193" w:rsidRDefault="009909AA" w:rsidP="00475193">
      <w:pPr>
        <w:spacing w:line="240" w:lineRule="auto"/>
        <w:ind w:hanging="142"/>
        <w:rPr>
          <w:rFonts w:ascii="Times New Roman" w:hAnsi="Times New Roman"/>
          <w:sz w:val="24"/>
        </w:rPr>
      </w:pPr>
    </w:p>
    <w:p w14:paraId="56A53F6E" w14:textId="77777777" w:rsidR="00BC5ED3" w:rsidRPr="009909AA" w:rsidRDefault="00BC5ED3" w:rsidP="00BC5ED3">
      <w:pPr>
        <w:ind w:hanging="142"/>
        <w:rPr>
          <w:rFonts w:ascii="Times New Roman" w:hAnsi="Times New Roman"/>
          <w:szCs w:val="22"/>
        </w:rPr>
        <w:sectPr w:rsidR="00BC5ED3" w:rsidRPr="009909AA" w:rsidSect="00356019">
          <w:headerReference w:type="first" r:id="rId14"/>
          <w:pgSz w:w="11906" w:h="16838" w:code="9"/>
          <w:pgMar w:top="690" w:right="567" w:bottom="567" w:left="1701" w:header="567" w:footer="284" w:gutter="0"/>
          <w:cols w:space="708"/>
          <w:titlePg/>
          <w:docGrid w:linePitch="360"/>
        </w:sectPr>
      </w:pPr>
    </w:p>
    <w:p w14:paraId="05D4D825" w14:textId="4B12CEF0" w:rsidR="00455ADE" w:rsidRDefault="0031359C" w:rsidP="00A7444C">
      <w:pPr>
        <w:spacing w:line="240" w:lineRule="auto"/>
        <w:ind w:firstLine="0"/>
        <w:jc w:val="center"/>
        <w:rPr>
          <w:rFonts w:ascii="Times New Roman" w:hAnsi="Times New Roman"/>
          <w:b/>
          <w:sz w:val="28"/>
          <w:szCs w:val="28"/>
        </w:rPr>
      </w:pPr>
      <w:r w:rsidRPr="002E4A0C">
        <w:rPr>
          <w:rFonts w:ascii="Times New Roman" w:hAnsi="Times New Roman"/>
          <w:b/>
          <w:sz w:val="28"/>
          <w:szCs w:val="28"/>
        </w:rPr>
        <w:lastRenderedPageBreak/>
        <w:t>Со</w:t>
      </w:r>
      <w:r w:rsidR="00016141">
        <w:rPr>
          <w:rFonts w:ascii="Times New Roman" w:hAnsi="Times New Roman"/>
          <w:b/>
          <w:sz w:val="28"/>
          <w:szCs w:val="28"/>
        </w:rPr>
        <w:t xml:space="preserve">став </w:t>
      </w:r>
      <w:r w:rsidR="006678B1">
        <w:rPr>
          <w:rFonts w:ascii="Times New Roman" w:hAnsi="Times New Roman"/>
          <w:b/>
          <w:sz w:val="28"/>
          <w:szCs w:val="28"/>
        </w:rPr>
        <w:t>рабочей</w:t>
      </w:r>
      <w:r w:rsidR="00016141">
        <w:rPr>
          <w:rFonts w:ascii="Times New Roman" w:hAnsi="Times New Roman"/>
          <w:b/>
          <w:sz w:val="28"/>
          <w:szCs w:val="28"/>
        </w:rPr>
        <w:t xml:space="preserve"> документации</w:t>
      </w:r>
    </w:p>
    <w:p w14:paraId="2B99A9BA" w14:textId="0D68231F" w:rsidR="0041201B" w:rsidRDefault="0041201B" w:rsidP="00A7444C">
      <w:pPr>
        <w:spacing w:line="240" w:lineRule="auto"/>
        <w:ind w:firstLine="0"/>
        <w:jc w:val="center"/>
        <w:rPr>
          <w:rFonts w:ascii="Times New Roman" w:hAnsi="Times New Roman"/>
          <w:b/>
          <w:sz w:val="28"/>
          <w:szCs w:val="28"/>
        </w:rPr>
      </w:pPr>
    </w:p>
    <w:tbl>
      <w:tblPr>
        <w:tblW w:w="9775" w:type="dxa"/>
        <w:tblInd w:w="-14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1E0" w:firstRow="1" w:lastRow="1" w:firstColumn="1" w:lastColumn="1" w:noHBand="0" w:noVBand="0"/>
      </w:tblPr>
      <w:tblGrid>
        <w:gridCol w:w="808"/>
        <w:gridCol w:w="2166"/>
        <w:gridCol w:w="4965"/>
        <w:gridCol w:w="1836"/>
      </w:tblGrid>
      <w:tr w:rsidR="004A7606" w:rsidRPr="004A7606" w14:paraId="12590571" w14:textId="77777777" w:rsidTr="00364AB0">
        <w:trPr>
          <w:trHeight w:hRule="exact" w:val="851"/>
          <w:tblHeader/>
        </w:trPr>
        <w:tc>
          <w:tcPr>
            <w:tcW w:w="808" w:type="dxa"/>
            <w:vAlign w:val="center"/>
          </w:tcPr>
          <w:p w14:paraId="15AB7BC9" w14:textId="77777777" w:rsidR="0041201B" w:rsidRPr="004A7606" w:rsidRDefault="0041201B" w:rsidP="00364AB0">
            <w:pPr>
              <w:pStyle w:val="af6"/>
              <w:rPr>
                <w:rFonts w:ascii="Times New Roman" w:eastAsia="Times New Roman" w:hAnsi="Times New Roman"/>
                <w:b w:val="0"/>
                <w:sz w:val="24"/>
                <w:szCs w:val="24"/>
              </w:rPr>
            </w:pPr>
            <w:r w:rsidRPr="004A7606">
              <w:rPr>
                <w:rFonts w:ascii="Times New Roman" w:hAnsi="Times New Roman"/>
                <w:i/>
                <w:sz w:val="24"/>
              </w:rPr>
              <w:t>№ тома</w:t>
            </w:r>
          </w:p>
        </w:tc>
        <w:tc>
          <w:tcPr>
            <w:tcW w:w="2166" w:type="dxa"/>
            <w:vAlign w:val="center"/>
          </w:tcPr>
          <w:p w14:paraId="6EB89D11" w14:textId="77777777" w:rsidR="0041201B" w:rsidRPr="004A7606" w:rsidRDefault="0041201B" w:rsidP="00364AB0">
            <w:pPr>
              <w:pStyle w:val="af6"/>
              <w:rPr>
                <w:rFonts w:ascii="Times New Roman" w:eastAsia="Times New Roman" w:hAnsi="Times New Roman"/>
                <w:b w:val="0"/>
                <w:sz w:val="24"/>
                <w:szCs w:val="24"/>
              </w:rPr>
            </w:pPr>
            <w:r w:rsidRPr="004A7606">
              <w:rPr>
                <w:rFonts w:ascii="Times New Roman" w:eastAsia="Times New Roman" w:hAnsi="Times New Roman"/>
                <w:b w:val="0"/>
                <w:sz w:val="24"/>
                <w:szCs w:val="24"/>
              </w:rPr>
              <w:t>Обозначение</w:t>
            </w:r>
          </w:p>
        </w:tc>
        <w:tc>
          <w:tcPr>
            <w:tcW w:w="4965" w:type="dxa"/>
            <w:vAlign w:val="center"/>
          </w:tcPr>
          <w:p w14:paraId="3B6E8738" w14:textId="77777777" w:rsidR="0041201B" w:rsidRPr="004A7606" w:rsidRDefault="0041201B" w:rsidP="00364AB0">
            <w:pPr>
              <w:pStyle w:val="af6"/>
              <w:rPr>
                <w:rFonts w:ascii="Times New Roman" w:eastAsia="Times New Roman" w:hAnsi="Times New Roman"/>
                <w:b w:val="0"/>
                <w:sz w:val="24"/>
                <w:szCs w:val="24"/>
              </w:rPr>
            </w:pPr>
            <w:r w:rsidRPr="004A7606">
              <w:rPr>
                <w:rFonts w:ascii="Times New Roman" w:eastAsia="Times New Roman" w:hAnsi="Times New Roman"/>
                <w:b w:val="0"/>
                <w:sz w:val="24"/>
                <w:szCs w:val="24"/>
              </w:rPr>
              <w:t>Наименование</w:t>
            </w:r>
          </w:p>
        </w:tc>
        <w:tc>
          <w:tcPr>
            <w:tcW w:w="1836" w:type="dxa"/>
            <w:vAlign w:val="center"/>
          </w:tcPr>
          <w:p w14:paraId="1A463481" w14:textId="77777777" w:rsidR="0041201B" w:rsidRPr="004A7606" w:rsidRDefault="0041201B" w:rsidP="00364AB0">
            <w:pPr>
              <w:pStyle w:val="af6"/>
              <w:rPr>
                <w:rFonts w:ascii="Times New Roman" w:eastAsia="Times New Roman" w:hAnsi="Times New Roman"/>
                <w:b w:val="0"/>
                <w:sz w:val="24"/>
                <w:szCs w:val="24"/>
              </w:rPr>
            </w:pPr>
            <w:r w:rsidRPr="004A7606">
              <w:rPr>
                <w:rFonts w:ascii="Times New Roman" w:eastAsia="Times New Roman" w:hAnsi="Times New Roman"/>
                <w:b w:val="0"/>
                <w:sz w:val="24"/>
                <w:szCs w:val="24"/>
              </w:rPr>
              <w:t>Примечание</w:t>
            </w:r>
          </w:p>
        </w:tc>
      </w:tr>
      <w:tr w:rsidR="004A7606" w:rsidRPr="004A7606" w14:paraId="1F323335" w14:textId="77777777" w:rsidTr="00364AB0">
        <w:trPr>
          <w:trHeight w:val="454"/>
        </w:trPr>
        <w:tc>
          <w:tcPr>
            <w:tcW w:w="808" w:type="dxa"/>
            <w:vAlign w:val="center"/>
          </w:tcPr>
          <w:p w14:paraId="7C328BF3" w14:textId="77777777" w:rsidR="0041201B" w:rsidRPr="004A7606" w:rsidRDefault="0041201B" w:rsidP="00364AB0">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3A2FE98E" w14:textId="10E0A494" w:rsidR="0041201B" w:rsidRPr="004A7606" w:rsidRDefault="008435A3" w:rsidP="00364AB0">
            <w:pPr>
              <w:spacing w:line="240" w:lineRule="auto"/>
              <w:ind w:firstLine="0"/>
              <w:jc w:val="left"/>
              <w:rPr>
                <w:rFonts w:ascii="Times New Roman" w:hAnsi="Times New Roman"/>
                <w:sz w:val="24"/>
              </w:rPr>
            </w:pPr>
            <w:sdt>
              <w:sdtPr>
                <w:rPr>
                  <w:rFonts w:ascii="Times New Roman" w:hAnsi="Times New Roman"/>
                  <w:sz w:val="24"/>
                </w:rPr>
                <w:alias w:val="Категория"/>
                <w:tag w:val=""/>
                <w:id w:val="-667485383"/>
                <w:placeholder>
                  <w:docPart w:val="420EDB8DFE7D4CA8AFABF08A9E2B77B9"/>
                </w:placeholder>
                <w:dataBinding w:prefixMappings="xmlns:ns0='http://purl.org/dc/elements/1.1/' xmlns:ns1='http://schemas.openxmlformats.org/package/2006/metadata/core-properties' " w:xpath="/ns1:coreProperties[1]/ns1:category[1]" w:storeItemID="{6C3C8BC8-F283-45AE-878A-BAB7291924A1}"/>
                <w:text/>
              </w:sdtPr>
              <w:sdtEndPr/>
              <w:sdtContent>
                <w:r w:rsidR="004A7606" w:rsidRPr="004A7606">
                  <w:rPr>
                    <w:rFonts w:ascii="Times New Roman" w:hAnsi="Times New Roman"/>
                    <w:sz w:val="24"/>
                  </w:rPr>
                  <w:t>230-710</w:t>
                </w:r>
              </w:sdtContent>
            </w:sdt>
            <w:r w:rsidR="0041201B" w:rsidRPr="004A7606">
              <w:rPr>
                <w:rFonts w:ascii="Times New Roman" w:hAnsi="Times New Roman"/>
                <w:sz w:val="24"/>
              </w:rPr>
              <w:t>-ПЗ</w:t>
            </w:r>
          </w:p>
        </w:tc>
        <w:tc>
          <w:tcPr>
            <w:tcW w:w="4965" w:type="dxa"/>
            <w:vAlign w:val="center"/>
          </w:tcPr>
          <w:p w14:paraId="5B1FC53A" w14:textId="77777777" w:rsidR="0041201B" w:rsidRPr="004A7606" w:rsidRDefault="0041201B" w:rsidP="00364AB0">
            <w:pPr>
              <w:spacing w:line="276" w:lineRule="auto"/>
              <w:ind w:firstLine="0"/>
              <w:jc w:val="left"/>
              <w:rPr>
                <w:rFonts w:ascii="Times New Roman" w:hAnsi="Times New Roman"/>
                <w:sz w:val="24"/>
              </w:rPr>
            </w:pPr>
            <w:r w:rsidRPr="004A7606">
              <w:rPr>
                <w:rFonts w:ascii="Times New Roman" w:hAnsi="Times New Roman"/>
                <w:sz w:val="24"/>
              </w:rPr>
              <w:t>Пояснительная записка</w:t>
            </w:r>
          </w:p>
        </w:tc>
        <w:tc>
          <w:tcPr>
            <w:tcW w:w="1836" w:type="dxa"/>
            <w:vAlign w:val="center"/>
          </w:tcPr>
          <w:p w14:paraId="6CDE1756" w14:textId="77777777" w:rsidR="0041201B" w:rsidRPr="004A7606" w:rsidRDefault="0041201B" w:rsidP="00364AB0">
            <w:pPr>
              <w:spacing w:line="240" w:lineRule="auto"/>
              <w:ind w:firstLine="0"/>
              <w:jc w:val="center"/>
              <w:rPr>
                <w:rFonts w:ascii="Times New Roman" w:hAnsi="Times New Roman"/>
                <w:sz w:val="24"/>
              </w:rPr>
            </w:pPr>
          </w:p>
        </w:tc>
      </w:tr>
      <w:tr w:rsidR="004A7606" w:rsidRPr="004A7606" w14:paraId="22ED1FF3" w14:textId="77777777" w:rsidTr="00364AB0">
        <w:trPr>
          <w:trHeight w:val="454"/>
        </w:trPr>
        <w:tc>
          <w:tcPr>
            <w:tcW w:w="808" w:type="dxa"/>
            <w:vAlign w:val="center"/>
          </w:tcPr>
          <w:p w14:paraId="63E3408F" w14:textId="77777777" w:rsidR="0041201B" w:rsidRPr="004A7606" w:rsidRDefault="0041201B" w:rsidP="00364AB0">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203092A8" w14:textId="47755AC4" w:rsidR="0041201B" w:rsidRPr="004A7606" w:rsidRDefault="008435A3" w:rsidP="00364AB0">
            <w:pPr>
              <w:spacing w:line="240" w:lineRule="auto"/>
              <w:ind w:firstLine="0"/>
              <w:jc w:val="left"/>
              <w:rPr>
                <w:rFonts w:ascii="Times New Roman" w:hAnsi="Times New Roman"/>
                <w:sz w:val="24"/>
              </w:rPr>
            </w:pPr>
            <w:sdt>
              <w:sdtPr>
                <w:rPr>
                  <w:rFonts w:ascii="Times New Roman" w:hAnsi="Times New Roman"/>
                  <w:sz w:val="24"/>
                </w:rPr>
                <w:alias w:val="Категория"/>
                <w:tag w:val=""/>
                <w:id w:val="969412976"/>
                <w:placeholder>
                  <w:docPart w:val="9BC29B27ADC74BD5B5BEBA1406D62F0E"/>
                </w:placeholder>
                <w:dataBinding w:prefixMappings="xmlns:ns0='http://purl.org/dc/elements/1.1/' xmlns:ns1='http://schemas.openxmlformats.org/package/2006/metadata/core-properties' " w:xpath="/ns1:coreProperties[1]/ns1:category[1]" w:storeItemID="{6C3C8BC8-F283-45AE-878A-BAB7291924A1}"/>
                <w:text/>
              </w:sdtPr>
              <w:sdtEndPr/>
              <w:sdtContent>
                <w:r w:rsidR="004A7606" w:rsidRPr="004A7606">
                  <w:rPr>
                    <w:rFonts w:ascii="Times New Roman" w:hAnsi="Times New Roman"/>
                    <w:sz w:val="24"/>
                  </w:rPr>
                  <w:t>230-710</w:t>
                </w:r>
              </w:sdtContent>
            </w:sdt>
            <w:r w:rsidR="001902C0">
              <w:rPr>
                <w:rFonts w:ascii="Times New Roman" w:hAnsi="Times New Roman"/>
                <w:sz w:val="24"/>
              </w:rPr>
              <w:t>-</w:t>
            </w:r>
            <w:r w:rsidR="00C805B7">
              <w:rPr>
                <w:rFonts w:ascii="Times New Roman" w:hAnsi="Times New Roman"/>
                <w:sz w:val="24"/>
              </w:rPr>
              <w:t>ТХ</w:t>
            </w:r>
          </w:p>
        </w:tc>
        <w:tc>
          <w:tcPr>
            <w:tcW w:w="4965" w:type="dxa"/>
            <w:vAlign w:val="center"/>
          </w:tcPr>
          <w:p w14:paraId="0276EF4E" w14:textId="21BBFE16" w:rsidR="001902C0" w:rsidRPr="004A7606" w:rsidRDefault="004A7606" w:rsidP="00364AB0">
            <w:pPr>
              <w:spacing w:line="276" w:lineRule="auto"/>
              <w:ind w:firstLine="0"/>
              <w:jc w:val="left"/>
              <w:rPr>
                <w:rFonts w:ascii="Times New Roman" w:hAnsi="Times New Roman"/>
                <w:sz w:val="24"/>
              </w:rPr>
            </w:pPr>
            <w:r w:rsidRPr="004A7606">
              <w:rPr>
                <w:rFonts w:ascii="Times New Roman" w:hAnsi="Times New Roman"/>
                <w:sz w:val="24"/>
              </w:rPr>
              <w:t>Технологические решения</w:t>
            </w:r>
          </w:p>
        </w:tc>
        <w:tc>
          <w:tcPr>
            <w:tcW w:w="1836" w:type="dxa"/>
            <w:vAlign w:val="center"/>
          </w:tcPr>
          <w:p w14:paraId="27C746A0" w14:textId="77777777" w:rsidR="0041201B" w:rsidRPr="004A7606" w:rsidRDefault="0041201B" w:rsidP="00364AB0">
            <w:pPr>
              <w:spacing w:line="240" w:lineRule="auto"/>
              <w:ind w:firstLine="0"/>
              <w:jc w:val="center"/>
              <w:rPr>
                <w:rFonts w:ascii="Times New Roman" w:hAnsi="Times New Roman"/>
                <w:sz w:val="24"/>
              </w:rPr>
            </w:pPr>
          </w:p>
        </w:tc>
      </w:tr>
      <w:tr w:rsidR="001902C0" w:rsidRPr="004A7606" w14:paraId="1072CF0A" w14:textId="77777777" w:rsidTr="00364AB0">
        <w:trPr>
          <w:trHeight w:val="454"/>
        </w:trPr>
        <w:tc>
          <w:tcPr>
            <w:tcW w:w="808" w:type="dxa"/>
            <w:vAlign w:val="center"/>
          </w:tcPr>
          <w:p w14:paraId="6F818BF8" w14:textId="77777777" w:rsidR="001902C0" w:rsidRPr="004A7606" w:rsidRDefault="001902C0" w:rsidP="004A7606">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57E38FD2" w14:textId="65DA16C0" w:rsidR="001902C0" w:rsidRDefault="001902C0" w:rsidP="004A7606">
            <w:pPr>
              <w:spacing w:line="240" w:lineRule="auto"/>
              <w:ind w:firstLine="0"/>
              <w:jc w:val="left"/>
              <w:rPr>
                <w:rFonts w:ascii="Times New Roman" w:hAnsi="Times New Roman"/>
                <w:sz w:val="24"/>
              </w:rPr>
            </w:pPr>
            <w:r>
              <w:rPr>
                <w:rFonts w:ascii="Times New Roman" w:hAnsi="Times New Roman"/>
                <w:sz w:val="24"/>
              </w:rPr>
              <w:t>230-710-ГП</w:t>
            </w:r>
          </w:p>
        </w:tc>
        <w:tc>
          <w:tcPr>
            <w:tcW w:w="4965" w:type="dxa"/>
            <w:vAlign w:val="center"/>
          </w:tcPr>
          <w:p w14:paraId="50114654" w14:textId="0CB70BA0" w:rsidR="001902C0" w:rsidRPr="004A7606" w:rsidRDefault="001902C0" w:rsidP="004A7606">
            <w:pPr>
              <w:spacing w:line="276" w:lineRule="auto"/>
              <w:ind w:firstLine="0"/>
              <w:jc w:val="left"/>
              <w:rPr>
                <w:rFonts w:ascii="Times New Roman" w:hAnsi="Times New Roman"/>
                <w:sz w:val="24"/>
              </w:rPr>
            </w:pPr>
            <w:r>
              <w:rPr>
                <w:rFonts w:ascii="Times New Roman" w:hAnsi="Times New Roman"/>
                <w:sz w:val="24"/>
              </w:rPr>
              <w:t>Генеральный план</w:t>
            </w:r>
          </w:p>
        </w:tc>
        <w:tc>
          <w:tcPr>
            <w:tcW w:w="1836" w:type="dxa"/>
            <w:vAlign w:val="center"/>
          </w:tcPr>
          <w:p w14:paraId="41C3D297" w14:textId="77777777" w:rsidR="001902C0" w:rsidRPr="004A7606" w:rsidRDefault="001902C0" w:rsidP="004A7606">
            <w:pPr>
              <w:spacing w:line="240" w:lineRule="auto"/>
              <w:ind w:firstLine="0"/>
              <w:jc w:val="center"/>
              <w:rPr>
                <w:rFonts w:ascii="Times New Roman" w:hAnsi="Times New Roman"/>
                <w:sz w:val="24"/>
              </w:rPr>
            </w:pPr>
          </w:p>
        </w:tc>
      </w:tr>
      <w:tr w:rsidR="004A7606" w:rsidRPr="004A7606" w14:paraId="57AAE06E" w14:textId="77777777" w:rsidTr="00364AB0">
        <w:trPr>
          <w:trHeight w:val="454"/>
        </w:trPr>
        <w:tc>
          <w:tcPr>
            <w:tcW w:w="808" w:type="dxa"/>
            <w:vAlign w:val="center"/>
          </w:tcPr>
          <w:p w14:paraId="17B7B20C" w14:textId="77777777" w:rsidR="004A7606" w:rsidRPr="004A7606" w:rsidRDefault="004A7606" w:rsidP="004A7606">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7D362B2E" w14:textId="1A934CD4" w:rsidR="004A7606" w:rsidRPr="004A7606" w:rsidRDefault="008435A3" w:rsidP="004A760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550110670"/>
                <w:placeholder>
                  <w:docPart w:val="FE76B0C6B8B34C3D8F3B8AFECC6C9C8E"/>
                </w:placeholder>
                <w:dataBinding w:prefixMappings="xmlns:ns0='http://purl.org/dc/elements/1.1/' xmlns:ns1='http://schemas.openxmlformats.org/package/2006/metadata/core-properties' " w:xpath="/ns1:coreProperties[1]/ns1:category[1]" w:storeItemID="{6C3C8BC8-F283-45AE-878A-BAB7291924A1}"/>
                <w:text/>
              </w:sdtPr>
              <w:sdtEndPr/>
              <w:sdtContent>
                <w:r w:rsidR="004A7606" w:rsidRPr="004A7606">
                  <w:rPr>
                    <w:rFonts w:ascii="Times New Roman" w:hAnsi="Times New Roman"/>
                    <w:sz w:val="24"/>
                  </w:rPr>
                  <w:t>230-710</w:t>
                </w:r>
              </w:sdtContent>
            </w:sdt>
            <w:r w:rsidR="004A7606" w:rsidRPr="004A7606">
              <w:rPr>
                <w:rFonts w:ascii="Times New Roman" w:hAnsi="Times New Roman"/>
                <w:sz w:val="24"/>
              </w:rPr>
              <w:t>-АС</w:t>
            </w:r>
            <w:r w:rsidR="00987470">
              <w:rPr>
                <w:rFonts w:ascii="Times New Roman" w:hAnsi="Times New Roman"/>
                <w:sz w:val="24"/>
              </w:rPr>
              <w:t>.1</w:t>
            </w:r>
          </w:p>
        </w:tc>
        <w:tc>
          <w:tcPr>
            <w:tcW w:w="4965" w:type="dxa"/>
            <w:vAlign w:val="center"/>
          </w:tcPr>
          <w:p w14:paraId="22238617" w14:textId="5717DD45" w:rsidR="004A7606" w:rsidRPr="004A7606" w:rsidRDefault="004A7606" w:rsidP="004A7606">
            <w:pPr>
              <w:spacing w:line="276" w:lineRule="auto"/>
              <w:ind w:firstLine="0"/>
              <w:jc w:val="left"/>
              <w:rPr>
                <w:rFonts w:ascii="Times New Roman" w:hAnsi="Times New Roman"/>
                <w:sz w:val="24"/>
              </w:rPr>
            </w:pPr>
            <w:r w:rsidRPr="004A7606">
              <w:rPr>
                <w:rFonts w:ascii="Times New Roman" w:hAnsi="Times New Roman"/>
                <w:sz w:val="24"/>
              </w:rPr>
              <w:t>Архитектурно-строительные решения</w:t>
            </w:r>
            <w:r w:rsidR="00987470">
              <w:rPr>
                <w:rFonts w:ascii="Times New Roman" w:hAnsi="Times New Roman"/>
                <w:sz w:val="24"/>
              </w:rPr>
              <w:t>. Склад</w:t>
            </w:r>
          </w:p>
        </w:tc>
        <w:tc>
          <w:tcPr>
            <w:tcW w:w="1836" w:type="dxa"/>
            <w:vAlign w:val="center"/>
          </w:tcPr>
          <w:p w14:paraId="47DBD5EE" w14:textId="77777777" w:rsidR="004A7606" w:rsidRPr="004A7606" w:rsidRDefault="004A7606" w:rsidP="004A7606">
            <w:pPr>
              <w:spacing w:line="240" w:lineRule="auto"/>
              <w:ind w:firstLine="0"/>
              <w:jc w:val="center"/>
              <w:rPr>
                <w:rFonts w:ascii="Times New Roman" w:hAnsi="Times New Roman"/>
                <w:sz w:val="24"/>
              </w:rPr>
            </w:pPr>
          </w:p>
        </w:tc>
      </w:tr>
      <w:tr w:rsidR="00987470" w:rsidRPr="004A7606" w14:paraId="3224B744" w14:textId="77777777" w:rsidTr="00364AB0">
        <w:trPr>
          <w:trHeight w:val="454"/>
        </w:trPr>
        <w:tc>
          <w:tcPr>
            <w:tcW w:w="808" w:type="dxa"/>
            <w:vAlign w:val="center"/>
          </w:tcPr>
          <w:p w14:paraId="78552280" w14:textId="77777777" w:rsidR="00987470" w:rsidRPr="004A7606" w:rsidRDefault="00987470" w:rsidP="004A7606">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751988C6" w14:textId="561CFCAE" w:rsidR="00987470" w:rsidRDefault="008435A3" w:rsidP="004A760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613211082"/>
                <w:placeholder>
                  <w:docPart w:val="4B559146B57149A0978252E221BE0F23"/>
                </w:placeholder>
                <w:dataBinding w:prefixMappings="xmlns:ns0='http://purl.org/dc/elements/1.1/' xmlns:ns1='http://schemas.openxmlformats.org/package/2006/metadata/core-properties' " w:xpath="/ns1:coreProperties[1]/ns1:category[1]" w:storeItemID="{6C3C8BC8-F283-45AE-878A-BAB7291924A1}"/>
                <w:text/>
              </w:sdtPr>
              <w:sdtEndPr/>
              <w:sdtContent>
                <w:r w:rsidR="00987470" w:rsidRPr="004A7606">
                  <w:rPr>
                    <w:rFonts w:ascii="Times New Roman" w:hAnsi="Times New Roman"/>
                    <w:sz w:val="24"/>
                  </w:rPr>
                  <w:t>230-710</w:t>
                </w:r>
              </w:sdtContent>
            </w:sdt>
            <w:r w:rsidR="00987470" w:rsidRPr="004A7606">
              <w:rPr>
                <w:rFonts w:ascii="Times New Roman" w:hAnsi="Times New Roman"/>
                <w:sz w:val="24"/>
              </w:rPr>
              <w:t>-АС</w:t>
            </w:r>
            <w:r w:rsidR="00987470">
              <w:rPr>
                <w:rFonts w:ascii="Times New Roman" w:hAnsi="Times New Roman"/>
                <w:sz w:val="24"/>
              </w:rPr>
              <w:t>.2</w:t>
            </w:r>
          </w:p>
        </w:tc>
        <w:tc>
          <w:tcPr>
            <w:tcW w:w="4965" w:type="dxa"/>
            <w:vAlign w:val="center"/>
          </w:tcPr>
          <w:p w14:paraId="6FA112EE" w14:textId="7C5E23DB" w:rsidR="00987470" w:rsidRPr="004A7606" w:rsidRDefault="00987470" w:rsidP="004A7606">
            <w:pPr>
              <w:spacing w:line="276" w:lineRule="auto"/>
              <w:ind w:firstLine="0"/>
              <w:jc w:val="left"/>
              <w:rPr>
                <w:rFonts w:ascii="Times New Roman" w:hAnsi="Times New Roman"/>
                <w:sz w:val="24"/>
              </w:rPr>
            </w:pPr>
            <w:r w:rsidRPr="004A7606">
              <w:rPr>
                <w:rFonts w:ascii="Times New Roman" w:hAnsi="Times New Roman"/>
                <w:sz w:val="24"/>
              </w:rPr>
              <w:t>Архитектурно-строительные решения</w:t>
            </w:r>
            <w:r>
              <w:rPr>
                <w:rFonts w:ascii="Times New Roman" w:hAnsi="Times New Roman"/>
                <w:sz w:val="24"/>
              </w:rPr>
              <w:t>. АБК</w:t>
            </w:r>
          </w:p>
        </w:tc>
        <w:tc>
          <w:tcPr>
            <w:tcW w:w="1836" w:type="dxa"/>
            <w:vAlign w:val="center"/>
          </w:tcPr>
          <w:p w14:paraId="1160302C" w14:textId="77777777" w:rsidR="00987470" w:rsidRPr="004A7606" w:rsidRDefault="00987470" w:rsidP="004A7606">
            <w:pPr>
              <w:spacing w:line="240" w:lineRule="auto"/>
              <w:ind w:firstLine="0"/>
              <w:jc w:val="center"/>
              <w:rPr>
                <w:rFonts w:ascii="Times New Roman" w:hAnsi="Times New Roman"/>
                <w:sz w:val="24"/>
              </w:rPr>
            </w:pPr>
          </w:p>
        </w:tc>
      </w:tr>
      <w:tr w:rsidR="004A7606" w:rsidRPr="004A7606" w14:paraId="32DE9C28" w14:textId="77777777" w:rsidTr="00364AB0">
        <w:trPr>
          <w:trHeight w:val="454"/>
        </w:trPr>
        <w:tc>
          <w:tcPr>
            <w:tcW w:w="808" w:type="dxa"/>
            <w:vAlign w:val="center"/>
          </w:tcPr>
          <w:p w14:paraId="06583FEE" w14:textId="77777777" w:rsidR="0041201B" w:rsidRPr="004A7606" w:rsidRDefault="0041201B" w:rsidP="00364AB0">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029942BD" w14:textId="50264E66" w:rsidR="0041201B" w:rsidRPr="004A7606" w:rsidRDefault="008435A3" w:rsidP="00364AB0">
            <w:pPr>
              <w:spacing w:line="240" w:lineRule="auto"/>
              <w:ind w:firstLine="0"/>
              <w:jc w:val="left"/>
              <w:rPr>
                <w:rFonts w:ascii="Times New Roman" w:hAnsi="Times New Roman"/>
                <w:sz w:val="24"/>
              </w:rPr>
            </w:pPr>
            <w:sdt>
              <w:sdtPr>
                <w:rPr>
                  <w:rFonts w:ascii="Times New Roman" w:hAnsi="Times New Roman"/>
                  <w:sz w:val="24"/>
                </w:rPr>
                <w:alias w:val="Категория"/>
                <w:tag w:val=""/>
                <w:id w:val="-2131168227"/>
                <w:placeholder>
                  <w:docPart w:val="47FE826CF1DE48D2AB86759EA20F6288"/>
                </w:placeholder>
                <w:dataBinding w:prefixMappings="xmlns:ns0='http://purl.org/dc/elements/1.1/' xmlns:ns1='http://schemas.openxmlformats.org/package/2006/metadata/core-properties' " w:xpath="/ns1:coreProperties[1]/ns1:category[1]" w:storeItemID="{6C3C8BC8-F283-45AE-878A-BAB7291924A1}"/>
                <w:text/>
              </w:sdtPr>
              <w:sdtEndPr/>
              <w:sdtContent>
                <w:r w:rsidR="004A7606" w:rsidRPr="004A7606">
                  <w:rPr>
                    <w:rFonts w:ascii="Times New Roman" w:hAnsi="Times New Roman"/>
                    <w:sz w:val="24"/>
                  </w:rPr>
                  <w:t>230-710</w:t>
                </w:r>
              </w:sdtContent>
            </w:sdt>
            <w:r w:rsidR="0041201B" w:rsidRPr="004A7606">
              <w:rPr>
                <w:rFonts w:ascii="Times New Roman" w:hAnsi="Times New Roman"/>
                <w:sz w:val="24"/>
              </w:rPr>
              <w:t>-АР</w:t>
            </w:r>
          </w:p>
        </w:tc>
        <w:tc>
          <w:tcPr>
            <w:tcW w:w="4965" w:type="dxa"/>
            <w:vAlign w:val="center"/>
          </w:tcPr>
          <w:p w14:paraId="4CA205C1" w14:textId="2A8213CB" w:rsidR="0041201B" w:rsidRPr="004A7606" w:rsidRDefault="0041201B" w:rsidP="00364AB0">
            <w:pPr>
              <w:spacing w:line="276" w:lineRule="auto"/>
              <w:ind w:firstLine="0"/>
              <w:jc w:val="left"/>
              <w:rPr>
                <w:rFonts w:ascii="Times New Roman" w:hAnsi="Times New Roman"/>
                <w:sz w:val="24"/>
              </w:rPr>
            </w:pPr>
            <w:r w:rsidRPr="004A7606">
              <w:rPr>
                <w:rFonts w:ascii="Times New Roman" w:hAnsi="Times New Roman"/>
                <w:sz w:val="24"/>
              </w:rPr>
              <w:t>Архитектурные решения</w:t>
            </w:r>
            <w:r w:rsidR="00987470">
              <w:rPr>
                <w:rFonts w:ascii="Times New Roman" w:hAnsi="Times New Roman"/>
                <w:sz w:val="24"/>
              </w:rPr>
              <w:t>. АБК</w:t>
            </w:r>
          </w:p>
        </w:tc>
        <w:tc>
          <w:tcPr>
            <w:tcW w:w="1836" w:type="dxa"/>
            <w:vAlign w:val="center"/>
          </w:tcPr>
          <w:p w14:paraId="7EC3A6B0" w14:textId="77777777" w:rsidR="0041201B" w:rsidRPr="004A7606" w:rsidRDefault="0041201B" w:rsidP="00364AB0">
            <w:pPr>
              <w:spacing w:line="240" w:lineRule="auto"/>
              <w:ind w:firstLine="0"/>
              <w:jc w:val="center"/>
              <w:rPr>
                <w:rFonts w:ascii="Times New Roman" w:hAnsi="Times New Roman"/>
                <w:sz w:val="24"/>
              </w:rPr>
            </w:pPr>
          </w:p>
        </w:tc>
      </w:tr>
      <w:tr w:rsidR="004A7606" w:rsidRPr="004A7606" w14:paraId="1249B0CB" w14:textId="77777777" w:rsidTr="00364AB0">
        <w:trPr>
          <w:trHeight w:val="454"/>
        </w:trPr>
        <w:tc>
          <w:tcPr>
            <w:tcW w:w="808" w:type="dxa"/>
            <w:vAlign w:val="center"/>
          </w:tcPr>
          <w:p w14:paraId="45473457" w14:textId="77777777" w:rsidR="0041201B" w:rsidRPr="004A7606" w:rsidRDefault="0041201B" w:rsidP="00364AB0">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57AFBB9B" w14:textId="6A38ED3B" w:rsidR="0041201B" w:rsidRPr="004A7606" w:rsidRDefault="008435A3" w:rsidP="00364AB0">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999387302"/>
                <w:placeholder>
                  <w:docPart w:val="BA314FD034E6495EA8450C385BEDD517"/>
                </w:placeholder>
                <w:dataBinding w:prefixMappings="xmlns:ns0='http://purl.org/dc/elements/1.1/' xmlns:ns1='http://schemas.openxmlformats.org/package/2006/metadata/core-properties' " w:xpath="/ns1:coreProperties[1]/ns1:category[1]" w:storeItemID="{6C3C8BC8-F283-45AE-878A-BAB7291924A1}"/>
                <w:text/>
              </w:sdtPr>
              <w:sdtEndPr/>
              <w:sdtContent>
                <w:r w:rsidR="004A7606" w:rsidRPr="004A7606">
                  <w:rPr>
                    <w:rFonts w:ascii="Times New Roman" w:hAnsi="Times New Roman"/>
                    <w:sz w:val="24"/>
                  </w:rPr>
                  <w:t>230-710</w:t>
                </w:r>
              </w:sdtContent>
            </w:sdt>
            <w:r w:rsidR="0041201B" w:rsidRPr="004A7606">
              <w:rPr>
                <w:rFonts w:ascii="Times New Roman" w:hAnsi="Times New Roman"/>
                <w:sz w:val="24"/>
              </w:rPr>
              <w:t>-ЭС</w:t>
            </w:r>
          </w:p>
        </w:tc>
        <w:tc>
          <w:tcPr>
            <w:tcW w:w="4965" w:type="dxa"/>
            <w:vAlign w:val="center"/>
          </w:tcPr>
          <w:p w14:paraId="0BBD0686" w14:textId="77777777" w:rsidR="0041201B" w:rsidRPr="004A7606" w:rsidRDefault="0041201B" w:rsidP="00364AB0">
            <w:pPr>
              <w:spacing w:line="276" w:lineRule="auto"/>
              <w:ind w:firstLine="0"/>
              <w:jc w:val="left"/>
              <w:rPr>
                <w:rFonts w:ascii="Times New Roman" w:hAnsi="Times New Roman"/>
                <w:sz w:val="24"/>
              </w:rPr>
            </w:pPr>
            <w:r w:rsidRPr="004A7606">
              <w:rPr>
                <w:rFonts w:ascii="Times New Roman" w:hAnsi="Times New Roman"/>
                <w:sz w:val="24"/>
              </w:rPr>
              <w:t>Электроснабжение</w:t>
            </w:r>
          </w:p>
        </w:tc>
        <w:tc>
          <w:tcPr>
            <w:tcW w:w="1836" w:type="dxa"/>
            <w:vAlign w:val="center"/>
          </w:tcPr>
          <w:p w14:paraId="6DAFF4A8" w14:textId="77777777" w:rsidR="0041201B" w:rsidRPr="004A7606" w:rsidRDefault="0041201B" w:rsidP="00364AB0">
            <w:pPr>
              <w:spacing w:line="240" w:lineRule="auto"/>
              <w:ind w:firstLine="0"/>
              <w:jc w:val="center"/>
              <w:rPr>
                <w:rFonts w:ascii="Times New Roman" w:hAnsi="Times New Roman"/>
                <w:sz w:val="24"/>
              </w:rPr>
            </w:pPr>
          </w:p>
        </w:tc>
      </w:tr>
      <w:tr w:rsidR="001902C0" w:rsidRPr="004A7606" w14:paraId="577DFBA0" w14:textId="77777777" w:rsidTr="00364AB0">
        <w:trPr>
          <w:trHeight w:val="454"/>
        </w:trPr>
        <w:tc>
          <w:tcPr>
            <w:tcW w:w="808" w:type="dxa"/>
            <w:vAlign w:val="center"/>
          </w:tcPr>
          <w:p w14:paraId="0F3685FE" w14:textId="77777777" w:rsidR="001902C0" w:rsidRPr="004A7606" w:rsidRDefault="001902C0" w:rsidP="00364AB0">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39BF0BFC" w14:textId="6A4296B3" w:rsidR="001902C0" w:rsidRDefault="001902C0" w:rsidP="00364AB0">
            <w:pPr>
              <w:spacing w:line="240" w:lineRule="auto"/>
              <w:ind w:firstLine="0"/>
              <w:jc w:val="left"/>
              <w:rPr>
                <w:rFonts w:ascii="Times New Roman" w:hAnsi="Times New Roman"/>
                <w:sz w:val="24"/>
              </w:rPr>
            </w:pPr>
            <w:r>
              <w:rPr>
                <w:rFonts w:ascii="Times New Roman" w:hAnsi="Times New Roman"/>
                <w:sz w:val="24"/>
              </w:rPr>
              <w:t>230-710-НК</w:t>
            </w:r>
          </w:p>
        </w:tc>
        <w:tc>
          <w:tcPr>
            <w:tcW w:w="4965" w:type="dxa"/>
            <w:vAlign w:val="center"/>
          </w:tcPr>
          <w:p w14:paraId="713B8A8D" w14:textId="143D5FDF" w:rsidR="001902C0" w:rsidRPr="004A7606" w:rsidRDefault="001902C0" w:rsidP="00364AB0">
            <w:pPr>
              <w:spacing w:line="276" w:lineRule="auto"/>
              <w:ind w:firstLine="0"/>
              <w:jc w:val="left"/>
              <w:rPr>
                <w:rFonts w:ascii="Times New Roman" w:hAnsi="Times New Roman"/>
                <w:sz w:val="24"/>
              </w:rPr>
            </w:pPr>
            <w:r>
              <w:rPr>
                <w:rFonts w:ascii="Times New Roman" w:hAnsi="Times New Roman"/>
                <w:sz w:val="24"/>
              </w:rPr>
              <w:t>Наружные сети канализации (ливневая)</w:t>
            </w:r>
          </w:p>
        </w:tc>
        <w:tc>
          <w:tcPr>
            <w:tcW w:w="1836" w:type="dxa"/>
            <w:vAlign w:val="center"/>
          </w:tcPr>
          <w:p w14:paraId="143F326B" w14:textId="77777777" w:rsidR="001902C0" w:rsidRPr="004A7606" w:rsidRDefault="001902C0" w:rsidP="00364AB0">
            <w:pPr>
              <w:spacing w:line="240" w:lineRule="auto"/>
              <w:ind w:firstLine="0"/>
              <w:jc w:val="center"/>
              <w:rPr>
                <w:rFonts w:ascii="Times New Roman" w:hAnsi="Times New Roman"/>
                <w:sz w:val="24"/>
              </w:rPr>
            </w:pPr>
          </w:p>
        </w:tc>
      </w:tr>
      <w:tr w:rsidR="004A7606" w:rsidRPr="004A7606" w14:paraId="15E53931" w14:textId="77777777" w:rsidTr="00364AB0">
        <w:trPr>
          <w:trHeight w:val="454"/>
        </w:trPr>
        <w:tc>
          <w:tcPr>
            <w:tcW w:w="808" w:type="dxa"/>
            <w:vAlign w:val="center"/>
          </w:tcPr>
          <w:p w14:paraId="47628898" w14:textId="77777777" w:rsidR="0041201B" w:rsidRPr="004A7606" w:rsidRDefault="0041201B" w:rsidP="00364AB0">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2A1F0636" w14:textId="574C32C8" w:rsidR="0041201B" w:rsidRPr="004A7606" w:rsidRDefault="008435A3" w:rsidP="00364AB0">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939861757"/>
                <w:placeholder>
                  <w:docPart w:val="4C2488BE273D4BA1B5CC5A90F4A01815"/>
                </w:placeholder>
                <w:dataBinding w:prefixMappings="xmlns:ns0='http://purl.org/dc/elements/1.1/' xmlns:ns1='http://schemas.openxmlformats.org/package/2006/metadata/core-properties' " w:xpath="/ns1:coreProperties[1]/ns1:category[1]" w:storeItemID="{6C3C8BC8-F283-45AE-878A-BAB7291924A1}"/>
                <w:text/>
              </w:sdtPr>
              <w:sdtEndPr/>
              <w:sdtContent>
                <w:r w:rsidR="004A7606" w:rsidRPr="004A7606">
                  <w:rPr>
                    <w:rFonts w:ascii="Times New Roman" w:hAnsi="Times New Roman"/>
                    <w:sz w:val="24"/>
                  </w:rPr>
                  <w:t>230-710</w:t>
                </w:r>
              </w:sdtContent>
            </w:sdt>
            <w:r w:rsidR="0041201B" w:rsidRPr="004A7606">
              <w:rPr>
                <w:rFonts w:ascii="Times New Roman" w:hAnsi="Times New Roman"/>
                <w:sz w:val="24"/>
              </w:rPr>
              <w:t>-ВК</w:t>
            </w:r>
          </w:p>
        </w:tc>
        <w:tc>
          <w:tcPr>
            <w:tcW w:w="4965" w:type="dxa"/>
            <w:vAlign w:val="center"/>
          </w:tcPr>
          <w:p w14:paraId="033E1B0A" w14:textId="77777777" w:rsidR="0041201B" w:rsidRPr="004A7606" w:rsidRDefault="0041201B" w:rsidP="00364AB0">
            <w:pPr>
              <w:spacing w:line="276" w:lineRule="auto"/>
              <w:ind w:firstLine="0"/>
              <w:jc w:val="left"/>
              <w:rPr>
                <w:rFonts w:ascii="Times New Roman" w:hAnsi="Times New Roman"/>
                <w:sz w:val="24"/>
              </w:rPr>
            </w:pPr>
            <w:r w:rsidRPr="004A7606">
              <w:rPr>
                <w:rFonts w:ascii="Times New Roman" w:hAnsi="Times New Roman"/>
                <w:sz w:val="24"/>
              </w:rPr>
              <w:t>Внутренние системы водоснабжения и канализации</w:t>
            </w:r>
          </w:p>
        </w:tc>
        <w:tc>
          <w:tcPr>
            <w:tcW w:w="1836" w:type="dxa"/>
            <w:vAlign w:val="center"/>
          </w:tcPr>
          <w:p w14:paraId="00A004CF" w14:textId="77777777" w:rsidR="0041201B" w:rsidRPr="004A7606" w:rsidRDefault="0041201B" w:rsidP="00364AB0">
            <w:pPr>
              <w:spacing w:line="240" w:lineRule="auto"/>
              <w:ind w:firstLine="0"/>
              <w:jc w:val="center"/>
              <w:rPr>
                <w:rFonts w:ascii="Times New Roman" w:hAnsi="Times New Roman"/>
                <w:sz w:val="24"/>
              </w:rPr>
            </w:pPr>
          </w:p>
        </w:tc>
      </w:tr>
      <w:tr w:rsidR="00364AB0" w:rsidRPr="004A7606" w14:paraId="6AFDDAC3" w14:textId="77777777" w:rsidTr="00364AB0">
        <w:trPr>
          <w:trHeight w:val="454"/>
        </w:trPr>
        <w:tc>
          <w:tcPr>
            <w:tcW w:w="808" w:type="dxa"/>
            <w:vAlign w:val="center"/>
          </w:tcPr>
          <w:p w14:paraId="257DEDD1" w14:textId="77777777" w:rsidR="00364AB0" w:rsidRPr="004A7606" w:rsidRDefault="00364AB0" w:rsidP="00364AB0">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6B192418" w14:textId="5D9BBAB7" w:rsidR="00364AB0" w:rsidRDefault="00364AB0" w:rsidP="00364AB0">
            <w:pPr>
              <w:spacing w:line="240" w:lineRule="auto"/>
              <w:ind w:firstLine="0"/>
              <w:jc w:val="left"/>
              <w:rPr>
                <w:rFonts w:ascii="Times New Roman" w:hAnsi="Times New Roman"/>
                <w:sz w:val="24"/>
              </w:rPr>
            </w:pPr>
            <w:r>
              <w:rPr>
                <w:rFonts w:ascii="Times New Roman" w:hAnsi="Times New Roman"/>
                <w:sz w:val="24"/>
              </w:rPr>
              <w:t>230-710-ПТ</w:t>
            </w:r>
          </w:p>
        </w:tc>
        <w:tc>
          <w:tcPr>
            <w:tcW w:w="4965" w:type="dxa"/>
            <w:vAlign w:val="center"/>
          </w:tcPr>
          <w:p w14:paraId="3E8A9D43" w14:textId="6E0ACF43" w:rsidR="00364AB0" w:rsidRPr="004A7606" w:rsidRDefault="00364AB0" w:rsidP="00364AB0">
            <w:pPr>
              <w:spacing w:line="276" w:lineRule="auto"/>
              <w:ind w:firstLine="0"/>
              <w:jc w:val="left"/>
              <w:rPr>
                <w:rFonts w:ascii="Times New Roman" w:hAnsi="Times New Roman"/>
                <w:sz w:val="24"/>
              </w:rPr>
            </w:pPr>
            <w:r>
              <w:rPr>
                <w:rFonts w:ascii="Times New Roman" w:hAnsi="Times New Roman"/>
                <w:sz w:val="24"/>
              </w:rPr>
              <w:t>Пожаротушение</w:t>
            </w:r>
          </w:p>
        </w:tc>
        <w:tc>
          <w:tcPr>
            <w:tcW w:w="1836" w:type="dxa"/>
            <w:vAlign w:val="center"/>
          </w:tcPr>
          <w:p w14:paraId="66BFE695" w14:textId="77777777" w:rsidR="00364AB0" w:rsidRPr="004A7606" w:rsidRDefault="00364AB0" w:rsidP="00364AB0">
            <w:pPr>
              <w:spacing w:line="240" w:lineRule="auto"/>
              <w:ind w:firstLine="0"/>
              <w:jc w:val="center"/>
              <w:rPr>
                <w:rFonts w:ascii="Times New Roman" w:hAnsi="Times New Roman"/>
                <w:sz w:val="24"/>
              </w:rPr>
            </w:pPr>
          </w:p>
        </w:tc>
      </w:tr>
      <w:tr w:rsidR="004A7606" w:rsidRPr="004A7606" w14:paraId="0031926E" w14:textId="77777777" w:rsidTr="00364AB0">
        <w:trPr>
          <w:trHeight w:val="454"/>
        </w:trPr>
        <w:tc>
          <w:tcPr>
            <w:tcW w:w="808" w:type="dxa"/>
            <w:vAlign w:val="center"/>
          </w:tcPr>
          <w:p w14:paraId="3091ABD3" w14:textId="77777777" w:rsidR="0041201B" w:rsidRPr="004A7606" w:rsidRDefault="0041201B" w:rsidP="00364AB0">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5F798642" w14:textId="7CA1287D" w:rsidR="0041201B" w:rsidRPr="004A7606" w:rsidRDefault="008435A3" w:rsidP="00364AB0">
            <w:pPr>
              <w:spacing w:line="240" w:lineRule="auto"/>
              <w:ind w:firstLine="0"/>
              <w:jc w:val="left"/>
              <w:rPr>
                <w:rFonts w:ascii="Times New Roman" w:hAnsi="Times New Roman"/>
                <w:sz w:val="24"/>
              </w:rPr>
            </w:pPr>
            <w:sdt>
              <w:sdtPr>
                <w:rPr>
                  <w:rFonts w:ascii="Times New Roman" w:hAnsi="Times New Roman"/>
                  <w:sz w:val="24"/>
                </w:rPr>
                <w:alias w:val="Категория"/>
                <w:tag w:val=""/>
                <w:id w:val="551587834"/>
                <w:placeholder>
                  <w:docPart w:val="AF39A7ED3EA7443FAF45DA3FFF114592"/>
                </w:placeholder>
                <w:dataBinding w:prefixMappings="xmlns:ns0='http://purl.org/dc/elements/1.1/' xmlns:ns1='http://schemas.openxmlformats.org/package/2006/metadata/core-properties' " w:xpath="/ns1:coreProperties[1]/ns1:category[1]" w:storeItemID="{6C3C8BC8-F283-45AE-878A-BAB7291924A1}"/>
                <w:text/>
              </w:sdtPr>
              <w:sdtEndPr/>
              <w:sdtContent>
                <w:r w:rsidR="004A7606" w:rsidRPr="004A7606">
                  <w:rPr>
                    <w:rFonts w:ascii="Times New Roman" w:hAnsi="Times New Roman"/>
                    <w:sz w:val="24"/>
                  </w:rPr>
                  <w:t>230-710</w:t>
                </w:r>
              </w:sdtContent>
            </w:sdt>
            <w:r w:rsidR="0041201B" w:rsidRPr="004A7606">
              <w:rPr>
                <w:rFonts w:ascii="Times New Roman" w:hAnsi="Times New Roman"/>
                <w:sz w:val="24"/>
              </w:rPr>
              <w:t>-ОВ</w:t>
            </w:r>
            <w:r w:rsidR="00C805B7">
              <w:rPr>
                <w:rFonts w:ascii="Times New Roman" w:hAnsi="Times New Roman"/>
                <w:sz w:val="24"/>
              </w:rPr>
              <w:t>.1</w:t>
            </w:r>
          </w:p>
        </w:tc>
        <w:tc>
          <w:tcPr>
            <w:tcW w:w="4965" w:type="dxa"/>
            <w:vAlign w:val="center"/>
          </w:tcPr>
          <w:p w14:paraId="54206C30" w14:textId="2CFEE592" w:rsidR="00C805B7" w:rsidRPr="004A7606" w:rsidRDefault="0041201B" w:rsidP="00364AB0">
            <w:pPr>
              <w:spacing w:line="276" w:lineRule="auto"/>
              <w:ind w:firstLine="0"/>
              <w:jc w:val="left"/>
              <w:rPr>
                <w:rFonts w:ascii="Times New Roman" w:hAnsi="Times New Roman"/>
                <w:sz w:val="24"/>
              </w:rPr>
            </w:pPr>
            <w:r w:rsidRPr="004A7606">
              <w:rPr>
                <w:rFonts w:ascii="Times New Roman" w:hAnsi="Times New Roman"/>
                <w:sz w:val="24"/>
              </w:rPr>
              <w:t>Отопление, вентиляция</w:t>
            </w:r>
            <w:r w:rsidR="00C805B7">
              <w:rPr>
                <w:rFonts w:ascii="Times New Roman" w:hAnsi="Times New Roman"/>
                <w:sz w:val="24"/>
              </w:rPr>
              <w:t>.</w:t>
            </w:r>
          </w:p>
        </w:tc>
        <w:tc>
          <w:tcPr>
            <w:tcW w:w="1836" w:type="dxa"/>
            <w:vAlign w:val="center"/>
          </w:tcPr>
          <w:p w14:paraId="7AE361F3" w14:textId="77777777" w:rsidR="0041201B" w:rsidRPr="004A7606" w:rsidRDefault="0041201B" w:rsidP="00364AB0">
            <w:pPr>
              <w:spacing w:line="240" w:lineRule="auto"/>
              <w:ind w:firstLine="0"/>
              <w:jc w:val="center"/>
              <w:rPr>
                <w:rFonts w:ascii="Times New Roman" w:hAnsi="Times New Roman"/>
                <w:sz w:val="24"/>
              </w:rPr>
            </w:pPr>
          </w:p>
        </w:tc>
      </w:tr>
      <w:tr w:rsidR="00A44BBF" w:rsidRPr="004A7606" w14:paraId="43029897" w14:textId="77777777" w:rsidTr="00364AB0">
        <w:trPr>
          <w:trHeight w:val="454"/>
        </w:trPr>
        <w:tc>
          <w:tcPr>
            <w:tcW w:w="808" w:type="dxa"/>
            <w:vAlign w:val="center"/>
          </w:tcPr>
          <w:p w14:paraId="1ED17AB0" w14:textId="77777777" w:rsidR="00A44BBF" w:rsidRPr="004A7606" w:rsidRDefault="00A44BBF" w:rsidP="00364AB0">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655C83AF" w14:textId="5056CC4F" w:rsidR="00A44BBF" w:rsidRDefault="008435A3" w:rsidP="00364AB0">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070351748"/>
                <w:placeholder>
                  <w:docPart w:val="04C541F8FE7A4741BDA35A710D39199D"/>
                </w:placeholder>
                <w:dataBinding w:prefixMappings="xmlns:ns0='http://purl.org/dc/elements/1.1/' xmlns:ns1='http://schemas.openxmlformats.org/package/2006/metadata/core-properties' " w:xpath="/ns1:coreProperties[1]/ns1:category[1]" w:storeItemID="{6C3C8BC8-F283-45AE-878A-BAB7291924A1}"/>
                <w:text/>
              </w:sdtPr>
              <w:sdtEndPr/>
              <w:sdtContent>
                <w:r w:rsidR="00A44BBF" w:rsidRPr="004A7606">
                  <w:rPr>
                    <w:rFonts w:ascii="Times New Roman" w:hAnsi="Times New Roman"/>
                    <w:sz w:val="24"/>
                  </w:rPr>
                  <w:t>230-710</w:t>
                </w:r>
              </w:sdtContent>
            </w:sdt>
            <w:r w:rsidR="00A44BBF" w:rsidRPr="004A7606">
              <w:rPr>
                <w:rFonts w:ascii="Times New Roman" w:hAnsi="Times New Roman"/>
                <w:sz w:val="24"/>
              </w:rPr>
              <w:t>-ОВ</w:t>
            </w:r>
            <w:r w:rsidR="00C805B7">
              <w:rPr>
                <w:rFonts w:ascii="Times New Roman" w:hAnsi="Times New Roman"/>
                <w:sz w:val="24"/>
              </w:rPr>
              <w:t>.2</w:t>
            </w:r>
          </w:p>
        </w:tc>
        <w:tc>
          <w:tcPr>
            <w:tcW w:w="4965" w:type="dxa"/>
            <w:vAlign w:val="center"/>
          </w:tcPr>
          <w:p w14:paraId="2934B0EF" w14:textId="71DD07AB" w:rsidR="00A44BBF" w:rsidRPr="004A7606" w:rsidRDefault="00C805B7" w:rsidP="00364AB0">
            <w:pPr>
              <w:spacing w:line="276" w:lineRule="auto"/>
              <w:ind w:firstLine="0"/>
              <w:jc w:val="left"/>
              <w:rPr>
                <w:rFonts w:ascii="Times New Roman" w:hAnsi="Times New Roman"/>
                <w:sz w:val="24"/>
              </w:rPr>
            </w:pPr>
            <w:r>
              <w:rPr>
                <w:rFonts w:ascii="Times New Roman" w:hAnsi="Times New Roman"/>
                <w:sz w:val="24"/>
              </w:rPr>
              <w:t>Вентиляция. Дымоудаления. АБК</w:t>
            </w:r>
          </w:p>
        </w:tc>
        <w:tc>
          <w:tcPr>
            <w:tcW w:w="1836" w:type="dxa"/>
            <w:vAlign w:val="center"/>
          </w:tcPr>
          <w:p w14:paraId="65748AED" w14:textId="77777777" w:rsidR="00A44BBF" w:rsidRPr="004A7606" w:rsidRDefault="00A44BBF" w:rsidP="00364AB0">
            <w:pPr>
              <w:spacing w:line="240" w:lineRule="auto"/>
              <w:ind w:firstLine="0"/>
              <w:jc w:val="center"/>
              <w:rPr>
                <w:rFonts w:ascii="Times New Roman" w:hAnsi="Times New Roman"/>
                <w:sz w:val="24"/>
              </w:rPr>
            </w:pPr>
          </w:p>
        </w:tc>
      </w:tr>
      <w:tr w:rsidR="00D50FFE" w:rsidRPr="004A7606" w14:paraId="6077C072" w14:textId="77777777" w:rsidTr="00364AB0">
        <w:trPr>
          <w:trHeight w:val="454"/>
        </w:trPr>
        <w:tc>
          <w:tcPr>
            <w:tcW w:w="808" w:type="dxa"/>
            <w:vAlign w:val="center"/>
          </w:tcPr>
          <w:p w14:paraId="246679A4" w14:textId="77777777" w:rsidR="00D50FFE" w:rsidRPr="004A7606" w:rsidRDefault="00D50FFE" w:rsidP="00D50FFE">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0A5550F6" w14:textId="236F1BAE" w:rsidR="00D50FFE" w:rsidRDefault="00D50FFE" w:rsidP="00D50FF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079594409"/>
                <w:placeholder>
                  <w:docPart w:val="BB2E701C487D48A49AAA6E83569E0F6C"/>
                </w:placeholder>
                <w:dataBinding w:prefixMappings="xmlns:ns0='http://purl.org/dc/elements/1.1/' xmlns:ns1='http://schemas.openxmlformats.org/package/2006/metadata/core-properties' " w:xpath="/ns1:coreProperties[1]/ns1:category[1]" w:storeItemID="{6C3C8BC8-F283-45AE-878A-BAB7291924A1}"/>
                <w:text/>
              </w:sdtPr>
              <w:sdtContent>
                <w:r w:rsidRPr="004A7606">
                  <w:rPr>
                    <w:rFonts w:ascii="Times New Roman" w:hAnsi="Times New Roman"/>
                    <w:sz w:val="24"/>
                  </w:rPr>
                  <w:t>230-710</w:t>
                </w:r>
              </w:sdtContent>
            </w:sdt>
            <w:r w:rsidRPr="004A7606">
              <w:rPr>
                <w:rFonts w:ascii="Times New Roman" w:hAnsi="Times New Roman"/>
                <w:sz w:val="24"/>
              </w:rPr>
              <w:t>-ПС</w:t>
            </w:r>
          </w:p>
        </w:tc>
        <w:tc>
          <w:tcPr>
            <w:tcW w:w="4965" w:type="dxa"/>
            <w:vAlign w:val="center"/>
          </w:tcPr>
          <w:p w14:paraId="060FB2AE" w14:textId="1F4743A5" w:rsidR="00D50FFE" w:rsidRPr="004A7606" w:rsidRDefault="00D50FFE" w:rsidP="00D50FFE">
            <w:pPr>
              <w:spacing w:line="276" w:lineRule="auto"/>
              <w:ind w:firstLine="0"/>
              <w:jc w:val="left"/>
              <w:rPr>
                <w:rFonts w:ascii="Times New Roman" w:hAnsi="Times New Roman"/>
                <w:sz w:val="24"/>
              </w:rPr>
            </w:pPr>
            <w:r w:rsidRPr="004A7606">
              <w:rPr>
                <w:rFonts w:ascii="Times New Roman" w:hAnsi="Times New Roman"/>
                <w:sz w:val="24"/>
              </w:rPr>
              <w:t>Пожарная сигнализация</w:t>
            </w:r>
          </w:p>
        </w:tc>
        <w:tc>
          <w:tcPr>
            <w:tcW w:w="1836" w:type="dxa"/>
            <w:vAlign w:val="center"/>
          </w:tcPr>
          <w:p w14:paraId="2346715D" w14:textId="77777777" w:rsidR="00D50FFE" w:rsidRPr="004A7606" w:rsidRDefault="00D50FFE" w:rsidP="00D50FFE">
            <w:pPr>
              <w:spacing w:line="240" w:lineRule="auto"/>
              <w:ind w:firstLine="0"/>
              <w:jc w:val="center"/>
              <w:rPr>
                <w:rFonts w:ascii="Times New Roman" w:hAnsi="Times New Roman"/>
                <w:sz w:val="24"/>
              </w:rPr>
            </w:pPr>
          </w:p>
        </w:tc>
      </w:tr>
      <w:tr w:rsidR="00D50FFE" w:rsidRPr="004A7606" w14:paraId="2F58B0D2" w14:textId="77777777" w:rsidTr="00364AB0">
        <w:trPr>
          <w:trHeight w:val="454"/>
        </w:trPr>
        <w:tc>
          <w:tcPr>
            <w:tcW w:w="808" w:type="dxa"/>
            <w:vAlign w:val="center"/>
          </w:tcPr>
          <w:p w14:paraId="1D5CF722" w14:textId="77777777" w:rsidR="00D50FFE" w:rsidRPr="004A7606" w:rsidRDefault="00D50FFE" w:rsidP="00D50FFE">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128193CB" w14:textId="12945EC5" w:rsidR="00D50FFE" w:rsidRPr="004A7606" w:rsidRDefault="00D50FFE" w:rsidP="00D50FFE">
            <w:pPr>
              <w:spacing w:line="240" w:lineRule="auto"/>
              <w:ind w:firstLine="0"/>
              <w:jc w:val="left"/>
              <w:rPr>
                <w:rFonts w:ascii="Times New Roman" w:hAnsi="Times New Roman"/>
                <w:sz w:val="24"/>
              </w:rPr>
            </w:pPr>
            <w:r>
              <w:rPr>
                <w:rFonts w:ascii="Times New Roman" w:hAnsi="Times New Roman"/>
                <w:sz w:val="24"/>
              </w:rPr>
              <w:t>230-710-СС</w:t>
            </w:r>
          </w:p>
        </w:tc>
        <w:tc>
          <w:tcPr>
            <w:tcW w:w="4965" w:type="dxa"/>
            <w:vAlign w:val="center"/>
          </w:tcPr>
          <w:p w14:paraId="100F8E51" w14:textId="0BFACEC3" w:rsidR="00D50FFE" w:rsidRPr="004A7606" w:rsidRDefault="00D50FFE" w:rsidP="00D50FFE">
            <w:pPr>
              <w:spacing w:line="276" w:lineRule="auto"/>
              <w:ind w:firstLine="0"/>
              <w:jc w:val="left"/>
              <w:rPr>
                <w:rFonts w:ascii="Times New Roman" w:hAnsi="Times New Roman"/>
                <w:sz w:val="24"/>
              </w:rPr>
            </w:pPr>
            <w:r>
              <w:rPr>
                <w:rFonts w:ascii="Times New Roman" w:hAnsi="Times New Roman"/>
                <w:sz w:val="24"/>
              </w:rPr>
              <w:t>Сети связи</w:t>
            </w:r>
          </w:p>
        </w:tc>
        <w:tc>
          <w:tcPr>
            <w:tcW w:w="1836" w:type="dxa"/>
            <w:vAlign w:val="center"/>
          </w:tcPr>
          <w:p w14:paraId="3FD37C69" w14:textId="77777777" w:rsidR="00D50FFE" w:rsidRPr="004A7606" w:rsidRDefault="00D50FFE" w:rsidP="00D50FFE">
            <w:pPr>
              <w:spacing w:line="240" w:lineRule="auto"/>
              <w:ind w:firstLine="0"/>
              <w:jc w:val="center"/>
              <w:rPr>
                <w:rFonts w:ascii="Times New Roman" w:hAnsi="Times New Roman"/>
                <w:sz w:val="24"/>
              </w:rPr>
            </w:pPr>
          </w:p>
        </w:tc>
      </w:tr>
      <w:tr w:rsidR="00D50FFE" w:rsidRPr="004A7606" w14:paraId="4EEFC3B0" w14:textId="77777777" w:rsidTr="00364AB0">
        <w:trPr>
          <w:trHeight w:val="454"/>
        </w:trPr>
        <w:tc>
          <w:tcPr>
            <w:tcW w:w="808" w:type="dxa"/>
            <w:vAlign w:val="center"/>
          </w:tcPr>
          <w:p w14:paraId="0BBD985E" w14:textId="77777777" w:rsidR="00D50FFE" w:rsidRPr="004A7606" w:rsidRDefault="00D50FFE" w:rsidP="00D50FFE">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038AF5CA" w14:textId="61046EA0" w:rsidR="00D50FFE" w:rsidRDefault="00D50FFE" w:rsidP="00D50FFE">
            <w:pPr>
              <w:spacing w:line="240" w:lineRule="auto"/>
              <w:ind w:firstLine="0"/>
              <w:jc w:val="left"/>
              <w:rPr>
                <w:rFonts w:ascii="Times New Roman" w:hAnsi="Times New Roman"/>
                <w:sz w:val="24"/>
              </w:rPr>
            </w:pPr>
            <w:r>
              <w:rPr>
                <w:rFonts w:ascii="Times New Roman" w:hAnsi="Times New Roman"/>
                <w:sz w:val="24"/>
              </w:rPr>
              <w:t>230-710-ОС</w:t>
            </w:r>
          </w:p>
        </w:tc>
        <w:tc>
          <w:tcPr>
            <w:tcW w:w="4965" w:type="dxa"/>
            <w:vAlign w:val="center"/>
          </w:tcPr>
          <w:p w14:paraId="0503FD3C" w14:textId="2FDABCB3" w:rsidR="00D50FFE" w:rsidRPr="004A7606" w:rsidRDefault="00D50FFE" w:rsidP="00D50FFE">
            <w:pPr>
              <w:spacing w:line="276" w:lineRule="auto"/>
              <w:ind w:firstLine="0"/>
              <w:jc w:val="left"/>
              <w:rPr>
                <w:rFonts w:ascii="Times New Roman" w:hAnsi="Times New Roman"/>
                <w:sz w:val="24"/>
              </w:rPr>
            </w:pPr>
            <w:r>
              <w:rPr>
                <w:rFonts w:ascii="Times New Roman" w:hAnsi="Times New Roman"/>
                <w:sz w:val="24"/>
              </w:rPr>
              <w:t>Охранная сигнализация, СКУД</w:t>
            </w:r>
          </w:p>
        </w:tc>
        <w:tc>
          <w:tcPr>
            <w:tcW w:w="1836" w:type="dxa"/>
            <w:vAlign w:val="center"/>
          </w:tcPr>
          <w:p w14:paraId="051698C7" w14:textId="77777777" w:rsidR="00D50FFE" w:rsidRPr="004A7606" w:rsidRDefault="00D50FFE" w:rsidP="00D50FFE">
            <w:pPr>
              <w:spacing w:line="240" w:lineRule="auto"/>
              <w:ind w:firstLine="0"/>
              <w:jc w:val="center"/>
              <w:rPr>
                <w:rFonts w:ascii="Times New Roman" w:hAnsi="Times New Roman"/>
                <w:sz w:val="24"/>
              </w:rPr>
            </w:pPr>
          </w:p>
        </w:tc>
      </w:tr>
      <w:tr w:rsidR="00D50FFE" w:rsidRPr="004A7606" w14:paraId="7B808473" w14:textId="77777777" w:rsidTr="00364AB0">
        <w:trPr>
          <w:trHeight w:val="454"/>
        </w:trPr>
        <w:tc>
          <w:tcPr>
            <w:tcW w:w="808" w:type="dxa"/>
            <w:vAlign w:val="center"/>
          </w:tcPr>
          <w:p w14:paraId="5C208309" w14:textId="77777777" w:rsidR="00D50FFE" w:rsidRPr="004A7606" w:rsidRDefault="00D50FFE" w:rsidP="00D50FFE">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664FD259" w14:textId="0214DFC6" w:rsidR="00D50FFE" w:rsidRDefault="00D50FFE" w:rsidP="00D50FF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468746596"/>
                <w:placeholder>
                  <w:docPart w:val="28220F8F2CB04C55A8C1539EFCC3ADFE"/>
                </w:placeholder>
                <w:dataBinding w:prefixMappings="xmlns:ns0='http://purl.org/dc/elements/1.1/' xmlns:ns1='http://schemas.openxmlformats.org/package/2006/metadata/core-properties' " w:xpath="/ns1:coreProperties[1]/ns1:category[1]" w:storeItemID="{6C3C8BC8-F283-45AE-878A-BAB7291924A1}"/>
                <w:text/>
              </w:sdtPr>
              <w:sdtContent>
                <w:r w:rsidRPr="004A7606">
                  <w:rPr>
                    <w:rFonts w:ascii="Times New Roman" w:hAnsi="Times New Roman"/>
                    <w:sz w:val="24"/>
                  </w:rPr>
                  <w:t>230-710</w:t>
                </w:r>
              </w:sdtContent>
            </w:sdt>
            <w:r w:rsidRPr="004A7606">
              <w:rPr>
                <w:rFonts w:ascii="Times New Roman" w:hAnsi="Times New Roman"/>
                <w:sz w:val="24"/>
              </w:rPr>
              <w:t>-ПОС</w:t>
            </w:r>
          </w:p>
        </w:tc>
        <w:tc>
          <w:tcPr>
            <w:tcW w:w="4965" w:type="dxa"/>
            <w:vAlign w:val="center"/>
          </w:tcPr>
          <w:p w14:paraId="1F45979F" w14:textId="7585D8CB" w:rsidR="00D50FFE" w:rsidRDefault="00D50FFE" w:rsidP="00D50FFE">
            <w:pPr>
              <w:spacing w:line="276" w:lineRule="auto"/>
              <w:ind w:firstLine="0"/>
              <w:jc w:val="left"/>
              <w:rPr>
                <w:rFonts w:ascii="Times New Roman" w:hAnsi="Times New Roman"/>
                <w:sz w:val="24"/>
              </w:rPr>
            </w:pPr>
            <w:r w:rsidRPr="004A7606">
              <w:rPr>
                <w:rFonts w:ascii="Times New Roman" w:hAnsi="Times New Roman"/>
                <w:sz w:val="24"/>
              </w:rPr>
              <w:t>Проект организации строительства</w:t>
            </w:r>
          </w:p>
        </w:tc>
        <w:tc>
          <w:tcPr>
            <w:tcW w:w="1836" w:type="dxa"/>
            <w:vAlign w:val="center"/>
          </w:tcPr>
          <w:p w14:paraId="4BD668D5" w14:textId="77777777" w:rsidR="00D50FFE" w:rsidRPr="004A7606" w:rsidRDefault="00D50FFE" w:rsidP="00D50FFE">
            <w:pPr>
              <w:spacing w:line="240" w:lineRule="auto"/>
              <w:ind w:firstLine="0"/>
              <w:jc w:val="center"/>
              <w:rPr>
                <w:rFonts w:ascii="Times New Roman" w:hAnsi="Times New Roman"/>
                <w:sz w:val="24"/>
              </w:rPr>
            </w:pPr>
          </w:p>
        </w:tc>
      </w:tr>
      <w:tr w:rsidR="00D50FFE" w:rsidRPr="004A7606" w14:paraId="4C0524AB" w14:textId="77777777" w:rsidTr="00364AB0">
        <w:trPr>
          <w:trHeight w:val="454"/>
        </w:trPr>
        <w:tc>
          <w:tcPr>
            <w:tcW w:w="808" w:type="dxa"/>
            <w:vAlign w:val="center"/>
          </w:tcPr>
          <w:p w14:paraId="7884389C" w14:textId="77777777" w:rsidR="00D50FFE" w:rsidRPr="004A7606" w:rsidRDefault="00D50FFE" w:rsidP="00D50FFE">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037CAE17" w14:textId="65AD5CC4" w:rsidR="00D50FFE" w:rsidRPr="004A7606" w:rsidRDefault="00D50FFE" w:rsidP="00D50FFE">
            <w:pPr>
              <w:spacing w:line="240" w:lineRule="auto"/>
              <w:ind w:firstLine="0"/>
              <w:jc w:val="left"/>
              <w:rPr>
                <w:rFonts w:ascii="Times New Roman" w:hAnsi="Times New Roman"/>
                <w:sz w:val="24"/>
              </w:rPr>
            </w:pPr>
            <w:r>
              <w:rPr>
                <w:rFonts w:ascii="Times New Roman" w:hAnsi="Times New Roman"/>
                <w:sz w:val="24"/>
              </w:rPr>
              <w:t>230-710-ПОД</w:t>
            </w:r>
          </w:p>
        </w:tc>
        <w:tc>
          <w:tcPr>
            <w:tcW w:w="4965" w:type="dxa"/>
            <w:vAlign w:val="center"/>
          </w:tcPr>
          <w:p w14:paraId="612F4DBE" w14:textId="2ADAE5AC" w:rsidR="00D50FFE" w:rsidRPr="004A7606" w:rsidRDefault="00D50FFE" w:rsidP="00D50FFE">
            <w:pPr>
              <w:spacing w:line="276" w:lineRule="auto"/>
              <w:ind w:firstLine="0"/>
              <w:jc w:val="left"/>
              <w:rPr>
                <w:rFonts w:ascii="Times New Roman" w:hAnsi="Times New Roman"/>
                <w:sz w:val="24"/>
              </w:rPr>
            </w:pPr>
            <w:r>
              <w:rPr>
                <w:rFonts w:ascii="Times New Roman" w:hAnsi="Times New Roman"/>
                <w:sz w:val="24"/>
              </w:rPr>
              <w:t>Проект организации сноса и демонтажа объектов капитального строительства</w:t>
            </w:r>
          </w:p>
        </w:tc>
        <w:tc>
          <w:tcPr>
            <w:tcW w:w="1836" w:type="dxa"/>
            <w:vAlign w:val="center"/>
          </w:tcPr>
          <w:p w14:paraId="6EC6645D" w14:textId="77777777" w:rsidR="00D50FFE" w:rsidRPr="004A7606" w:rsidRDefault="00D50FFE" w:rsidP="00D50FFE">
            <w:pPr>
              <w:spacing w:line="240" w:lineRule="auto"/>
              <w:ind w:firstLine="0"/>
              <w:jc w:val="center"/>
              <w:rPr>
                <w:rFonts w:ascii="Times New Roman" w:hAnsi="Times New Roman"/>
                <w:sz w:val="24"/>
              </w:rPr>
            </w:pPr>
          </w:p>
        </w:tc>
      </w:tr>
      <w:tr w:rsidR="00D50FFE" w:rsidRPr="004A7606" w14:paraId="52A0997A" w14:textId="77777777" w:rsidTr="00364AB0">
        <w:trPr>
          <w:trHeight w:val="454"/>
        </w:trPr>
        <w:tc>
          <w:tcPr>
            <w:tcW w:w="808" w:type="dxa"/>
            <w:vAlign w:val="center"/>
          </w:tcPr>
          <w:p w14:paraId="0E3F46CE" w14:textId="77777777" w:rsidR="00D50FFE" w:rsidRPr="004A7606" w:rsidRDefault="00D50FFE" w:rsidP="00D50FFE">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2C8BF320" w14:textId="46CCA5F1" w:rsidR="00D50FFE" w:rsidRDefault="00D50FFE" w:rsidP="00D50FF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376428697"/>
                <w:placeholder>
                  <w:docPart w:val="5094B209F1EC46E09004E851AA32150C"/>
                </w:placeholder>
                <w:dataBinding w:prefixMappings="xmlns:ns0='http://purl.org/dc/elements/1.1/' xmlns:ns1='http://schemas.openxmlformats.org/package/2006/metadata/core-properties' " w:xpath="/ns1:coreProperties[1]/ns1:category[1]" w:storeItemID="{6C3C8BC8-F283-45AE-878A-BAB7291924A1}"/>
                <w:text/>
              </w:sdtPr>
              <w:sdtContent>
                <w:r w:rsidRPr="00FE5A91">
                  <w:rPr>
                    <w:rFonts w:ascii="Times New Roman" w:hAnsi="Times New Roman"/>
                    <w:sz w:val="24"/>
                  </w:rPr>
                  <w:t>230-710</w:t>
                </w:r>
              </w:sdtContent>
            </w:sdt>
            <w:r w:rsidRPr="00FE5A91">
              <w:rPr>
                <w:rFonts w:ascii="Times New Roman" w:hAnsi="Times New Roman"/>
                <w:sz w:val="24"/>
              </w:rPr>
              <w:t>-ООС</w:t>
            </w:r>
          </w:p>
        </w:tc>
        <w:tc>
          <w:tcPr>
            <w:tcW w:w="4965" w:type="dxa"/>
            <w:vAlign w:val="center"/>
          </w:tcPr>
          <w:p w14:paraId="0FFAE580" w14:textId="2AA9D020" w:rsidR="00D50FFE" w:rsidRPr="004A7606" w:rsidRDefault="00D50FFE" w:rsidP="00D50FFE">
            <w:pPr>
              <w:spacing w:line="276" w:lineRule="auto"/>
              <w:ind w:firstLine="0"/>
              <w:jc w:val="left"/>
              <w:rPr>
                <w:rFonts w:ascii="Times New Roman" w:hAnsi="Times New Roman"/>
                <w:sz w:val="24"/>
              </w:rPr>
            </w:pPr>
            <w:r w:rsidRPr="00FE5A91">
              <w:rPr>
                <w:rFonts w:ascii="Times New Roman" w:hAnsi="Times New Roman"/>
                <w:sz w:val="24"/>
              </w:rPr>
              <w:t>Мероприятия по охране окружающей среды</w:t>
            </w:r>
          </w:p>
        </w:tc>
        <w:tc>
          <w:tcPr>
            <w:tcW w:w="1836" w:type="dxa"/>
            <w:vAlign w:val="center"/>
          </w:tcPr>
          <w:p w14:paraId="27430EEE" w14:textId="77777777" w:rsidR="00D50FFE" w:rsidRPr="004A7606" w:rsidRDefault="00D50FFE" w:rsidP="00D50FFE">
            <w:pPr>
              <w:spacing w:line="240" w:lineRule="auto"/>
              <w:ind w:firstLine="0"/>
              <w:jc w:val="center"/>
              <w:rPr>
                <w:rFonts w:ascii="Times New Roman" w:hAnsi="Times New Roman"/>
                <w:sz w:val="24"/>
              </w:rPr>
            </w:pPr>
          </w:p>
        </w:tc>
      </w:tr>
      <w:tr w:rsidR="00D50FFE" w:rsidRPr="004A7606" w14:paraId="5EC74AB4" w14:textId="77777777" w:rsidTr="00364AB0">
        <w:trPr>
          <w:trHeight w:val="454"/>
        </w:trPr>
        <w:tc>
          <w:tcPr>
            <w:tcW w:w="808" w:type="dxa"/>
            <w:vAlign w:val="center"/>
          </w:tcPr>
          <w:p w14:paraId="7C5C88B6" w14:textId="77777777" w:rsidR="00D50FFE" w:rsidRPr="004A7606" w:rsidRDefault="00D50FFE" w:rsidP="00D50FFE">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04F5B119" w14:textId="2398182D" w:rsidR="00D50FFE" w:rsidRPr="00FE5A91" w:rsidRDefault="00D50FFE" w:rsidP="00D50FF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801125342"/>
                <w:placeholder>
                  <w:docPart w:val="F616BA338587446FB75AC607FFA55C92"/>
                </w:placeholder>
                <w:dataBinding w:prefixMappings="xmlns:ns0='http://purl.org/dc/elements/1.1/' xmlns:ns1='http://schemas.openxmlformats.org/package/2006/metadata/core-properties' " w:xpath="/ns1:coreProperties[1]/ns1:category[1]" w:storeItemID="{6C3C8BC8-F283-45AE-878A-BAB7291924A1}"/>
                <w:text/>
              </w:sdtPr>
              <w:sdtContent>
                <w:r w:rsidRPr="00FE5A91">
                  <w:rPr>
                    <w:rFonts w:ascii="Times New Roman" w:hAnsi="Times New Roman"/>
                    <w:sz w:val="24"/>
                  </w:rPr>
                  <w:t>230-710</w:t>
                </w:r>
              </w:sdtContent>
            </w:sdt>
            <w:r w:rsidRPr="00FE5A91">
              <w:rPr>
                <w:rFonts w:ascii="Times New Roman" w:hAnsi="Times New Roman"/>
                <w:sz w:val="24"/>
              </w:rPr>
              <w:t>-ПБ</w:t>
            </w:r>
          </w:p>
        </w:tc>
        <w:tc>
          <w:tcPr>
            <w:tcW w:w="4965" w:type="dxa"/>
            <w:vAlign w:val="center"/>
          </w:tcPr>
          <w:p w14:paraId="6097ACAD" w14:textId="4FA230E5" w:rsidR="00D50FFE" w:rsidRPr="00FE5A91" w:rsidRDefault="00D50FFE" w:rsidP="00D50FFE">
            <w:pPr>
              <w:spacing w:line="276" w:lineRule="auto"/>
              <w:ind w:firstLine="0"/>
              <w:jc w:val="left"/>
              <w:rPr>
                <w:rFonts w:ascii="Times New Roman" w:hAnsi="Times New Roman"/>
                <w:sz w:val="24"/>
              </w:rPr>
            </w:pPr>
            <w:r w:rsidRPr="00FE5A91">
              <w:rPr>
                <w:rFonts w:ascii="Times New Roman" w:hAnsi="Times New Roman"/>
                <w:sz w:val="24"/>
              </w:rPr>
              <w:t>Мероприятия по обеспечению пожарной безопасности</w:t>
            </w:r>
          </w:p>
        </w:tc>
        <w:tc>
          <w:tcPr>
            <w:tcW w:w="1836" w:type="dxa"/>
            <w:vAlign w:val="center"/>
          </w:tcPr>
          <w:p w14:paraId="35C84336" w14:textId="77777777" w:rsidR="00D50FFE" w:rsidRPr="004A7606" w:rsidRDefault="00D50FFE" w:rsidP="00D50FFE">
            <w:pPr>
              <w:spacing w:line="240" w:lineRule="auto"/>
              <w:ind w:firstLine="0"/>
              <w:jc w:val="center"/>
              <w:rPr>
                <w:rFonts w:ascii="Times New Roman" w:hAnsi="Times New Roman"/>
                <w:sz w:val="24"/>
              </w:rPr>
            </w:pPr>
          </w:p>
        </w:tc>
      </w:tr>
      <w:tr w:rsidR="00D50FFE" w:rsidRPr="004A7606" w14:paraId="6591CC96" w14:textId="77777777" w:rsidTr="00364AB0">
        <w:trPr>
          <w:trHeight w:val="454"/>
        </w:trPr>
        <w:tc>
          <w:tcPr>
            <w:tcW w:w="808" w:type="dxa"/>
            <w:vAlign w:val="center"/>
          </w:tcPr>
          <w:p w14:paraId="1E89BE4C" w14:textId="77777777" w:rsidR="00D50FFE" w:rsidRPr="004A7606" w:rsidRDefault="00D50FFE" w:rsidP="00D50FFE">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25563A75" w14:textId="3891C331" w:rsidR="00D50FFE" w:rsidRPr="00FE5A91" w:rsidRDefault="00D50FFE" w:rsidP="00D50FF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2067995582"/>
                <w:placeholder>
                  <w:docPart w:val="43EC48F4A9024E5EAD006DA076301F4E"/>
                </w:placeholder>
                <w:dataBinding w:prefixMappings="xmlns:ns0='http://purl.org/dc/elements/1.1/' xmlns:ns1='http://schemas.openxmlformats.org/package/2006/metadata/core-properties' " w:xpath="/ns1:coreProperties[1]/ns1:category[1]" w:storeItemID="{6C3C8BC8-F283-45AE-878A-BAB7291924A1}"/>
                <w:text/>
              </w:sdtPr>
              <w:sdtContent>
                <w:r w:rsidRPr="00FE5A91">
                  <w:rPr>
                    <w:rFonts w:ascii="Times New Roman" w:hAnsi="Times New Roman"/>
                    <w:sz w:val="24"/>
                  </w:rPr>
                  <w:t>230-710</w:t>
                </w:r>
              </w:sdtContent>
            </w:sdt>
            <w:r w:rsidRPr="00FE5A91">
              <w:rPr>
                <w:rFonts w:ascii="Times New Roman" w:hAnsi="Times New Roman"/>
                <w:sz w:val="24"/>
              </w:rPr>
              <w:t>-СМ</w:t>
            </w:r>
          </w:p>
        </w:tc>
        <w:tc>
          <w:tcPr>
            <w:tcW w:w="4965" w:type="dxa"/>
            <w:vAlign w:val="center"/>
          </w:tcPr>
          <w:p w14:paraId="780D73F7" w14:textId="1C3A8FCB" w:rsidR="00D50FFE" w:rsidRPr="00FE5A91" w:rsidRDefault="00D50FFE" w:rsidP="00D50FFE">
            <w:pPr>
              <w:spacing w:line="276" w:lineRule="auto"/>
              <w:ind w:firstLine="0"/>
              <w:jc w:val="left"/>
              <w:rPr>
                <w:rFonts w:ascii="Times New Roman" w:hAnsi="Times New Roman"/>
                <w:sz w:val="24"/>
              </w:rPr>
            </w:pPr>
            <w:r w:rsidRPr="00FE5A91">
              <w:rPr>
                <w:rFonts w:ascii="Times New Roman" w:hAnsi="Times New Roman"/>
                <w:sz w:val="24"/>
              </w:rPr>
              <w:t>Смета на строительство, реконструкцию, капитальный ремонт, снос объекта капитального строительства</w:t>
            </w:r>
          </w:p>
        </w:tc>
        <w:tc>
          <w:tcPr>
            <w:tcW w:w="1836" w:type="dxa"/>
            <w:vAlign w:val="center"/>
          </w:tcPr>
          <w:p w14:paraId="3726C64A" w14:textId="6577D4BD" w:rsidR="00D50FFE" w:rsidRPr="004A7606" w:rsidRDefault="00D50FFE" w:rsidP="00D50FFE">
            <w:pPr>
              <w:spacing w:line="240" w:lineRule="auto"/>
              <w:ind w:firstLine="0"/>
              <w:jc w:val="center"/>
              <w:rPr>
                <w:rFonts w:ascii="Times New Roman" w:hAnsi="Times New Roman"/>
                <w:sz w:val="24"/>
              </w:rPr>
            </w:pPr>
          </w:p>
        </w:tc>
      </w:tr>
      <w:tr w:rsidR="00D50FFE" w:rsidRPr="004A7606" w14:paraId="2950DEB4" w14:textId="77777777" w:rsidTr="00364AB0">
        <w:trPr>
          <w:trHeight w:val="454"/>
        </w:trPr>
        <w:tc>
          <w:tcPr>
            <w:tcW w:w="808" w:type="dxa"/>
            <w:vAlign w:val="center"/>
          </w:tcPr>
          <w:p w14:paraId="6D7C779E" w14:textId="77777777" w:rsidR="00D50FFE" w:rsidRPr="004A7606" w:rsidRDefault="00D50FFE" w:rsidP="00D50FFE">
            <w:pPr>
              <w:pStyle w:val="affb"/>
              <w:numPr>
                <w:ilvl w:val="0"/>
                <w:numId w:val="50"/>
              </w:numPr>
              <w:spacing w:line="240" w:lineRule="auto"/>
              <w:ind w:left="0" w:firstLine="0"/>
              <w:jc w:val="center"/>
              <w:rPr>
                <w:rFonts w:ascii="Times New Roman" w:hAnsi="Times New Roman"/>
                <w:sz w:val="24"/>
              </w:rPr>
            </w:pPr>
          </w:p>
        </w:tc>
        <w:tc>
          <w:tcPr>
            <w:tcW w:w="2166" w:type="dxa"/>
            <w:vAlign w:val="center"/>
          </w:tcPr>
          <w:p w14:paraId="5B05E5AD" w14:textId="7D6BF2BB" w:rsidR="00D50FFE" w:rsidRPr="00FE5A91" w:rsidRDefault="00D50FFE" w:rsidP="00D50FFE">
            <w:pPr>
              <w:spacing w:line="240" w:lineRule="auto"/>
              <w:ind w:firstLine="0"/>
              <w:jc w:val="left"/>
              <w:rPr>
                <w:rFonts w:ascii="Times New Roman" w:hAnsi="Times New Roman"/>
                <w:sz w:val="24"/>
              </w:rPr>
            </w:pPr>
          </w:p>
        </w:tc>
        <w:tc>
          <w:tcPr>
            <w:tcW w:w="4965" w:type="dxa"/>
            <w:vAlign w:val="center"/>
          </w:tcPr>
          <w:p w14:paraId="0C4912AA" w14:textId="1F8138FC" w:rsidR="00D50FFE" w:rsidRPr="00FE5A91" w:rsidRDefault="00D50FFE" w:rsidP="00D50FFE">
            <w:pPr>
              <w:spacing w:line="276" w:lineRule="auto"/>
              <w:ind w:firstLine="0"/>
              <w:jc w:val="left"/>
              <w:rPr>
                <w:rFonts w:ascii="Times New Roman" w:hAnsi="Times New Roman"/>
                <w:sz w:val="24"/>
              </w:rPr>
            </w:pPr>
          </w:p>
        </w:tc>
        <w:tc>
          <w:tcPr>
            <w:tcW w:w="1836" w:type="dxa"/>
            <w:vAlign w:val="center"/>
          </w:tcPr>
          <w:p w14:paraId="6A5DBE0D" w14:textId="77777777" w:rsidR="00D50FFE" w:rsidRPr="004A7606" w:rsidRDefault="00D50FFE" w:rsidP="00D50FFE">
            <w:pPr>
              <w:spacing w:line="240" w:lineRule="auto"/>
              <w:ind w:firstLine="0"/>
              <w:jc w:val="center"/>
              <w:rPr>
                <w:rFonts w:ascii="Times New Roman" w:hAnsi="Times New Roman"/>
                <w:sz w:val="24"/>
              </w:rPr>
            </w:pPr>
          </w:p>
        </w:tc>
      </w:tr>
    </w:tbl>
    <w:p w14:paraId="05491352" w14:textId="77777777" w:rsidR="00FE1125" w:rsidRDefault="00FE1125" w:rsidP="0041201B">
      <w:pPr>
        <w:spacing w:line="240" w:lineRule="auto"/>
        <w:ind w:firstLine="0"/>
        <w:jc w:val="center"/>
      </w:pPr>
      <w:bookmarkStart w:id="0" w:name="_GoBack"/>
      <w:bookmarkEnd w:id="0"/>
    </w:p>
    <w:sectPr w:rsidR="00FE1125" w:rsidSect="000D3197">
      <w:headerReference w:type="default" r:id="rId15"/>
      <w:footerReference w:type="default" r:id="rId16"/>
      <w:headerReference w:type="first" r:id="rId17"/>
      <w:footerReference w:type="first" r:id="rId18"/>
      <w:pgSz w:w="11906" w:h="16838" w:code="9"/>
      <w:pgMar w:top="568" w:right="567" w:bottom="1276" w:left="1701" w:header="284" w:footer="283"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697864" w14:textId="77777777" w:rsidR="00E56ED0" w:rsidRDefault="00E56ED0" w:rsidP="009E3464">
      <w:pPr>
        <w:spacing w:line="240" w:lineRule="auto"/>
      </w:pPr>
      <w:r>
        <w:separator/>
      </w:r>
    </w:p>
  </w:endnote>
  <w:endnote w:type="continuationSeparator" w:id="0">
    <w:p w14:paraId="1D07DD0C" w14:textId="77777777" w:rsidR="00E56ED0" w:rsidRDefault="00E56ED0" w:rsidP="009E346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Viner Hand ITC">
    <w:panose1 w:val="03070502030502020203"/>
    <w:charset w:val="00"/>
    <w:family w:val="script"/>
    <w:pitch w:val="variable"/>
    <w:sig w:usb0="00000003" w:usb1="00000000" w:usb2="00000000" w:usb3="00000000" w:csb0="00000001" w:csb1="00000000"/>
    <w:embedRegular r:id="rId1" w:fontKey="{F32EFF86-A4DA-430B-8FBC-1B6CFF964389}"/>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2" w:fontKey="{2738DF18-0203-4C97-97CE-BE3D0D556CE0}"/>
    <w:embedBold r:id="rId3" w:fontKey="{333AA0E5-B5F5-401E-911D-CFD2444C70E8}"/>
    <w:embedItalic r:id="rId4" w:fontKey="{B760A2AE-4134-4165-A2E4-283E8514470B}"/>
    <w:embedBoldItalic r:id="rId5" w:fontKey="{1E832B65-B101-41FF-85F4-9463F61768F3}"/>
  </w:font>
  <w:font w:name="Cambria">
    <w:panose1 w:val="02040503050406030204"/>
    <w:charset w:val="CC"/>
    <w:family w:val="roman"/>
    <w:pitch w:val="variable"/>
    <w:sig w:usb0="E00006FF" w:usb1="420024FF" w:usb2="02000000" w:usb3="00000000" w:csb0="0000019F" w:csb1="00000000"/>
    <w:embedRegular r:id="rId6" w:fontKey="{306EB559-6F0B-4EA3-B04F-535071FBD0BE}"/>
  </w:font>
  <w:font w:name="ESKDa">
    <w:altName w:val="Times New Roman"/>
    <w:charset w:val="CC"/>
    <w:family w:val="roman"/>
    <w:pitch w:val="variable"/>
    <w:sig w:usb0="00000207" w:usb1="00000000" w:usb2="00000000" w:usb3="00000000" w:csb0="00000007" w:csb1="00000000"/>
  </w:font>
  <w:font w:name="Tahoma">
    <w:panose1 w:val="020B0604030504040204"/>
    <w:charset w:val="CC"/>
    <w:family w:val="swiss"/>
    <w:pitch w:val="variable"/>
    <w:sig w:usb0="E1002EFF" w:usb1="C000605B" w:usb2="00000029" w:usb3="00000000" w:csb0="000101FF" w:csb1="00000000"/>
    <w:embedRegular r:id="rId7" w:fontKey="{D4F10770-6CC5-46B1-93D5-AA39EBCCA982}"/>
  </w:font>
  <w:font w:name="Calibri Light">
    <w:panose1 w:val="020F0302020204030204"/>
    <w:charset w:val="CC"/>
    <w:family w:val="swiss"/>
    <w:pitch w:val="variable"/>
    <w:sig w:usb0="E4002EFF" w:usb1="C000247B" w:usb2="00000009" w:usb3="00000000" w:csb0="000001FF" w:csb1="00000000"/>
    <w:embedRegular r:id="rId8" w:fontKey="{88333111-EEFE-4A24-AC51-53B1BF950684}"/>
    <w:embedBold r:id="rId9" w:fontKey="{CDD8BED0-C0C5-4ACD-BD96-962B43C218ED}"/>
  </w:font>
  <w:font w:name="TimesNewRomanPSMT">
    <w:altName w:val="Arial Unicode MS"/>
    <w:panose1 w:val="00000000000000000000"/>
    <w:charset w:val="80"/>
    <w:family w:val="auto"/>
    <w:notTrueType/>
    <w:pitch w:val="default"/>
    <w:sig w:usb0="00000201" w:usb1="09070000" w:usb2="00000010" w:usb3="00000000" w:csb0="000A0005" w:csb1="00000000"/>
  </w:font>
  <w:font w:name="ISOCPEUR">
    <w:panose1 w:val="020B0604020202020204"/>
    <w:charset w:val="CC"/>
    <w:family w:val="swiss"/>
    <w:pitch w:val="variable"/>
    <w:sig w:usb0="00000287" w:usb1="00000000" w:usb2="00000000" w:usb3="00000000" w:csb0="0000009F" w:csb1="00000000"/>
    <w:embedItalic r:id="rId10" w:fontKey="{3D8933F0-8694-4F29-8649-5B91EBBB7FD8}"/>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D9F287" w14:textId="77777777" w:rsidR="00E56ED0" w:rsidRPr="00930FC3" w:rsidRDefault="00E56ED0" w:rsidP="00A8333D">
    <w:pPr>
      <w:pStyle w:val="a9"/>
      <w:tabs>
        <w:tab w:val="clear" w:pos="4677"/>
      </w:tabs>
      <w:spacing w:before="60"/>
      <w:ind w:right="-113"/>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3C7DE4" w14:textId="77777777" w:rsidR="00E56ED0" w:rsidRDefault="00E56ED0" w:rsidP="003D4C5D">
    <w:pPr>
      <w:pStyle w:val="a9"/>
      <w:jc w:val="center"/>
      <w:rPr>
        <w:rFonts w:ascii="Times New Roman" w:hAnsi="Times New Roman"/>
        <w:sz w:val="24"/>
      </w:rPr>
    </w:pPr>
    <w:r w:rsidRPr="004D3A1B">
      <w:rPr>
        <w:rFonts w:ascii="Times New Roman" w:hAnsi="Times New Roman"/>
        <w:sz w:val="24"/>
      </w:rPr>
      <w:t>2023</w:t>
    </w:r>
  </w:p>
  <w:p w14:paraId="2BB6364C" w14:textId="77777777" w:rsidR="00E56ED0" w:rsidRPr="00154728" w:rsidRDefault="00E56ED0" w:rsidP="003D4C5D">
    <w:pPr>
      <w:pStyle w:val="a9"/>
      <w:jc w:val="center"/>
      <w:rPr>
        <w:rFonts w:ascii="Times New Roman" w:hAnsi="Times New Roman"/>
        <w:sz w:val="32"/>
        <w:szCs w:val="3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C4A0BE" w14:textId="77777777" w:rsidR="00E56ED0" w:rsidRPr="008F4311" w:rsidRDefault="00E56ED0" w:rsidP="008F4311">
    <w:pPr>
      <w:rPr>
        <w:noProof/>
        <w:vanish/>
        <w:sz w:val="20"/>
      </w:rPr>
    </w:pPr>
  </w:p>
  <w:p w14:paraId="5A578FB5" w14:textId="77777777" w:rsidR="00E56ED0" w:rsidRDefault="00E56ED0" w:rsidP="00EC14C7">
    <w:pPr>
      <w:pStyle w:val="a9"/>
      <w:tabs>
        <w:tab w:val="clear" w:pos="4677"/>
        <w:tab w:val="clear" w:pos="9355"/>
        <w:tab w:val="right" w:pos="9923"/>
      </w:tabs>
      <w:ind w:right="-284"/>
      <w:rPr>
        <w:szCs w:val="20"/>
      </w:rPr>
    </w:pPr>
  </w:p>
  <w:p w14:paraId="6C31082A" w14:textId="77777777" w:rsidR="00E56ED0" w:rsidRDefault="00E56ED0" w:rsidP="00BD71E4">
    <w:pPr>
      <w:pStyle w:val="a9"/>
      <w:tabs>
        <w:tab w:val="clear" w:pos="4677"/>
        <w:tab w:val="clear" w:pos="9355"/>
        <w:tab w:val="right" w:pos="9923"/>
      </w:tabs>
      <w:ind w:left="-284" w:right="-284"/>
      <w:jc w:val="center"/>
      <w:rPr>
        <w:szCs w:val="20"/>
      </w:rPr>
    </w:pPr>
  </w:p>
  <w:p w14:paraId="3013254D" w14:textId="77777777" w:rsidR="00E56ED0" w:rsidRDefault="00E56ED0" w:rsidP="00EC14C7">
    <w:pPr>
      <w:pStyle w:val="a9"/>
      <w:tabs>
        <w:tab w:val="clear" w:pos="4677"/>
        <w:tab w:val="clear" w:pos="9355"/>
        <w:tab w:val="right" w:pos="9923"/>
      </w:tabs>
      <w:ind w:right="-284"/>
      <w:rPr>
        <w:szCs w:val="20"/>
      </w:rPr>
    </w:pPr>
    <w:r>
      <w:rPr>
        <w:lang w:eastAsia="ru-RU"/>
      </w:rPr>
      <mc:AlternateContent>
        <mc:Choice Requires="wps">
          <w:drawing>
            <wp:anchor distT="0" distB="0" distL="114300" distR="114300" simplePos="0" relativeHeight="251667968" behindDoc="0" locked="0" layoutInCell="1" allowOverlap="1" wp14:anchorId="3C88DB4E" wp14:editId="69521B7F">
              <wp:simplePos x="0" y="0"/>
              <wp:positionH relativeFrom="column">
                <wp:posOffset>4791075</wp:posOffset>
              </wp:positionH>
              <wp:positionV relativeFrom="paragraph">
                <wp:posOffset>76200</wp:posOffset>
              </wp:positionV>
              <wp:extent cx="720090" cy="179705"/>
              <wp:effectExtent l="0" t="0" r="3810" b="0"/>
              <wp:wrapNone/>
              <wp:docPr id="626"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179705"/>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9150BCE" w14:textId="77777777" w:rsidR="00E56ED0" w:rsidRPr="007D5368" w:rsidRDefault="00E56ED0" w:rsidP="00E2374B">
                          <w:pPr>
                            <w:spacing w:line="240" w:lineRule="auto"/>
                            <w:ind w:firstLine="57"/>
                            <w:jc w:val="center"/>
                            <w:rPr>
                              <w:rFonts w:ascii="Times New Roman" w:hAnsi="Times New Roman"/>
                              <w:sz w:val="16"/>
                              <w:szCs w:val="16"/>
                            </w:rPr>
                          </w:pPr>
                          <w:r w:rsidRPr="007D5368">
                            <w:rPr>
                              <w:rFonts w:ascii="Times New Roman" w:hAnsi="Times New Roman"/>
                              <w:sz w:val="16"/>
                              <w:szCs w:val="16"/>
                            </w:rPr>
                            <w:t>Ф</w:t>
                          </w:r>
                          <w:r>
                            <w:rPr>
                              <w:rFonts w:ascii="Times New Roman" w:hAnsi="Times New Roman"/>
                              <w:sz w:val="16"/>
                              <w:szCs w:val="16"/>
                            </w:rPr>
                            <w:t>ормат А4</w:t>
                          </w:r>
                        </w:p>
                      </w:txbxContent>
                    </wps:txbx>
                    <wps:bodyPr rot="0" vert="horz" wrap="square" lIns="0" tIns="0" rIns="0" bIns="0" anchor="t" anchorCtr="0" upright="1">
                      <a:noAutofit/>
                    </wps:bodyPr>
                  </wps:wsp>
                </a:graphicData>
              </a:graphic>
            </wp:anchor>
          </w:drawing>
        </mc:Choice>
        <mc:Fallback>
          <w:pict>
            <v:shapetype w14:anchorId="3C88DB4E" id="_x0000_t202" coordsize="21600,21600" o:spt="202" path="m,l,21600r21600,l21600,xe">
              <v:stroke joinstyle="miter"/>
              <v:path gradientshapeok="t" o:connecttype="rect"/>
            </v:shapetype>
            <v:shape id="Text Box 142" o:spid="_x0000_s1095" type="#_x0000_t202" style="position:absolute;margin-left:377.25pt;margin-top:6pt;width:56.7pt;height:14.15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" stroked="f" strokecolor="red">
              <v:textbox inset="0,0,0,0">
                <w:txbxContent>
                  <w:p w14:paraId="59150BCE" w14:textId="77777777" w:rsidR="00E56ED0" w:rsidRPr="007D5368" w:rsidRDefault="00E56ED0" w:rsidP="00E2374B">
                    <w:pPr>
                      <w:spacing w:line="240" w:lineRule="auto"/>
                      <w:ind w:firstLine="57"/>
                      <w:jc w:val="center"/>
                      <w:rPr>
                        <w:rFonts w:ascii="Times New Roman" w:hAnsi="Times New Roman"/>
                        <w:sz w:val="16"/>
                        <w:szCs w:val="16"/>
                      </w:rPr>
                    </w:pPr>
                    <w:r w:rsidRPr="007D5368">
                      <w:rPr>
                        <w:rFonts w:ascii="Times New Roman" w:hAnsi="Times New Roman"/>
                        <w:sz w:val="16"/>
                        <w:szCs w:val="16"/>
                      </w:rPr>
                      <w:t>Ф</w:t>
                    </w:r>
                    <w:r>
                      <w:rPr>
                        <w:rFonts w:ascii="Times New Roman" w:hAnsi="Times New Roman"/>
                        <w:sz w:val="16"/>
                        <w:szCs w:val="16"/>
                      </w:rPr>
                      <w:t>ормат А4</w:t>
                    </w:r>
                  </w:p>
                </w:txbxContent>
              </v:textbox>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E38AAC" w14:textId="77777777" w:rsidR="00E56ED0" w:rsidRDefault="00E56ED0" w:rsidP="00BD71E4">
    <w:pPr>
      <w:pStyle w:val="a9"/>
      <w:tabs>
        <w:tab w:val="clear" w:pos="4677"/>
        <w:tab w:val="clear" w:pos="9355"/>
        <w:tab w:val="right" w:pos="9923"/>
      </w:tabs>
      <w:ind w:left="-284" w:right="-284"/>
      <w:jc w:val="center"/>
      <w:rPr>
        <w:szCs w:val="20"/>
      </w:rPr>
    </w:pPr>
    <w:r w:rsidRPr="00BD71E4">
      <w:rPr>
        <w:szCs w:val="20"/>
      </w:rPr>
      <w:tab/>
    </w:r>
  </w:p>
  <w:p w14:paraId="6E4B9776" w14:textId="77777777" w:rsidR="00E56ED0" w:rsidRDefault="00E56ED0" w:rsidP="00BD71E4">
    <w:pPr>
      <w:pStyle w:val="a9"/>
      <w:tabs>
        <w:tab w:val="clear" w:pos="4677"/>
        <w:tab w:val="clear" w:pos="9355"/>
        <w:tab w:val="right" w:pos="9923"/>
      </w:tabs>
      <w:ind w:left="-284" w:right="-284"/>
      <w:jc w:val="center"/>
      <w:rPr>
        <w:szCs w:val="20"/>
      </w:rPr>
    </w:pPr>
  </w:p>
  <w:p w14:paraId="64FE85CD" w14:textId="77777777" w:rsidR="00E56ED0" w:rsidRDefault="00E56ED0" w:rsidP="00BD71E4">
    <w:pPr>
      <w:pStyle w:val="a9"/>
      <w:tabs>
        <w:tab w:val="clear" w:pos="4677"/>
        <w:tab w:val="clear" w:pos="9355"/>
        <w:tab w:val="right" w:pos="9923"/>
      </w:tabs>
      <w:ind w:left="-284" w:right="-284"/>
      <w:jc w:val="center"/>
      <w:rPr>
        <w:szCs w:val="20"/>
      </w:rPr>
    </w:pPr>
  </w:p>
  <w:p w14:paraId="135FE4AA" w14:textId="77777777" w:rsidR="00E56ED0" w:rsidRDefault="00E56ED0" w:rsidP="00BD71E4">
    <w:pPr>
      <w:pStyle w:val="a9"/>
      <w:tabs>
        <w:tab w:val="clear" w:pos="4677"/>
        <w:tab w:val="clear" w:pos="9355"/>
        <w:tab w:val="right" w:pos="9923"/>
      </w:tabs>
      <w:ind w:left="-284" w:right="-284"/>
      <w:jc w:val="center"/>
      <w:rPr>
        <w:szCs w:val="20"/>
      </w:rPr>
    </w:pPr>
  </w:p>
  <w:p w14:paraId="60D40368" w14:textId="77777777" w:rsidR="00E56ED0" w:rsidRDefault="00E56ED0" w:rsidP="00BD71E4">
    <w:pPr>
      <w:pStyle w:val="a9"/>
      <w:tabs>
        <w:tab w:val="clear" w:pos="4677"/>
        <w:tab w:val="clear" w:pos="9355"/>
        <w:tab w:val="right" w:pos="9923"/>
      </w:tabs>
      <w:ind w:left="-284" w:right="-284"/>
      <w:jc w:val="center"/>
      <w:rPr>
        <w:szCs w:val="20"/>
      </w:rPr>
    </w:pPr>
  </w:p>
  <w:p w14:paraId="409388B8" w14:textId="77777777" w:rsidR="00E56ED0" w:rsidRDefault="00E56ED0" w:rsidP="00BD71E4">
    <w:pPr>
      <w:pStyle w:val="a9"/>
      <w:tabs>
        <w:tab w:val="clear" w:pos="4677"/>
        <w:tab w:val="clear" w:pos="9355"/>
        <w:tab w:val="right" w:pos="9923"/>
      </w:tabs>
      <w:ind w:left="-284" w:right="-284"/>
      <w:jc w:val="center"/>
      <w:rPr>
        <w:szCs w:val="20"/>
      </w:rPr>
    </w:pPr>
    <w:r>
      <w:rPr>
        <w:lang w:eastAsia="ru-RU"/>
      </w:rPr>
      <mc:AlternateContent>
        <mc:Choice Requires="wps">
          <w:drawing>
            <wp:anchor distT="0" distB="0" distL="114300" distR="114300" simplePos="0" relativeHeight="251705856" behindDoc="0" locked="0" layoutInCell="1" allowOverlap="1" wp14:anchorId="4AC797C4" wp14:editId="66160BDF">
              <wp:simplePos x="0" y="0"/>
              <wp:positionH relativeFrom="column">
                <wp:posOffset>1206972</wp:posOffset>
              </wp:positionH>
              <wp:positionV relativeFrom="paragraph">
                <wp:posOffset>68062</wp:posOffset>
              </wp:positionV>
              <wp:extent cx="516272" cy="159728"/>
              <wp:effectExtent l="0" t="0" r="0" b="0"/>
              <wp:wrapNone/>
              <wp:docPr id="453"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272" cy="159728"/>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687B255" w14:textId="4806B317" w:rsidR="00E56ED0" w:rsidRPr="00E255D6" w:rsidRDefault="00E56ED0" w:rsidP="00727636">
                          <w:pPr>
                            <w:spacing w:after="60" w:line="240" w:lineRule="auto"/>
                            <w:ind w:firstLine="0"/>
                            <w:jc w:val="center"/>
                            <w:rPr>
                              <w:rFonts w:ascii="Times New Roman" w:hAnsi="Times New Roman"/>
                              <w:sz w:val="18"/>
                            </w:rPr>
                          </w:pPr>
                          <w:r>
                            <w:rPr>
                              <w:noProof/>
                              <w:lang w:eastAsia="ru-RU"/>
                            </w:rPr>
                            <w:drawing>
                              <wp:inline distT="0" distB="0" distL="0" distR="0" wp14:anchorId="44114F60" wp14:editId="671EDD6E">
                                <wp:extent cx="224155" cy="166370"/>
                                <wp:effectExtent l="0" t="0" r="4445" b="5080"/>
                                <wp:docPr id="3" name="Рисунок 3" descr="C:\Users\ArapovaAU\AppData\Local\Microsoft\Windows\INetCache\Content.Word\+ Колтачихин Р.Н_gif.gif"/>
                                <wp:cNvGraphicFramePr/>
                                <a:graphic xmlns:a="http://schemas.openxmlformats.org/drawingml/2006/main">
                                  <a:graphicData uri="http://schemas.openxmlformats.org/drawingml/2006/picture">
                                    <pic:pic xmlns:pic="http://schemas.openxmlformats.org/drawingml/2006/picture">
                                      <pic:nvPicPr>
                                        <pic:cNvPr id="5" name="Рисунок 5" descr="C:\Users\ArapovaAU\AppData\Local\Microsoft\Windows\INetCache\Content.Word\+ Колтачихин Р.Н_gif.gif"/>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4155" cy="166370"/>
                                        </a:xfrm>
                                        <a:prstGeom prst="rect">
                                          <a:avLst/>
                                        </a:prstGeom>
                                        <a:noFill/>
                                        <a:ln>
                                          <a:noFill/>
                                        </a:ln>
                                      </pic:spPr>
                                    </pic:pic>
                                  </a:graphicData>
                                </a:graphic>
                              </wp:inline>
                            </w:drawing>
                          </w:r>
                        </w:p>
                        <w:p w14:paraId="2ED15579" w14:textId="77777777" w:rsidR="00E56ED0" w:rsidRPr="00E255D6" w:rsidRDefault="00E56ED0" w:rsidP="00727636">
                          <w:pPr>
                            <w:spacing w:after="20" w:line="240" w:lineRule="auto"/>
                            <w:ind w:firstLine="0"/>
                            <w:jc w:val="center"/>
                            <w:rPr>
                              <w:rFonts w:ascii="Times New Roman" w:hAnsi="Times New Roman"/>
                              <w:sz w:val="18"/>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AC797C4" id="_x0000_t202" coordsize="21600,21600" o:spt="202" path="m,l,21600r21600,l21600,xe">
              <v:stroke joinstyle="miter"/>
              <v:path gradientshapeok="t" o:connecttype="rect"/>
            </v:shapetype>
            <v:shape id="Text Box 144" o:spid="_x0000_s1190" type="#_x0000_t202" style="position:absolute;left:0;text-align:left;margin-left:95.05pt;margin-top:5.35pt;width:40.65pt;height:12.6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" stroked="f" strokecolor="red">
              <v:textbox inset="0,0,0,0">
                <w:txbxContent>
                  <w:p w14:paraId="5687B255" w14:textId="4806B317" w:rsidR="00E56ED0" w:rsidRPr="00E255D6" w:rsidRDefault="00E56ED0" w:rsidP="00727636">
                    <w:pPr>
                      <w:spacing w:after="60" w:line="240" w:lineRule="auto"/>
                      <w:ind w:firstLine="0"/>
                      <w:jc w:val="center"/>
                      <w:rPr>
                        <w:rFonts w:ascii="Times New Roman" w:hAnsi="Times New Roman"/>
                        <w:sz w:val="18"/>
                      </w:rPr>
                    </w:pPr>
                    <w:r>
                      <w:rPr>
                        <w:noProof/>
                        <w:lang w:eastAsia="ru-RU"/>
                      </w:rPr>
                      <w:drawing>
                        <wp:inline distT="0" distB="0" distL="0" distR="0" wp14:anchorId="44114F60" wp14:editId="671EDD6E">
                          <wp:extent cx="224155" cy="166370"/>
                          <wp:effectExtent l="0" t="0" r="4445" b="5080"/>
                          <wp:docPr id="3" name="Рисунок 3" descr="C:\Users\ArapovaAU\AppData\Local\Microsoft\Windows\INetCache\Content.Word\+ Колтачихин Р.Н_gif.gif"/>
                          <wp:cNvGraphicFramePr/>
                          <a:graphic xmlns:a="http://schemas.openxmlformats.org/drawingml/2006/main">
                            <a:graphicData uri="http://schemas.openxmlformats.org/drawingml/2006/picture">
                              <pic:pic xmlns:pic="http://schemas.openxmlformats.org/drawingml/2006/picture">
                                <pic:nvPicPr>
                                  <pic:cNvPr id="5" name="Рисунок 5" descr="C:\Users\ArapovaAU\AppData\Local\Microsoft\Windows\INetCache\Content.Word\+ Колтачихин Р.Н_gif.gif"/>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4155" cy="166370"/>
                                  </a:xfrm>
                                  <a:prstGeom prst="rect">
                                    <a:avLst/>
                                  </a:prstGeom>
                                  <a:noFill/>
                                  <a:ln>
                                    <a:noFill/>
                                  </a:ln>
                                </pic:spPr>
                              </pic:pic>
                            </a:graphicData>
                          </a:graphic>
                        </wp:inline>
                      </w:drawing>
                    </w:r>
                  </w:p>
                  <w:p w14:paraId="2ED15579" w14:textId="77777777" w:rsidR="00E56ED0" w:rsidRPr="00E255D6" w:rsidRDefault="00E56ED0" w:rsidP="00727636">
                    <w:pPr>
                      <w:spacing w:after="20" w:line="240" w:lineRule="auto"/>
                      <w:ind w:firstLine="0"/>
                      <w:jc w:val="center"/>
                      <w:rPr>
                        <w:rFonts w:ascii="Times New Roman" w:hAnsi="Times New Roman"/>
                        <w:sz w:val="18"/>
                      </w:rPr>
                    </w:pPr>
                  </w:p>
                </w:txbxContent>
              </v:textbox>
            </v:shape>
          </w:pict>
        </mc:Fallback>
      </mc:AlternateContent>
    </w:r>
    <w:r>
      <w:rPr>
        <w:lang w:eastAsia="ru-RU"/>
      </w:rPr>
      <mc:AlternateContent>
        <mc:Choice Requires="wps">
          <w:drawing>
            <wp:anchor distT="0" distB="0" distL="114300" distR="114300" simplePos="0" relativeHeight="251652608" behindDoc="0" locked="0" layoutInCell="1" allowOverlap="1" wp14:anchorId="76D269C3" wp14:editId="0130526F">
              <wp:simplePos x="0" y="0"/>
              <wp:positionH relativeFrom="column">
                <wp:posOffset>1202690</wp:posOffset>
              </wp:positionH>
              <wp:positionV relativeFrom="paragraph">
                <wp:posOffset>61595</wp:posOffset>
              </wp:positionV>
              <wp:extent cx="520700" cy="166370"/>
              <wp:effectExtent l="0" t="0" r="0" b="5080"/>
              <wp:wrapNone/>
              <wp:docPr id="41"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700" cy="16637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4860C90E" w14:textId="77777777" w:rsidR="00E56ED0" w:rsidRPr="00E255D6" w:rsidRDefault="00E56ED0" w:rsidP="002F6AFA">
                          <w:pPr>
                            <w:spacing w:before="20" w:line="240" w:lineRule="auto"/>
                            <w:ind w:firstLine="0"/>
                            <w:jc w:val="center"/>
                            <w:rPr>
                              <w:rFonts w:ascii="Times New Roman" w:hAnsi="Times New Roman"/>
                              <w:sz w:val="18"/>
                            </w:rPr>
                          </w:pPr>
                        </w:p>
                      </w:txbxContent>
                    </wps:txbx>
                    <wps:bodyPr rot="0" vert="horz" wrap="square" lIns="0" tIns="0" rIns="0" bIns="0" anchor="ctr" anchorCtr="0" upright="1">
                      <a:noAutofit/>
                    </wps:bodyPr>
                  </wps:wsp>
                </a:graphicData>
              </a:graphic>
            </wp:anchor>
          </w:drawing>
        </mc:Choice>
        <mc:Fallback>
          <w:pict>
            <v:shape w14:anchorId="76D269C3" id="_x0000_s1191" type="#_x0000_t202" style="position:absolute;left:0;text-align:left;margin-left:94.7pt;margin-top:4.85pt;width:41pt;height:13.1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" stroked="f" strokecolor="red">
              <v:textbox inset="0,0,0,0">
                <w:txbxContent>
                  <w:p w14:paraId="4860C90E" w14:textId="77777777" w:rsidR="00E56ED0" w:rsidRPr="00E255D6" w:rsidRDefault="00E56ED0" w:rsidP="002F6AFA">
                    <w:pPr>
                      <w:spacing w:before="20" w:line="240" w:lineRule="auto"/>
                      <w:ind w:firstLine="0"/>
                      <w:jc w:val="center"/>
                      <w:rPr>
                        <w:rFonts w:ascii="Times New Roman" w:hAnsi="Times New Roman"/>
                        <w:sz w:val="18"/>
                      </w:rPr>
                    </w:pPr>
                  </w:p>
                </w:txbxContent>
              </v:textbox>
            </v:shape>
          </w:pict>
        </mc:Fallback>
      </mc:AlternateContent>
    </w:r>
  </w:p>
  <w:p w14:paraId="76F0CFCF" w14:textId="77777777" w:rsidR="00E56ED0" w:rsidRDefault="00E56ED0" w:rsidP="00BD71E4">
    <w:pPr>
      <w:pStyle w:val="a9"/>
      <w:tabs>
        <w:tab w:val="clear" w:pos="4677"/>
        <w:tab w:val="clear" w:pos="9355"/>
        <w:tab w:val="right" w:pos="9923"/>
      </w:tabs>
      <w:ind w:left="-284" w:right="-284"/>
      <w:jc w:val="center"/>
      <w:rPr>
        <w:szCs w:val="20"/>
      </w:rPr>
    </w:pPr>
  </w:p>
  <w:p w14:paraId="0F6137A8" w14:textId="77777777" w:rsidR="00E56ED0" w:rsidRDefault="00E56ED0" w:rsidP="00BD71E4">
    <w:pPr>
      <w:pStyle w:val="a9"/>
      <w:tabs>
        <w:tab w:val="clear" w:pos="4677"/>
        <w:tab w:val="clear" w:pos="9355"/>
        <w:tab w:val="right" w:pos="9923"/>
      </w:tabs>
      <w:ind w:left="-284" w:right="-284"/>
      <w:jc w:val="center"/>
      <w:rPr>
        <w:szCs w:val="20"/>
      </w:rPr>
    </w:pPr>
  </w:p>
  <w:p w14:paraId="1FA0DA76" w14:textId="77777777" w:rsidR="00E56ED0" w:rsidRDefault="00E56ED0" w:rsidP="00BD71E4">
    <w:pPr>
      <w:pStyle w:val="a9"/>
      <w:tabs>
        <w:tab w:val="clear" w:pos="4677"/>
        <w:tab w:val="clear" w:pos="9355"/>
        <w:tab w:val="right" w:pos="9923"/>
      </w:tabs>
      <w:ind w:left="-284" w:right="-284"/>
      <w:jc w:val="center"/>
      <w:rPr>
        <w:szCs w:val="20"/>
      </w:rPr>
    </w:pPr>
  </w:p>
  <w:p w14:paraId="78E99DB5" w14:textId="77777777" w:rsidR="00E56ED0" w:rsidRDefault="00E56ED0" w:rsidP="00727636">
    <w:pPr>
      <w:pStyle w:val="a9"/>
      <w:tabs>
        <w:tab w:val="clear" w:pos="4677"/>
        <w:tab w:val="clear" w:pos="9355"/>
        <w:tab w:val="left" w:pos="2302"/>
      </w:tabs>
      <w:rPr>
        <w:szCs w:val="20"/>
      </w:rPr>
    </w:pPr>
    <w:r>
      <w:rPr>
        <w:lang w:eastAsia="ru-RU"/>
      </w:rPr>
      <mc:AlternateContent>
        <mc:Choice Requires="wps">
          <w:drawing>
            <wp:anchor distT="0" distB="0" distL="114300" distR="114300" simplePos="0" relativeHeight="251707904" behindDoc="1" locked="0" layoutInCell="1" allowOverlap="1" wp14:anchorId="35D711B7" wp14:editId="702B83C9">
              <wp:simplePos x="0" y="0"/>
              <wp:positionH relativeFrom="column">
                <wp:posOffset>1731645</wp:posOffset>
              </wp:positionH>
              <wp:positionV relativeFrom="paragraph">
                <wp:posOffset>33655</wp:posOffset>
              </wp:positionV>
              <wp:extent cx="357505" cy="149406"/>
              <wp:effectExtent l="0" t="0" r="4445" b="3175"/>
              <wp:wrapNone/>
              <wp:docPr id="457"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1494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imes New Roman" w:hAnsi="Times New Roman"/>
                              <w:sz w:val="12"/>
                              <w:szCs w:val="12"/>
                            </w:rPr>
                            <w:alias w:val="Примечания"/>
                            <w:tag w:val=""/>
                            <w:id w:val="1272741095"/>
                            <w:dataBinding w:prefixMappings="xmlns:ns0='http://purl.org/dc/elements/1.1/' xmlns:ns1='http://schemas.openxmlformats.org/package/2006/metadata/core-properties' " w:xpath="/ns1:coreProperties[1]/ns0:description[1]" w:storeItemID="{6C3C8BC8-F283-45AE-878A-BAB7291924A1}"/>
                            <w:text w:multiLine="1"/>
                          </w:sdtPr>
                          <w:sdtEndPr/>
                          <w:sdtContent>
                            <w:p w14:paraId="693D3620" w14:textId="667A25EC" w:rsidR="00E56ED0" w:rsidRPr="00591882" w:rsidRDefault="00E56ED0" w:rsidP="00727636">
                              <w:pPr>
                                <w:spacing w:line="240" w:lineRule="auto"/>
                                <w:ind w:firstLine="0"/>
                                <w:jc w:val="center"/>
                                <w:rPr>
                                  <w:sz w:val="16"/>
                                  <w:szCs w:val="16"/>
                                </w:rPr>
                              </w:pPr>
                              <w:r>
                                <w:rPr>
                                  <w:rFonts w:ascii="Times New Roman" w:hAnsi="Times New Roman"/>
                                  <w:sz w:val="12"/>
                                  <w:szCs w:val="12"/>
                                </w:rPr>
                                <w:t>06.07.2023</w:t>
                              </w:r>
                            </w:p>
                          </w:sdtContent>
                        </w:sdt>
                        <w:p w14:paraId="6C52646E" w14:textId="77777777" w:rsidR="00E56ED0" w:rsidRPr="00591882" w:rsidRDefault="00E56ED0" w:rsidP="00727636">
                          <w:pPr>
                            <w:jc w:val="center"/>
                            <w:rPr>
                              <w:sz w:val="20"/>
                              <w:lang w:val="en-US"/>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D711B7" id="Text Box 130" o:spid="_x0000_s1192" type="#_x0000_t202" style="position:absolute;margin-left:136.35pt;margin-top:2.65pt;width:28.15pt;height:11.75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" stroked="f">
              <v:textbox inset="0,0,0,0">
                <w:txbxContent>
                  <w:sdt>
                    <w:sdtPr>
                      <w:rPr>
                        <w:rFonts w:ascii="Times New Roman" w:hAnsi="Times New Roman"/>
                        <w:sz w:val="12"/>
                        <w:szCs w:val="12"/>
                      </w:rPr>
                      <w:alias w:val="Примечания"/>
                      <w:tag w:val=""/>
                      <w:id w:val="1272741095"/>
                      <w:dataBinding w:prefixMappings="xmlns:ns0='http://purl.org/dc/elements/1.1/' xmlns:ns1='http://schemas.openxmlformats.org/package/2006/metadata/core-properties' " w:xpath="/ns1:coreProperties[1]/ns0:description[1]" w:storeItemID="{6C3C8BC8-F283-45AE-878A-BAB7291924A1}"/>
                      <w:text w:multiLine="1"/>
                    </w:sdtPr>
                    <w:sdtEndPr/>
                    <w:sdtContent>
                      <w:p w14:paraId="693D3620" w14:textId="667A25EC" w:rsidR="00E56ED0" w:rsidRPr="00591882" w:rsidRDefault="00E56ED0" w:rsidP="00727636">
                        <w:pPr>
                          <w:spacing w:line="240" w:lineRule="auto"/>
                          <w:ind w:firstLine="0"/>
                          <w:jc w:val="center"/>
                          <w:rPr>
                            <w:sz w:val="16"/>
                            <w:szCs w:val="16"/>
                          </w:rPr>
                        </w:pPr>
                        <w:r>
                          <w:rPr>
                            <w:rFonts w:ascii="Times New Roman" w:hAnsi="Times New Roman"/>
                            <w:sz w:val="12"/>
                            <w:szCs w:val="12"/>
                          </w:rPr>
                          <w:t>06.07.2023</w:t>
                        </w:r>
                      </w:p>
                    </w:sdtContent>
                  </w:sdt>
                  <w:p w14:paraId="6C52646E" w14:textId="77777777" w:rsidR="00E56ED0" w:rsidRPr="00591882" w:rsidRDefault="00E56ED0" w:rsidP="00727636">
                    <w:pPr>
                      <w:jc w:val="center"/>
                      <w:rPr>
                        <w:sz w:val="20"/>
                        <w:lang w:val="en-US"/>
                      </w:rPr>
                    </w:pPr>
                  </w:p>
                </w:txbxContent>
              </v:textbox>
            </v:shape>
          </w:pict>
        </mc:Fallback>
      </mc:AlternateContent>
    </w:r>
    <w:r>
      <w:rPr>
        <w:lang w:eastAsia="ru-RU"/>
      </w:rPr>
      <mc:AlternateContent>
        <mc:Choice Requires="wps">
          <w:drawing>
            <wp:anchor distT="0" distB="0" distL="114300" distR="114300" simplePos="0" relativeHeight="251670016" behindDoc="0" locked="0" layoutInCell="1" allowOverlap="1" wp14:anchorId="2D7425DA" wp14:editId="5BDCE8B2">
              <wp:simplePos x="0" y="0"/>
              <wp:positionH relativeFrom="column">
                <wp:posOffset>1207135</wp:posOffset>
              </wp:positionH>
              <wp:positionV relativeFrom="paragraph">
                <wp:posOffset>19050</wp:posOffset>
              </wp:positionV>
              <wp:extent cx="520700" cy="166370"/>
              <wp:effectExtent l="0" t="0" r="0" b="5080"/>
              <wp:wrapNone/>
              <wp:docPr id="44"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700" cy="16637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0096059" w14:textId="16CF3C96" w:rsidR="00E56ED0" w:rsidRPr="00E255D6" w:rsidRDefault="00E56ED0" w:rsidP="00564210">
                          <w:pPr>
                            <w:spacing w:after="20" w:line="240" w:lineRule="auto"/>
                            <w:ind w:firstLine="0"/>
                            <w:jc w:val="center"/>
                            <w:rPr>
                              <w:rFonts w:ascii="Times New Roman" w:hAnsi="Times New Roman"/>
                              <w:sz w:val="18"/>
                            </w:rPr>
                          </w:pPr>
                          <w:r>
                            <w:rPr>
                              <w:noProof/>
                              <w:lang w:eastAsia="ru-RU"/>
                            </w:rPr>
                            <w:drawing>
                              <wp:inline distT="0" distB="0" distL="0" distR="0" wp14:anchorId="27540296" wp14:editId="5CF401E4">
                                <wp:extent cx="380365" cy="166370"/>
                                <wp:effectExtent l="0" t="0" r="635" b="5080"/>
                                <wp:docPr id="2" name="Рисунок 2" descr="C:\Users\ArapovaAU\AppData\Local\Microsoft\Windows\INetCache\Content.Word\+ Пустынников Н.П_.gif"/>
                                <wp:cNvGraphicFramePr/>
                                <a:graphic xmlns:a="http://schemas.openxmlformats.org/drawingml/2006/main">
                                  <a:graphicData uri="http://schemas.openxmlformats.org/drawingml/2006/picture">
                                    <pic:pic xmlns:pic="http://schemas.openxmlformats.org/drawingml/2006/picture">
                                      <pic:nvPicPr>
                                        <pic:cNvPr id="4" name="Рисунок 4" descr="C:\Users\ArapovaAU\AppData\Local\Microsoft\Windows\INetCache\Content.Word\+ Пустынников Н.П_.gif"/>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80365" cy="166370"/>
                                        </a:xfrm>
                                        <a:prstGeom prst="rect">
                                          <a:avLst/>
                                        </a:prstGeom>
                                        <a:noFill/>
                                        <a:ln>
                                          <a:noFill/>
                                        </a:ln>
                                      </pic:spPr>
                                    </pic:pic>
                                  </a:graphicData>
                                </a:graphic>
                              </wp:inline>
                            </w:drawing>
                          </w:r>
                        </w:p>
                      </w:txbxContent>
                    </wps:txbx>
                    <wps:bodyPr rot="0" vert="horz" wrap="square" lIns="0" tIns="0" rIns="0" bIns="0" anchor="ctr" anchorCtr="0" upright="1">
                      <a:noAutofit/>
                    </wps:bodyPr>
                  </wps:wsp>
                </a:graphicData>
              </a:graphic>
            </wp:anchor>
          </w:drawing>
        </mc:Choice>
        <mc:Fallback>
          <w:pict>
            <v:shape w14:anchorId="2D7425DA" id="_x0000_s1193" type="#_x0000_t202" style="position:absolute;margin-left:95.05pt;margin-top:1.5pt;width:41pt;height:13.1pt;z-index:251670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" stroked="f" strokecolor="red">
              <v:textbox inset="0,0,0,0">
                <w:txbxContent>
                  <w:p w14:paraId="50096059" w14:textId="16CF3C96" w:rsidR="00E56ED0" w:rsidRPr="00E255D6" w:rsidRDefault="00E56ED0" w:rsidP="00564210">
                    <w:pPr>
                      <w:spacing w:after="20" w:line="240" w:lineRule="auto"/>
                      <w:ind w:firstLine="0"/>
                      <w:jc w:val="center"/>
                      <w:rPr>
                        <w:rFonts w:ascii="Times New Roman" w:hAnsi="Times New Roman"/>
                        <w:sz w:val="18"/>
                      </w:rPr>
                    </w:pPr>
                    <w:r>
                      <w:rPr>
                        <w:noProof/>
                        <w:lang w:eastAsia="ru-RU"/>
                      </w:rPr>
                      <w:drawing>
                        <wp:inline distT="0" distB="0" distL="0" distR="0" wp14:anchorId="27540296" wp14:editId="5CF401E4">
                          <wp:extent cx="380365" cy="166370"/>
                          <wp:effectExtent l="0" t="0" r="635" b="5080"/>
                          <wp:docPr id="2" name="Рисунок 2" descr="C:\Users\ArapovaAU\AppData\Local\Microsoft\Windows\INetCache\Content.Word\+ Пустынников Н.П_.gif"/>
                          <wp:cNvGraphicFramePr/>
                          <a:graphic xmlns:a="http://schemas.openxmlformats.org/drawingml/2006/main">
                            <a:graphicData uri="http://schemas.openxmlformats.org/drawingml/2006/picture">
                              <pic:pic xmlns:pic="http://schemas.openxmlformats.org/drawingml/2006/picture">
                                <pic:nvPicPr>
                                  <pic:cNvPr id="4" name="Рисунок 4" descr="C:\Users\ArapovaAU\AppData\Local\Microsoft\Windows\INetCache\Content.Word\+ Пустынников Н.П_.gif"/>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80365" cy="166370"/>
                                  </a:xfrm>
                                  <a:prstGeom prst="rect">
                                    <a:avLst/>
                                  </a:prstGeom>
                                  <a:noFill/>
                                  <a:ln>
                                    <a:noFill/>
                                  </a:ln>
                                </pic:spPr>
                              </pic:pic>
                            </a:graphicData>
                          </a:graphic>
                        </wp:inline>
                      </w:drawing>
                    </w:r>
                  </w:p>
                </w:txbxContent>
              </v:textbox>
            </v:shape>
          </w:pict>
        </mc:Fallback>
      </mc:AlternateContent>
    </w:r>
  </w:p>
  <w:p w14:paraId="3554157A" w14:textId="12BD0AAA" w:rsidR="00E56ED0" w:rsidRPr="007D5368" w:rsidRDefault="00E56ED0" w:rsidP="007D5368">
    <w:pPr>
      <w:pStyle w:val="a9"/>
      <w:tabs>
        <w:tab w:val="clear" w:pos="4677"/>
        <w:tab w:val="clear" w:pos="9355"/>
        <w:tab w:val="right" w:pos="9923"/>
      </w:tabs>
      <w:spacing w:before="60"/>
      <w:rPr>
        <w:rFonts w:ascii="Times New Roman" w:hAnsi="Times New Roman"/>
        <w:sz w:val="16"/>
        <w:szCs w:val="16"/>
      </w:rPr>
    </w:pPr>
    <w:r>
      <w:rPr>
        <w:lang w:eastAsia="ru-RU"/>
      </w:rPr>
      <mc:AlternateContent>
        <mc:Choice Requires="wps">
          <w:drawing>
            <wp:anchor distT="0" distB="0" distL="114300" distR="114300" simplePos="0" relativeHeight="251703808" behindDoc="0" locked="0" layoutInCell="1" allowOverlap="1" wp14:anchorId="44D7DFF6" wp14:editId="28B7BE67">
              <wp:simplePos x="0" y="0"/>
              <wp:positionH relativeFrom="column">
                <wp:posOffset>5003165</wp:posOffset>
              </wp:positionH>
              <wp:positionV relativeFrom="paragraph">
                <wp:posOffset>74930</wp:posOffset>
              </wp:positionV>
              <wp:extent cx="720090" cy="179705"/>
              <wp:effectExtent l="0" t="0" r="3810" b="0"/>
              <wp:wrapNone/>
              <wp:docPr id="565"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179705"/>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3C0141FD" w14:textId="77777777" w:rsidR="00E56ED0" w:rsidRPr="007D5368" w:rsidRDefault="00E56ED0" w:rsidP="007D5368">
                          <w:pPr>
                            <w:spacing w:line="240" w:lineRule="auto"/>
                            <w:ind w:firstLine="57"/>
                            <w:jc w:val="center"/>
                            <w:rPr>
                              <w:rFonts w:ascii="Times New Roman" w:hAnsi="Times New Roman"/>
                              <w:sz w:val="16"/>
                              <w:szCs w:val="16"/>
                            </w:rPr>
                          </w:pPr>
                          <w:r w:rsidRPr="007D5368">
                            <w:rPr>
                              <w:rFonts w:ascii="Times New Roman" w:hAnsi="Times New Roman"/>
                              <w:sz w:val="16"/>
                              <w:szCs w:val="16"/>
                            </w:rPr>
                            <w:t>Ф</w:t>
                          </w:r>
                          <w:r>
                            <w:rPr>
                              <w:rFonts w:ascii="Times New Roman" w:hAnsi="Times New Roman"/>
                              <w:sz w:val="16"/>
                              <w:szCs w:val="16"/>
                            </w:rPr>
                            <w:t>ормат А4</w:t>
                          </w:r>
                        </w:p>
                      </w:txbxContent>
                    </wps:txbx>
                    <wps:bodyPr rot="0" vert="horz" wrap="square" lIns="0" tIns="0" rIns="0" bIns="0" anchor="t" anchorCtr="0" upright="1">
                      <a:noAutofit/>
                    </wps:bodyPr>
                  </wps:wsp>
                </a:graphicData>
              </a:graphic>
            </wp:anchor>
          </w:drawing>
        </mc:Choice>
        <mc:Fallback>
          <w:pict>
            <v:shape w14:anchorId="44D7DFF6" id="_x0000_s1194" type="#_x0000_t202" style="position:absolute;margin-left:393.95pt;margin-top:5.9pt;width:56.7pt;height:14.15pt;z-index:251703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" stroked="f" strokecolor="red">
              <v:textbox inset="0,0,0,0">
                <w:txbxContent>
                  <w:p w14:paraId="3C0141FD" w14:textId="77777777" w:rsidR="00E56ED0" w:rsidRPr="007D5368" w:rsidRDefault="00E56ED0" w:rsidP="007D5368">
                    <w:pPr>
                      <w:spacing w:line="240" w:lineRule="auto"/>
                      <w:ind w:firstLine="57"/>
                      <w:jc w:val="center"/>
                      <w:rPr>
                        <w:rFonts w:ascii="Times New Roman" w:hAnsi="Times New Roman"/>
                        <w:sz w:val="16"/>
                        <w:szCs w:val="16"/>
                      </w:rPr>
                    </w:pPr>
                    <w:r w:rsidRPr="007D5368">
                      <w:rPr>
                        <w:rFonts w:ascii="Times New Roman" w:hAnsi="Times New Roman"/>
                        <w:sz w:val="16"/>
                        <w:szCs w:val="16"/>
                      </w:rPr>
                      <w:t>Ф</w:t>
                    </w:r>
                    <w:r>
                      <w:rPr>
                        <w:rFonts w:ascii="Times New Roman" w:hAnsi="Times New Roman"/>
                        <w:sz w:val="16"/>
                        <w:szCs w:val="16"/>
                      </w:rPr>
                      <w:t>ормат А4</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EAC2CF" w14:textId="77777777" w:rsidR="00E56ED0" w:rsidRDefault="00E56ED0" w:rsidP="009E3464">
      <w:pPr>
        <w:spacing w:line="240" w:lineRule="auto"/>
      </w:pPr>
      <w:r>
        <w:separator/>
      </w:r>
    </w:p>
  </w:footnote>
  <w:footnote w:type="continuationSeparator" w:id="0">
    <w:p w14:paraId="6DBEB0A6" w14:textId="77777777" w:rsidR="00E56ED0" w:rsidRDefault="00E56ED0" w:rsidP="009E346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38E490" w14:textId="77777777" w:rsidR="00E56ED0" w:rsidRPr="00934FD9" w:rsidRDefault="00E56ED0" w:rsidP="00A8333D">
    <w:pPr>
      <w:tabs>
        <w:tab w:val="left" w:pos="1929"/>
      </w:tabs>
      <w:ind w:firstLine="0"/>
      <w:rPr>
        <w:lang w:val="en-US"/>
      </w:rPr>
    </w:pPr>
    <w:r>
      <w:rPr>
        <w:lang w:val="en-US"/>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9DE52A" w14:textId="77777777" w:rsidR="00E56ED0" w:rsidRPr="00024FD5" w:rsidRDefault="00E56ED0" w:rsidP="00A8333D">
    <w:pPr>
      <w:pStyle w:val="a8"/>
      <w:tabs>
        <w:tab w:val="clear" w:pos="4677"/>
        <w:tab w:val="clear" w:pos="9355"/>
        <w:tab w:val="right" w:pos="9354"/>
      </w:tabs>
      <w:rPr>
        <w:lang w:val="en-US" w:eastAsia="ru-RU"/>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594853" w14:textId="77777777" w:rsidR="00E56ED0" w:rsidRPr="00024FD5" w:rsidRDefault="00E56ED0" w:rsidP="00A8333D">
    <w:pPr>
      <w:pStyle w:val="a8"/>
      <w:tabs>
        <w:tab w:val="clear" w:pos="4677"/>
        <w:tab w:val="clear" w:pos="9355"/>
        <w:tab w:val="right" w:pos="9354"/>
      </w:tabs>
      <w:rPr>
        <w:lang w:val="en-US" w:eastAsia="ru-RU"/>
      </w:rPr>
    </w:pPr>
    <w:r>
      <w:rPr>
        <w:noProof/>
        <w:szCs w:val="20"/>
        <w:lang w:val="ru-RU" w:eastAsia="ru-RU"/>
      </w:rPr>
      <mc:AlternateContent>
        <mc:Choice Requires="wpg">
          <w:drawing>
            <wp:anchor distT="0" distB="0" distL="114300" distR="114300" simplePos="0" relativeHeight="251709952" behindDoc="0" locked="0" layoutInCell="1" allowOverlap="1" wp14:anchorId="738565B4" wp14:editId="5F9BA5B9">
              <wp:simplePos x="0" y="0"/>
              <wp:positionH relativeFrom="page">
                <wp:posOffset>353683</wp:posOffset>
              </wp:positionH>
              <wp:positionV relativeFrom="page">
                <wp:posOffset>241540</wp:posOffset>
              </wp:positionV>
              <wp:extent cx="6948805" cy="10156825"/>
              <wp:effectExtent l="0" t="0" r="42545" b="34925"/>
              <wp:wrapNone/>
              <wp:docPr id="132" name="Группа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48805" cy="10156825"/>
                        <a:chOff x="567" y="397"/>
                        <a:chExt cx="10943" cy="15995"/>
                      </a:xfrm>
                    </wpg:grpSpPr>
                    <wps:wsp>
                      <wps:cNvPr id="133" name="AutoShape 85"/>
                      <wps:cNvCnPr>
                        <a:cxnSpLocks noChangeShapeType="1"/>
                      </wps:cNvCnPr>
                      <wps:spPr bwMode="auto">
                        <a:xfrm>
                          <a:off x="1247" y="15536"/>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cNvPr id="134" name="Group 86"/>
                      <wpg:cNvGrpSpPr>
                        <a:grpSpLocks/>
                      </wpg:cNvGrpSpPr>
                      <wpg:grpSpPr bwMode="auto">
                        <a:xfrm>
                          <a:off x="567" y="11567"/>
                          <a:ext cx="681" cy="4819"/>
                          <a:chOff x="5670" y="5670"/>
                          <a:chExt cx="681" cy="4819"/>
                        </a:xfrm>
                      </wpg:grpSpPr>
                      <wps:wsp>
                        <wps:cNvPr id="135" name="Text Box 87"/>
                        <wps:cNvSpPr txBox="1">
                          <a:spLocks noChangeArrowheads="1"/>
                        </wps:cNvSpPr>
                        <wps:spPr bwMode="auto">
                          <a:xfrm>
                            <a:off x="5954" y="5670"/>
                            <a:ext cx="397"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104DAF" w14:textId="77777777" w:rsidR="00E56ED0" w:rsidRPr="001C3528" w:rsidRDefault="00E56ED0" w:rsidP="00CB5D71">
                              <w:pPr>
                                <w:spacing w:before="60"/>
                                <w:jc w:val="center"/>
                                <w:rPr>
                                  <w:sz w:val="18"/>
                                </w:rPr>
                              </w:pPr>
                            </w:p>
                          </w:txbxContent>
                        </wps:txbx>
                        <wps:bodyPr rot="0" vert="vert270" wrap="square" lIns="0" tIns="0" rIns="0" bIns="0" anchor="t" anchorCtr="0" upright="1">
                          <a:noAutofit/>
                        </wps:bodyPr>
                      </wps:wsp>
                      <wps:wsp>
                        <wps:cNvPr id="136" name="Text Box 88"/>
                        <wps:cNvSpPr txBox="1">
                          <a:spLocks noChangeArrowheads="1"/>
                        </wps:cNvSpPr>
                        <wps:spPr bwMode="auto">
                          <a:xfrm>
                            <a:off x="5954" y="9071"/>
                            <a:ext cx="397"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9DD1FD" w14:textId="77777777" w:rsidR="00E56ED0" w:rsidRPr="001C3528" w:rsidRDefault="00E56ED0" w:rsidP="00CB5D71">
                              <w:pPr>
                                <w:spacing w:before="60"/>
                                <w:jc w:val="center"/>
                                <w:rPr>
                                  <w:sz w:val="18"/>
                                </w:rPr>
                              </w:pPr>
                            </w:p>
                          </w:txbxContent>
                        </wps:txbx>
                        <wps:bodyPr rot="0" vert="vert270" wrap="square" lIns="0" tIns="0" rIns="0" bIns="0" anchor="t" anchorCtr="0" upright="1">
                          <a:noAutofit/>
                        </wps:bodyPr>
                      </wps:wsp>
                      <wps:wsp>
                        <wps:cNvPr id="137" name="Text Box 89"/>
                        <wps:cNvSpPr txBox="1">
                          <a:spLocks noChangeArrowheads="1"/>
                        </wps:cNvSpPr>
                        <wps:spPr bwMode="auto">
                          <a:xfrm>
                            <a:off x="5670" y="7087"/>
                            <a:ext cx="283" cy="1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96E6D5" w14:textId="77777777" w:rsidR="00E56ED0" w:rsidRPr="00CB5D71" w:rsidRDefault="00E56ED0" w:rsidP="00CB5D71">
                              <w:pPr>
                                <w:spacing w:line="240" w:lineRule="auto"/>
                                <w:ind w:firstLine="0"/>
                                <w:jc w:val="center"/>
                                <w:rPr>
                                  <w:rFonts w:ascii="Times New Roman" w:hAnsi="Times New Roman"/>
                                  <w:sz w:val="18"/>
                                </w:rPr>
                              </w:pPr>
                              <w:r w:rsidRPr="00CB5D71">
                                <w:rPr>
                                  <w:rFonts w:ascii="Times New Roman" w:hAnsi="Times New Roman"/>
                                  <w:sz w:val="18"/>
                                </w:rPr>
                                <w:t>Подп. и дата</w:t>
                              </w:r>
                            </w:p>
                          </w:txbxContent>
                        </wps:txbx>
                        <wps:bodyPr rot="0" vert="vert270" wrap="square" lIns="0" tIns="0" rIns="0" bIns="0" anchor="ctr" anchorCtr="0" upright="1">
                          <a:noAutofit/>
                        </wps:bodyPr>
                      </wps:wsp>
                      <wps:wsp>
                        <wps:cNvPr id="138" name="Text Box 90"/>
                        <wps:cNvSpPr txBox="1">
                          <a:spLocks noChangeArrowheads="1"/>
                        </wps:cNvSpPr>
                        <wps:spPr bwMode="auto">
                          <a:xfrm>
                            <a:off x="5670" y="9072"/>
                            <a:ext cx="283"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66A272" w14:textId="77777777" w:rsidR="00E56ED0" w:rsidRPr="00CB5D71" w:rsidRDefault="00E56ED0" w:rsidP="0040250C">
                              <w:pPr>
                                <w:spacing w:after="40" w:line="240" w:lineRule="auto"/>
                                <w:ind w:firstLine="0"/>
                                <w:jc w:val="center"/>
                                <w:rPr>
                                  <w:rFonts w:ascii="Times New Roman" w:hAnsi="Times New Roman"/>
                                  <w:sz w:val="18"/>
                                  <w:szCs w:val="18"/>
                                </w:rPr>
                              </w:pPr>
                              <w:r w:rsidRPr="00CB5D71">
                                <w:rPr>
                                  <w:rFonts w:ascii="Times New Roman" w:hAnsi="Times New Roman"/>
                                  <w:sz w:val="18"/>
                                  <w:szCs w:val="18"/>
                                </w:rPr>
                                <w:t>Инв. № подл.</w:t>
                              </w:r>
                            </w:p>
                          </w:txbxContent>
                        </wps:txbx>
                        <wps:bodyPr rot="0" vert="vert270" wrap="square" lIns="0" tIns="0" rIns="0" bIns="0" anchor="ctr" anchorCtr="0" upright="1">
                          <a:noAutofit/>
                        </wps:bodyPr>
                      </wps:wsp>
                      <wps:wsp>
                        <wps:cNvPr id="139" name="Text Box 91"/>
                        <wps:cNvSpPr txBox="1">
                          <a:spLocks noChangeArrowheads="1"/>
                        </wps:cNvSpPr>
                        <wps:spPr bwMode="auto">
                          <a:xfrm>
                            <a:off x="5670" y="5670"/>
                            <a:ext cx="283"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7F732D" w14:textId="77777777" w:rsidR="00E56ED0" w:rsidRPr="00CB5D71" w:rsidRDefault="00E56ED0" w:rsidP="00CB5D71">
                              <w:pPr>
                                <w:spacing w:line="240" w:lineRule="auto"/>
                                <w:ind w:firstLine="0"/>
                                <w:jc w:val="center"/>
                                <w:rPr>
                                  <w:rFonts w:ascii="Times New Roman" w:hAnsi="Times New Roman"/>
                                  <w:sz w:val="18"/>
                                </w:rPr>
                              </w:pPr>
                              <w:proofErr w:type="spellStart"/>
                              <w:r w:rsidRPr="00CB5D71">
                                <w:rPr>
                                  <w:rFonts w:ascii="Times New Roman" w:hAnsi="Times New Roman"/>
                                  <w:sz w:val="18"/>
                                </w:rPr>
                                <w:t>Взам</w:t>
                              </w:r>
                              <w:proofErr w:type="spellEnd"/>
                              <w:r w:rsidRPr="00CB5D71">
                                <w:rPr>
                                  <w:rFonts w:ascii="Times New Roman" w:hAnsi="Times New Roman"/>
                                  <w:sz w:val="18"/>
                                </w:rPr>
                                <w:t>. инв. №</w:t>
                              </w:r>
                            </w:p>
                          </w:txbxContent>
                        </wps:txbx>
                        <wps:bodyPr rot="0" vert="vert270" wrap="square" lIns="0" tIns="0" rIns="0" bIns="0" anchor="ctr" anchorCtr="0" upright="1">
                          <a:noAutofit/>
                        </wps:bodyPr>
                      </wps:wsp>
                      <wps:wsp>
                        <wps:cNvPr id="141" name="AutoShape 92"/>
                        <wps:cNvCnPr>
                          <a:cxnSpLocks noChangeShapeType="1"/>
                        </wps:cNvCnPr>
                        <wps:spPr bwMode="auto">
                          <a:xfrm>
                            <a:off x="5670" y="5670"/>
                            <a:ext cx="0" cy="481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2" name="AutoShape 93"/>
                        <wps:cNvCnPr>
                          <a:cxnSpLocks noChangeShapeType="1"/>
                        </wps:cNvCnPr>
                        <wps:spPr bwMode="auto">
                          <a:xfrm>
                            <a:off x="5954" y="5670"/>
                            <a:ext cx="0" cy="481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3" name="AutoShape 94"/>
                        <wps:cNvCnPr>
                          <a:cxnSpLocks noChangeShapeType="1"/>
                        </wps:cNvCnPr>
                        <wps:spPr bwMode="auto">
                          <a:xfrm>
                            <a:off x="5670" y="5670"/>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4" name="AutoShape 95"/>
                        <wps:cNvCnPr>
                          <a:cxnSpLocks noChangeShapeType="1"/>
                        </wps:cNvCnPr>
                        <wps:spPr bwMode="auto">
                          <a:xfrm>
                            <a:off x="5670" y="7088"/>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5" name="AutoShape 96"/>
                        <wps:cNvCnPr>
                          <a:cxnSpLocks noChangeShapeType="1"/>
                        </wps:cNvCnPr>
                        <wps:spPr bwMode="auto">
                          <a:xfrm>
                            <a:off x="5670" y="9072"/>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6" name="AutoShape 97"/>
                        <wps:cNvCnPr>
                          <a:cxnSpLocks noChangeShapeType="1"/>
                        </wps:cNvCnPr>
                        <wps:spPr bwMode="auto">
                          <a:xfrm>
                            <a:off x="5671" y="10489"/>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147" name="Group 98"/>
                      <wpg:cNvGrpSpPr>
                        <a:grpSpLocks/>
                      </wpg:cNvGrpSpPr>
                      <wpg:grpSpPr bwMode="auto">
                        <a:xfrm>
                          <a:off x="1247" y="397"/>
                          <a:ext cx="10263" cy="15995"/>
                          <a:chOff x="1247" y="397"/>
                          <a:chExt cx="10263" cy="15995"/>
                        </a:xfrm>
                      </wpg:grpSpPr>
                      <wps:wsp>
                        <wps:cNvPr id="148" name="AutoShape 100"/>
                        <wps:cNvCnPr>
                          <a:cxnSpLocks noChangeShapeType="1"/>
                        </wps:cNvCnPr>
                        <wps:spPr bwMode="auto">
                          <a:xfrm flipV="1">
                            <a:off x="1247" y="397"/>
                            <a:ext cx="10261"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9" name="AutoShape 101"/>
                        <wps:cNvCnPr>
                          <a:cxnSpLocks noChangeShapeType="1"/>
                        </wps:cNvCnPr>
                        <wps:spPr bwMode="auto">
                          <a:xfrm>
                            <a:off x="1247" y="397"/>
                            <a:ext cx="0" cy="1598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102"/>
                        <wps:cNvCnPr>
                          <a:cxnSpLocks noChangeShapeType="1"/>
                        </wps:cNvCnPr>
                        <wps:spPr bwMode="auto">
                          <a:xfrm>
                            <a:off x="11510" y="405"/>
                            <a:ext cx="0" cy="1598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1" name="AutoShape 103"/>
                        <wps:cNvCnPr>
                          <a:cxnSpLocks noChangeShapeType="1"/>
                        </wps:cNvCnPr>
                        <wps:spPr bwMode="auto">
                          <a:xfrm flipV="1">
                            <a:off x="1247" y="16386"/>
                            <a:ext cx="10261"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38565B4" id="Группа 132" o:spid="_x0000_s1026" style="position:absolute;margin-left:27.85pt;margin-top:19pt;width:547.15pt;height:799.75pt;z-index:251709952;mso-position-horizontal-relative:page;mso-position-vertical-relative:page" coordorigin="567,397" coordsize="10943,15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">
              <v:shapetype id="_x0000_t32" coordsize="21600,21600" o:spt="32" o:oned="t" path="m,l21600,21600e" filled="f">
                <v:path arrowok="t" fillok="f" o:connecttype="none"/>
                <o:lock v:ext="edit" shapetype="t"/>
              </v:shapetype>
              <v:shape id="AutoShape 85" o:spid="_x0000_s1027" type="#_x0000_t32" style="position:absolute;left:1247;top:15536;width:0;height:8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" strokeweight="1.5pt"/>
              <v:group id="Group 86" o:spid="_x0000_s1028" style="position:absolute;left:567;top:11567;width:681;height:4819" coordorigin="5670,5670" coordsize="681,4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">
                <v:shapetype id="_x0000_t202" coordsize="21600,21600" o:spt="202" path="m,l,21600r21600,l21600,xe">
                  <v:stroke joinstyle="miter"/>
                  <v:path gradientshapeok="t" o:connecttype="rect"/>
                </v:shapetype>
                <v:shape id="Text Box 87" o:spid="_x0000_s1029" type="#_x0000_t202" style="position:absolute;left:5954;top:5670;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" stroked="f">
                  <v:textbox style="layout-flow:vertical;mso-layout-flow-alt:bottom-to-top" inset="0,0,0,0">
                    <w:txbxContent>
                      <w:p w14:paraId="2C104DAF" w14:textId="77777777" w:rsidR="00E56ED0" w:rsidRPr="001C3528" w:rsidRDefault="00E56ED0" w:rsidP="00CB5D71">
                        <w:pPr>
                          <w:spacing w:before="60"/>
                          <w:jc w:val="center"/>
                          <w:rPr>
                            <w:sz w:val="18"/>
                          </w:rPr>
                        </w:pPr>
                      </w:p>
                    </w:txbxContent>
                  </v:textbox>
                </v:shape>
                <v:shape id="Text Box 88" o:spid="_x0000_s1030" type="#_x0000_t202" style="position:absolute;left:5954;top:9071;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" stroked="f">
                  <v:textbox style="layout-flow:vertical;mso-layout-flow-alt:bottom-to-top" inset="0,0,0,0">
                    <w:txbxContent>
                      <w:p w14:paraId="599DD1FD" w14:textId="77777777" w:rsidR="00E56ED0" w:rsidRPr="001C3528" w:rsidRDefault="00E56ED0" w:rsidP="00CB5D71">
                        <w:pPr>
                          <w:spacing w:before="60"/>
                          <w:jc w:val="center"/>
                          <w:rPr>
                            <w:sz w:val="18"/>
                          </w:rPr>
                        </w:pPr>
                      </w:p>
                    </w:txbxContent>
                  </v:textbox>
                </v:shape>
                <v:shape id="Text Box 89" o:spid="_x0000_s1031" type="#_x0000_t202" style="position:absolute;left:5670;top:7087;width:283;height:1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" stroked="f">
                  <v:textbox style="layout-flow:vertical;mso-layout-flow-alt:bottom-to-top" inset="0,0,0,0">
                    <w:txbxContent>
                      <w:p w14:paraId="5796E6D5" w14:textId="77777777" w:rsidR="00E56ED0" w:rsidRPr="00CB5D71" w:rsidRDefault="00E56ED0" w:rsidP="00CB5D71">
                        <w:pPr>
                          <w:spacing w:line="240" w:lineRule="auto"/>
                          <w:ind w:firstLine="0"/>
                          <w:jc w:val="center"/>
                          <w:rPr>
                            <w:rFonts w:ascii="Times New Roman" w:hAnsi="Times New Roman"/>
                            <w:sz w:val="18"/>
                          </w:rPr>
                        </w:pPr>
                        <w:r w:rsidRPr="00CB5D71">
                          <w:rPr>
                            <w:rFonts w:ascii="Times New Roman" w:hAnsi="Times New Roman"/>
                            <w:sz w:val="18"/>
                          </w:rPr>
                          <w:t>Подп. и дата</w:t>
                        </w:r>
                      </w:p>
                    </w:txbxContent>
                  </v:textbox>
                </v:shape>
                <v:shape id="Text Box 90" o:spid="_x0000_s1032" type="#_x0000_t202" style="position:absolute;left:5670;top:9072;width:283;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" stroked="f">
                  <v:textbox style="layout-flow:vertical;mso-layout-flow-alt:bottom-to-top" inset="0,0,0,0">
                    <w:txbxContent>
                      <w:p w14:paraId="6666A272" w14:textId="77777777" w:rsidR="00E56ED0" w:rsidRPr="00CB5D71" w:rsidRDefault="00E56ED0" w:rsidP="0040250C">
                        <w:pPr>
                          <w:spacing w:after="40" w:line="240" w:lineRule="auto"/>
                          <w:ind w:firstLine="0"/>
                          <w:jc w:val="center"/>
                          <w:rPr>
                            <w:rFonts w:ascii="Times New Roman" w:hAnsi="Times New Roman"/>
                            <w:sz w:val="18"/>
                            <w:szCs w:val="18"/>
                          </w:rPr>
                        </w:pPr>
                        <w:r w:rsidRPr="00CB5D71">
                          <w:rPr>
                            <w:rFonts w:ascii="Times New Roman" w:hAnsi="Times New Roman"/>
                            <w:sz w:val="18"/>
                            <w:szCs w:val="18"/>
                          </w:rPr>
                          <w:t>Инв. № подл.</w:t>
                        </w:r>
                      </w:p>
                    </w:txbxContent>
                  </v:textbox>
                </v:shape>
                <v:shape id="Text Box 91" o:spid="_x0000_s1033" type="#_x0000_t202" style="position:absolute;left:5670;top:5670;width:283;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" stroked="f">
                  <v:textbox style="layout-flow:vertical;mso-layout-flow-alt:bottom-to-top" inset="0,0,0,0">
                    <w:txbxContent>
                      <w:p w14:paraId="737F732D" w14:textId="77777777" w:rsidR="00E56ED0" w:rsidRPr="00CB5D71" w:rsidRDefault="00E56ED0" w:rsidP="00CB5D71">
                        <w:pPr>
                          <w:spacing w:line="240" w:lineRule="auto"/>
                          <w:ind w:firstLine="0"/>
                          <w:jc w:val="center"/>
                          <w:rPr>
                            <w:rFonts w:ascii="Times New Roman" w:hAnsi="Times New Roman"/>
                            <w:sz w:val="18"/>
                          </w:rPr>
                        </w:pPr>
                        <w:proofErr w:type="spellStart"/>
                        <w:r w:rsidRPr="00CB5D71">
                          <w:rPr>
                            <w:rFonts w:ascii="Times New Roman" w:hAnsi="Times New Roman"/>
                            <w:sz w:val="18"/>
                          </w:rPr>
                          <w:t>Взам</w:t>
                        </w:r>
                        <w:proofErr w:type="spellEnd"/>
                        <w:r w:rsidRPr="00CB5D71">
                          <w:rPr>
                            <w:rFonts w:ascii="Times New Roman" w:hAnsi="Times New Roman"/>
                            <w:sz w:val="18"/>
                          </w:rPr>
                          <w:t>. инв. №</w:t>
                        </w:r>
                      </w:p>
                    </w:txbxContent>
                  </v:textbox>
                </v:shape>
                <v:shape id="AutoShape 92" o:spid="_x0000_s1034" type="#_x0000_t32" style="position:absolute;left:5670;top:5670;width:0;height:48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" strokeweight="1.5pt"/>
                <v:shape id="AutoShape 93" o:spid="_x0000_s1035" type="#_x0000_t32" style="position:absolute;left:5954;top:5670;width:0;height:48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" strokeweight="1.5pt"/>
                <v:shape id="AutoShape 94" o:spid="_x0000_s1036" type="#_x0000_t32" style="position:absolute;left:5670;top:5670;width: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" strokeweight="1.5pt"/>
                <v:shape id="AutoShape 95" o:spid="_x0000_s1037" type="#_x0000_t32" style="position:absolute;left:5670;top:7088;width: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" strokeweight="1.5pt"/>
                <v:shape id="AutoShape 96" o:spid="_x0000_s1038" type="#_x0000_t32" style="position:absolute;left:5670;top:9072;width: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" strokeweight="1.5pt"/>
                <v:shape id="AutoShape 97" o:spid="_x0000_s1039" type="#_x0000_t32" style="position:absolute;left:5671;top:10489;width: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" strokeweight="1.5pt"/>
              </v:group>
              <v:group id="Group 98" o:spid="_x0000_s1040" style="position:absolute;left:1247;top:397;width:10263;height:15995" coordorigin="1247,397" coordsize="10263,15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AutoShape 100" o:spid="_x0000_s1041" type="#_x0000_t32" style="position:absolute;left:1247;top:397;width:10261;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" strokeweight="1.5pt"/>
                <v:shape id="AutoShape 101" o:spid="_x0000_s1042" type="#_x0000_t32" style="position:absolute;left:1247;top:397;width:0;height:159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" strokeweight="1.5pt"/>
                <v:shape id="AutoShape 102" o:spid="_x0000_s1043" type="#_x0000_t32" style="position:absolute;left:11510;top:405;width:0;height:159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" strokeweight="1.5pt"/>
                <v:shape id="AutoShape 103" o:spid="_x0000_s1044" type="#_x0000_t32" style="position:absolute;left:1247;top:16386;width:10261;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" strokeweight="1.5pt"/>
              </v:group>
              <w10:wrap anchorx="page" anchory="page"/>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CF2893" w14:textId="77777777" w:rsidR="00E56ED0" w:rsidRDefault="00E56ED0" w:rsidP="00351D03">
    <w:pPr>
      <w:pStyle w:val="a8"/>
      <w:tabs>
        <w:tab w:val="clear" w:pos="4677"/>
      </w:tabs>
    </w:pPr>
    <w:r>
      <w:rPr>
        <w:noProof/>
        <w:szCs w:val="20"/>
        <w:lang w:val="ru-RU" w:eastAsia="ru-RU"/>
      </w:rPr>
      <mc:AlternateContent>
        <mc:Choice Requires="wpg">
          <w:drawing>
            <wp:anchor distT="0" distB="0" distL="114300" distR="114300" simplePos="0" relativeHeight="251666944" behindDoc="0" locked="0" layoutInCell="1" allowOverlap="1" wp14:anchorId="750741E5" wp14:editId="3277E494">
              <wp:simplePos x="0" y="0"/>
              <wp:positionH relativeFrom="page">
                <wp:posOffset>361315</wp:posOffset>
              </wp:positionH>
              <wp:positionV relativeFrom="page">
                <wp:posOffset>254635</wp:posOffset>
              </wp:positionV>
              <wp:extent cx="6948805" cy="10156825"/>
              <wp:effectExtent l="0" t="0" r="42545" b="34925"/>
              <wp:wrapNone/>
              <wp:docPr id="566" name="Группа 5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48805" cy="10156825"/>
                        <a:chOff x="567" y="397"/>
                        <a:chExt cx="10943" cy="15995"/>
                      </a:xfrm>
                    </wpg:grpSpPr>
                    <wpg:grpSp>
                      <wpg:cNvPr id="567" name="Group 202"/>
                      <wpg:cNvGrpSpPr>
                        <a:grpSpLocks/>
                      </wpg:cNvGrpSpPr>
                      <wpg:grpSpPr bwMode="auto">
                        <a:xfrm>
                          <a:off x="1247" y="15536"/>
                          <a:ext cx="10263" cy="851"/>
                          <a:chOff x="1247" y="5670"/>
                          <a:chExt cx="10263" cy="851"/>
                        </a:xfrm>
                      </wpg:grpSpPr>
                      <wps:wsp>
                        <wps:cNvPr id="568" name="Text Box 203"/>
                        <wps:cNvSpPr txBox="1">
                          <a:spLocks noChangeArrowheads="1"/>
                        </wps:cNvSpPr>
                        <wps:spPr bwMode="auto">
                          <a:xfrm>
                            <a:off x="4934" y="5670"/>
                            <a:ext cx="6009" cy="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3AD91A" w14:textId="1E0694F8" w:rsidR="00E56ED0" w:rsidRPr="007B59C9" w:rsidRDefault="008435A3" w:rsidP="007B59C9">
                              <w:pPr>
                                <w:spacing w:before="240"/>
                                <w:ind w:firstLine="0"/>
                                <w:jc w:val="center"/>
                                <w:rPr>
                                  <w:b/>
                                  <w:sz w:val="28"/>
                                  <w:szCs w:val="28"/>
                                </w:rPr>
                              </w:pPr>
                              <w:sdt>
                                <w:sdtPr>
                                  <w:rPr>
                                    <w:rFonts w:ascii="Times New Roman" w:hAnsi="Times New Roman"/>
                                    <w:b/>
                                    <w:sz w:val="28"/>
                                    <w:szCs w:val="28"/>
                                  </w:rPr>
                                  <w:alias w:val="Шифр"/>
                                  <w:tag w:val=""/>
                                  <w:id w:val="-2050518582"/>
                                  <w:dataBinding w:prefixMappings="xmlns:ns0='http://purl.org/dc/elements/1.1/' xmlns:ns1='http://schemas.openxmlformats.org/package/2006/metadata/core-properties' " w:xpath="/ns1:coreProperties[1]/ns1:category[1]" w:storeItemID="{6C3C8BC8-F283-45AE-878A-BAB7291924A1}"/>
                                  <w:text/>
                                </w:sdtPr>
                                <w:sdtEndPr/>
                                <w:sdtContent>
                                  <w:r w:rsidR="00E56ED0">
                                    <w:rPr>
                                      <w:rFonts w:ascii="Times New Roman" w:hAnsi="Times New Roman"/>
                                      <w:b/>
                                      <w:sz w:val="28"/>
                                      <w:szCs w:val="28"/>
                                    </w:rPr>
                                    <w:t>230-710</w:t>
                                  </w:r>
                                </w:sdtContent>
                              </w:sdt>
                              <w:r w:rsidR="00E56ED0">
                                <w:rPr>
                                  <w:rFonts w:ascii="Times New Roman" w:hAnsi="Times New Roman"/>
                                  <w:b/>
                                  <w:sz w:val="28"/>
                                  <w:szCs w:val="28"/>
                                </w:rPr>
                                <w:t>-</w:t>
                              </w:r>
                              <w:sdt>
                                <w:sdtPr>
                                  <w:rPr>
                                    <w:rFonts w:ascii="Times New Roman" w:hAnsi="Times New Roman"/>
                                    <w:b/>
                                    <w:sz w:val="28"/>
                                    <w:szCs w:val="28"/>
                                  </w:rPr>
                                  <w:alias w:val="Факс организации"/>
                                  <w:tag w:val=""/>
                                  <w:id w:val="1046951640"/>
                                  <w:dataBinding w:prefixMappings="xmlns:ns0='http://schemas.microsoft.com/office/2006/coverPageProps' " w:xpath="/ns0:CoverPageProperties[1]/ns0:CompanyFax[1]" w:storeItemID="{55AF091B-3C7A-41E3-B477-F2FDAA23CFDA}"/>
                                  <w:text/>
                                </w:sdtPr>
                                <w:sdtEndPr/>
                                <w:sdtContent>
                                  <w:r w:rsidR="00E56ED0">
                                    <w:rPr>
                                      <w:rFonts w:ascii="Times New Roman" w:hAnsi="Times New Roman"/>
                                      <w:b/>
                                      <w:sz w:val="28"/>
                                      <w:szCs w:val="28"/>
                                    </w:rPr>
                                    <w:t>СРД</w:t>
                                  </w:r>
                                </w:sdtContent>
                              </w:sdt>
                            </w:p>
                          </w:txbxContent>
                        </wps:txbx>
                        <wps:bodyPr rot="0" vert="horz" wrap="square" lIns="0" tIns="0" rIns="0" bIns="0" anchor="ctr" anchorCtr="0" upright="1">
                          <a:noAutofit/>
                        </wps:bodyPr>
                      </wps:wsp>
                      <wps:wsp>
                        <wps:cNvPr id="569" name="Text Box 204"/>
                        <wps:cNvSpPr txBox="1">
                          <a:spLocks noChangeArrowheads="1"/>
                        </wps:cNvSpPr>
                        <wps:spPr bwMode="auto">
                          <a:xfrm>
                            <a:off x="10943" y="6067"/>
                            <a:ext cx="567"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C3B8D4" w14:textId="77777777" w:rsidR="00E56ED0" w:rsidRPr="004E7317" w:rsidRDefault="00E56ED0" w:rsidP="004E7317">
                              <w:pPr>
                                <w:spacing w:line="240" w:lineRule="auto"/>
                                <w:ind w:firstLine="0"/>
                                <w:jc w:val="center"/>
                                <w:rPr>
                                  <w:rFonts w:ascii="Times New Roman" w:hAnsi="Times New Roman"/>
                                </w:rPr>
                              </w:pPr>
                              <w:r w:rsidRPr="004E7317">
                                <w:rPr>
                                  <w:rFonts w:ascii="Times New Roman" w:hAnsi="Times New Roman"/>
                                </w:rPr>
                                <w:fldChar w:fldCharType="begin"/>
                              </w:r>
                              <w:r w:rsidRPr="004E7317">
                                <w:rPr>
                                  <w:rFonts w:ascii="Times New Roman" w:hAnsi="Times New Roman"/>
                                </w:rPr>
                                <w:instrText>PAGE   \* MERGEFORMAT</w:instrText>
                              </w:r>
                              <w:r w:rsidRPr="004E7317">
                                <w:rPr>
                                  <w:rFonts w:ascii="Times New Roman" w:hAnsi="Times New Roman"/>
                                </w:rPr>
                                <w:fldChar w:fldCharType="separate"/>
                              </w:r>
                              <w:r>
                                <w:rPr>
                                  <w:rFonts w:ascii="Times New Roman" w:hAnsi="Times New Roman"/>
                                  <w:noProof/>
                                </w:rPr>
                                <w:t>8</w:t>
                              </w:r>
                              <w:r w:rsidRPr="004E7317">
                                <w:rPr>
                                  <w:rFonts w:ascii="Times New Roman" w:hAnsi="Times New Roman"/>
                                </w:rPr>
                                <w:fldChar w:fldCharType="end"/>
                              </w:r>
                            </w:p>
                          </w:txbxContent>
                        </wps:txbx>
                        <wps:bodyPr rot="0" vert="horz" wrap="square" lIns="0" tIns="0" rIns="0" bIns="0" anchor="ctr" anchorCtr="0" upright="1">
                          <a:noAutofit/>
                        </wps:bodyPr>
                      </wps:wsp>
                      <wps:wsp>
                        <wps:cNvPr id="570" name="Text Box 205"/>
                        <wps:cNvSpPr txBox="1">
                          <a:spLocks noChangeArrowheads="1"/>
                        </wps:cNvSpPr>
                        <wps:spPr bwMode="auto">
                          <a:xfrm>
                            <a:off x="10943" y="5670"/>
                            <a:ext cx="567" cy="3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25BE93" w14:textId="77777777" w:rsidR="00E56ED0" w:rsidRPr="004E7317" w:rsidRDefault="00E56ED0" w:rsidP="004E7317">
                              <w:pPr>
                                <w:spacing w:line="240" w:lineRule="auto"/>
                                <w:ind w:firstLine="0"/>
                                <w:jc w:val="center"/>
                                <w:rPr>
                                  <w:rFonts w:ascii="Times New Roman" w:hAnsi="Times New Roman"/>
                                  <w:sz w:val="20"/>
                                </w:rPr>
                              </w:pPr>
                              <w:r w:rsidRPr="004E7317">
                                <w:rPr>
                                  <w:rFonts w:ascii="Times New Roman" w:hAnsi="Times New Roman"/>
                                  <w:sz w:val="20"/>
                                </w:rPr>
                                <w:t>Лист</w:t>
                              </w:r>
                            </w:p>
                          </w:txbxContent>
                        </wps:txbx>
                        <wps:bodyPr rot="0" vert="horz" wrap="square" lIns="0" tIns="0" rIns="0" bIns="0" anchor="ctr" anchorCtr="0" upright="1">
                          <a:noAutofit/>
                        </wps:bodyPr>
                      </wps:wsp>
                      <wps:wsp>
                        <wps:cNvPr id="571" name="Text Box 206"/>
                        <wps:cNvSpPr txBox="1">
                          <a:spLocks noChangeArrowheads="1"/>
                        </wps:cNvSpPr>
                        <wps:spPr bwMode="auto">
                          <a:xfrm>
                            <a:off x="1247"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91B866" w14:textId="77777777" w:rsidR="00E56ED0" w:rsidRPr="002A74EA" w:rsidRDefault="00E56ED0" w:rsidP="004E7317">
                              <w:pPr>
                                <w:spacing w:before="20"/>
                                <w:jc w:val="center"/>
                                <w:rPr>
                                  <w:sz w:val="18"/>
                                </w:rPr>
                              </w:pPr>
                            </w:p>
                          </w:txbxContent>
                        </wps:txbx>
                        <wps:bodyPr rot="0" vert="horz" wrap="square" lIns="0" tIns="0" rIns="0" bIns="0" anchor="t" anchorCtr="0" upright="1">
                          <a:noAutofit/>
                        </wps:bodyPr>
                      </wps:wsp>
                      <wps:wsp>
                        <wps:cNvPr id="572" name="Text Box 207"/>
                        <wps:cNvSpPr txBox="1">
                          <a:spLocks noChangeArrowheads="1"/>
                        </wps:cNvSpPr>
                        <wps:spPr bwMode="auto">
                          <a:xfrm>
                            <a:off x="1815"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8A84D9" w14:textId="77777777" w:rsidR="00E56ED0" w:rsidRPr="002A74EA" w:rsidRDefault="00E56ED0" w:rsidP="004E7317">
                              <w:pPr>
                                <w:spacing w:before="20"/>
                                <w:jc w:val="center"/>
                                <w:rPr>
                                  <w:sz w:val="18"/>
                                </w:rPr>
                              </w:pPr>
                            </w:p>
                          </w:txbxContent>
                        </wps:txbx>
                        <wps:bodyPr rot="0" vert="horz" wrap="square" lIns="0" tIns="0" rIns="0" bIns="0" anchor="t" anchorCtr="0" upright="1">
                          <a:noAutofit/>
                        </wps:bodyPr>
                      </wps:wsp>
                      <wps:wsp>
                        <wps:cNvPr id="573" name="Text Box 208"/>
                        <wps:cNvSpPr txBox="1">
                          <a:spLocks noChangeArrowheads="1"/>
                        </wps:cNvSpPr>
                        <wps:spPr bwMode="auto">
                          <a:xfrm>
                            <a:off x="2382"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25AEB8" w14:textId="77777777" w:rsidR="00E56ED0" w:rsidRPr="002A74EA" w:rsidRDefault="00E56ED0" w:rsidP="004E7317">
                              <w:pPr>
                                <w:spacing w:before="20"/>
                                <w:jc w:val="center"/>
                                <w:rPr>
                                  <w:sz w:val="18"/>
                                </w:rPr>
                              </w:pPr>
                            </w:p>
                          </w:txbxContent>
                        </wps:txbx>
                        <wps:bodyPr rot="0" vert="horz" wrap="square" lIns="0" tIns="0" rIns="0" bIns="0" anchor="t" anchorCtr="0" upright="1">
                          <a:noAutofit/>
                        </wps:bodyPr>
                      </wps:wsp>
                      <wps:wsp>
                        <wps:cNvPr id="574" name="Text Box 209"/>
                        <wps:cNvSpPr txBox="1">
                          <a:spLocks noChangeArrowheads="1"/>
                        </wps:cNvSpPr>
                        <wps:spPr bwMode="auto">
                          <a:xfrm>
                            <a:off x="4366"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82C0EC" w14:textId="77777777" w:rsidR="00E56ED0" w:rsidRPr="00AF3F3F" w:rsidRDefault="00E56ED0" w:rsidP="004E7317">
                              <w:pPr>
                                <w:spacing w:before="20"/>
                                <w:jc w:val="center"/>
                                <w:rPr>
                                  <w:sz w:val="18"/>
                                </w:rPr>
                              </w:pPr>
                            </w:p>
                          </w:txbxContent>
                        </wps:txbx>
                        <wps:bodyPr rot="0" vert="horz" wrap="square" lIns="0" tIns="0" rIns="0" bIns="0" anchor="t" anchorCtr="0" upright="1">
                          <a:noAutofit/>
                        </wps:bodyPr>
                      </wps:wsp>
                      <wps:wsp>
                        <wps:cNvPr id="575" name="Text Box 210"/>
                        <wps:cNvSpPr txBox="1">
                          <a:spLocks noChangeArrowheads="1"/>
                        </wps:cNvSpPr>
                        <wps:spPr bwMode="auto">
                          <a:xfrm>
                            <a:off x="2948"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1715A1" w14:textId="77777777" w:rsidR="00E56ED0" w:rsidRPr="002A74EA" w:rsidRDefault="00E56ED0" w:rsidP="004E7317">
                              <w:pPr>
                                <w:spacing w:before="20"/>
                                <w:jc w:val="center"/>
                                <w:rPr>
                                  <w:sz w:val="18"/>
                                </w:rPr>
                              </w:pPr>
                            </w:p>
                          </w:txbxContent>
                        </wps:txbx>
                        <wps:bodyPr rot="0" vert="horz" wrap="square" lIns="0" tIns="0" rIns="0" bIns="0" anchor="t" anchorCtr="0" upright="1">
                          <a:noAutofit/>
                        </wps:bodyPr>
                      </wps:wsp>
                      <wps:wsp>
                        <wps:cNvPr id="576" name="Text Box 211"/>
                        <wps:cNvSpPr txBox="1">
                          <a:spLocks noChangeArrowheads="1"/>
                        </wps:cNvSpPr>
                        <wps:spPr bwMode="auto">
                          <a:xfrm>
                            <a:off x="1248"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D2709" w14:textId="77777777" w:rsidR="00E56ED0" w:rsidRPr="002A74EA" w:rsidRDefault="00E56ED0" w:rsidP="004E7317">
                              <w:pPr>
                                <w:spacing w:before="20"/>
                                <w:jc w:val="center"/>
                                <w:rPr>
                                  <w:sz w:val="18"/>
                                </w:rPr>
                              </w:pPr>
                            </w:p>
                          </w:txbxContent>
                        </wps:txbx>
                        <wps:bodyPr rot="0" vert="horz" wrap="square" lIns="0" tIns="0" rIns="0" bIns="0" anchor="t" anchorCtr="0" upright="1">
                          <a:noAutofit/>
                        </wps:bodyPr>
                      </wps:wsp>
                      <wps:wsp>
                        <wps:cNvPr id="577" name="Text Box 212"/>
                        <wps:cNvSpPr txBox="1">
                          <a:spLocks noChangeArrowheads="1"/>
                        </wps:cNvSpPr>
                        <wps:spPr bwMode="auto">
                          <a:xfrm>
                            <a:off x="1816"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B2F94C" w14:textId="77777777" w:rsidR="00E56ED0" w:rsidRPr="002A74EA" w:rsidRDefault="00E56ED0" w:rsidP="004E7317">
                              <w:pPr>
                                <w:spacing w:before="20"/>
                                <w:jc w:val="center"/>
                                <w:rPr>
                                  <w:sz w:val="18"/>
                                </w:rPr>
                              </w:pPr>
                            </w:p>
                          </w:txbxContent>
                        </wps:txbx>
                        <wps:bodyPr rot="0" vert="horz" wrap="square" lIns="0" tIns="0" rIns="0" bIns="0" anchor="t" anchorCtr="0" upright="1">
                          <a:noAutofit/>
                        </wps:bodyPr>
                      </wps:wsp>
                      <wps:wsp>
                        <wps:cNvPr id="578" name="Text Box 213"/>
                        <wps:cNvSpPr txBox="1">
                          <a:spLocks noChangeArrowheads="1"/>
                        </wps:cNvSpPr>
                        <wps:spPr bwMode="auto">
                          <a:xfrm>
                            <a:off x="2383"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02848" w14:textId="77777777" w:rsidR="00E56ED0" w:rsidRPr="002A74EA" w:rsidRDefault="00E56ED0" w:rsidP="004E7317">
                              <w:pPr>
                                <w:spacing w:before="20"/>
                                <w:jc w:val="center"/>
                                <w:rPr>
                                  <w:sz w:val="18"/>
                                </w:rPr>
                              </w:pPr>
                            </w:p>
                          </w:txbxContent>
                        </wps:txbx>
                        <wps:bodyPr rot="0" vert="horz" wrap="square" lIns="0" tIns="0" rIns="0" bIns="0" anchor="t" anchorCtr="0" upright="1">
                          <a:noAutofit/>
                        </wps:bodyPr>
                      </wps:wsp>
                      <wps:wsp>
                        <wps:cNvPr id="579" name="Text Box 214"/>
                        <wps:cNvSpPr txBox="1">
                          <a:spLocks noChangeArrowheads="1"/>
                        </wps:cNvSpPr>
                        <wps:spPr bwMode="auto">
                          <a:xfrm>
                            <a:off x="4367"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6DC11F" w14:textId="77777777" w:rsidR="00E56ED0" w:rsidRPr="00AF3F3F" w:rsidRDefault="00E56ED0" w:rsidP="004E7317">
                              <w:pPr>
                                <w:spacing w:before="20"/>
                                <w:jc w:val="center"/>
                                <w:rPr>
                                  <w:sz w:val="18"/>
                                </w:rPr>
                              </w:pPr>
                            </w:p>
                          </w:txbxContent>
                        </wps:txbx>
                        <wps:bodyPr rot="0" vert="horz" wrap="square" lIns="0" tIns="0" rIns="0" bIns="0" anchor="t" anchorCtr="0" upright="1">
                          <a:noAutofit/>
                        </wps:bodyPr>
                      </wps:wsp>
                      <wps:wsp>
                        <wps:cNvPr id="580" name="Text Box 215"/>
                        <wps:cNvSpPr txBox="1">
                          <a:spLocks noChangeArrowheads="1"/>
                        </wps:cNvSpPr>
                        <wps:spPr bwMode="auto">
                          <a:xfrm>
                            <a:off x="2949"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3844F1" w14:textId="77777777" w:rsidR="00E56ED0" w:rsidRPr="002A74EA" w:rsidRDefault="00E56ED0" w:rsidP="004E7317">
                              <w:pPr>
                                <w:spacing w:before="20"/>
                                <w:jc w:val="center"/>
                                <w:rPr>
                                  <w:sz w:val="18"/>
                                </w:rPr>
                              </w:pPr>
                            </w:p>
                          </w:txbxContent>
                        </wps:txbx>
                        <wps:bodyPr rot="0" vert="horz" wrap="square" lIns="0" tIns="0" rIns="0" bIns="0" anchor="t" anchorCtr="0" upright="1">
                          <a:noAutofit/>
                        </wps:bodyPr>
                      </wps:wsp>
                      <wps:wsp>
                        <wps:cNvPr id="581" name="Text Box 216"/>
                        <wps:cNvSpPr txBox="1">
                          <a:spLocks noChangeArrowheads="1"/>
                        </wps:cNvSpPr>
                        <wps:spPr bwMode="auto">
                          <a:xfrm>
                            <a:off x="4367" y="6237"/>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520E7" w14:textId="77777777" w:rsidR="00E56ED0" w:rsidRPr="004E7317" w:rsidRDefault="00E56ED0" w:rsidP="004168C6">
                              <w:pPr>
                                <w:spacing w:before="20" w:line="240" w:lineRule="auto"/>
                                <w:ind w:firstLine="0"/>
                                <w:jc w:val="center"/>
                                <w:rPr>
                                  <w:rFonts w:ascii="Times New Roman" w:hAnsi="Times New Roman"/>
                                  <w:sz w:val="18"/>
                                </w:rPr>
                              </w:pPr>
                              <w:r w:rsidRPr="004E7317">
                                <w:rPr>
                                  <w:rFonts w:ascii="Times New Roman" w:hAnsi="Times New Roman"/>
                                  <w:sz w:val="18"/>
                                </w:rPr>
                                <w:t>Дата</w:t>
                              </w:r>
                            </w:p>
                          </w:txbxContent>
                        </wps:txbx>
                        <wps:bodyPr rot="0" vert="horz" wrap="square" lIns="0" tIns="0" rIns="0" bIns="0" anchor="t" anchorCtr="0" upright="1">
                          <a:noAutofit/>
                        </wps:bodyPr>
                      </wps:wsp>
                      <wps:wsp>
                        <wps:cNvPr id="582" name="Text Box 217"/>
                        <wps:cNvSpPr txBox="1">
                          <a:spLocks noChangeArrowheads="1"/>
                        </wps:cNvSpPr>
                        <wps:spPr bwMode="auto">
                          <a:xfrm>
                            <a:off x="3516" y="6236"/>
                            <a:ext cx="850"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C689B3" w14:textId="77777777" w:rsidR="00E56ED0" w:rsidRPr="001C3528" w:rsidRDefault="00E56ED0" w:rsidP="004168C6">
                              <w:pPr>
                                <w:spacing w:before="20" w:line="240" w:lineRule="auto"/>
                                <w:ind w:firstLine="0"/>
                                <w:jc w:val="center"/>
                                <w:rPr>
                                  <w:sz w:val="18"/>
                                </w:rPr>
                              </w:pPr>
                              <w:r w:rsidRPr="004E7317">
                                <w:rPr>
                                  <w:rFonts w:ascii="Times New Roman" w:hAnsi="Times New Roman"/>
                                  <w:sz w:val="18"/>
                                </w:rPr>
                                <w:t>Подп</w:t>
                              </w:r>
                              <w:r w:rsidRPr="001C3528">
                                <w:rPr>
                                  <w:sz w:val="18"/>
                                </w:rPr>
                                <w:t>.</w:t>
                              </w:r>
                            </w:p>
                          </w:txbxContent>
                        </wps:txbx>
                        <wps:bodyPr rot="0" vert="horz" wrap="square" lIns="0" tIns="0" rIns="0" bIns="0" anchor="t" anchorCtr="0" upright="1">
                          <a:noAutofit/>
                        </wps:bodyPr>
                      </wps:wsp>
                      <wps:wsp>
                        <wps:cNvPr id="583" name="Text Box 218"/>
                        <wps:cNvSpPr txBox="1">
                          <a:spLocks noChangeArrowheads="1"/>
                        </wps:cNvSpPr>
                        <wps:spPr bwMode="auto">
                          <a:xfrm>
                            <a:off x="2949" y="6237"/>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C2FAE" w14:textId="77777777" w:rsidR="00E56ED0" w:rsidRPr="001C3528" w:rsidRDefault="00E56ED0" w:rsidP="004168C6">
                              <w:pPr>
                                <w:spacing w:before="20" w:line="240" w:lineRule="auto"/>
                                <w:ind w:firstLine="0"/>
                                <w:jc w:val="center"/>
                                <w:rPr>
                                  <w:sz w:val="18"/>
                                </w:rPr>
                              </w:pPr>
                              <w:r w:rsidRPr="004E7317">
                                <w:rPr>
                                  <w:rFonts w:ascii="Times New Roman" w:hAnsi="Times New Roman"/>
                                  <w:sz w:val="18"/>
                                </w:rPr>
                                <w:t>№док</w:t>
                              </w:r>
                              <w:r w:rsidRPr="001C3528">
                                <w:rPr>
                                  <w:sz w:val="18"/>
                                </w:rPr>
                                <w:t>.</w:t>
                              </w:r>
                            </w:p>
                          </w:txbxContent>
                        </wps:txbx>
                        <wps:bodyPr rot="0" vert="horz" wrap="square" lIns="0" tIns="0" rIns="0" bIns="0" anchor="t" anchorCtr="0" upright="1">
                          <a:noAutofit/>
                        </wps:bodyPr>
                      </wps:wsp>
                      <wps:wsp>
                        <wps:cNvPr id="584" name="Text Box 219"/>
                        <wps:cNvSpPr txBox="1">
                          <a:spLocks noChangeArrowheads="1"/>
                        </wps:cNvSpPr>
                        <wps:spPr bwMode="auto">
                          <a:xfrm>
                            <a:off x="2382" y="6236"/>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06F63" w14:textId="77777777" w:rsidR="00E56ED0" w:rsidRPr="001C3528" w:rsidRDefault="00E56ED0" w:rsidP="004168C6">
                              <w:pPr>
                                <w:spacing w:before="20" w:line="240" w:lineRule="auto"/>
                                <w:ind w:firstLine="0"/>
                                <w:jc w:val="center"/>
                                <w:rPr>
                                  <w:sz w:val="18"/>
                                </w:rPr>
                              </w:pPr>
                              <w:r w:rsidRPr="004E7317">
                                <w:rPr>
                                  <w:rFonts w:ascii="Times New Roman" w:hAnsi="Times New Roman"/>
                                  <w:sz w:val="18"/>
                                </w:rPr>
                                <w:t>Лист</w:t>
                              </w:r>
                            </w:p>
                          </w:txbxContent>
                        </wps:txbx>
                        <wps:bodyPr rot="0" vert="horz" wrap="square" lIns="0" tIns="0" rIns="0" bIns="0" anchor="t" anchorCtr="0" upright="1">
                          <a:noAutofit/>
                        </wps:bodyPr>
                      </wps:wsp>
                      <wps:wsp>
                        <wps:cNvPr id="585" name="Text Box 220"/>
                        <wps:cNvSpPr txBox="1">
                          <a:spLocks noChangeArrowheads="1"/>
                        </wps:cNvSpPr>
                        <wps:spPr bwMode="auto">
                          <a:xfrm>
                            <a:off x="1815" y="6237"/>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9DC29F" w14:textId="77777777" w:rsidR="00E56ED0" w:rsidRPr="004168C6" w:rsidRDefault="00E56ED0" w:rsidP="004168C6">
                              <w:pPr>
                                <w:spacing w:before="20" w:line="240" w:lineRule="auto"/>
                                <w:ind w:firstLine="0"/>
                                <w:jc w:val="center"/>
                                <w:rPr>
                                  <w:b/>
                                  <w:sz w:val="16"/>
                                  <w:szCs w:val="16"/>
                                </w:rPr>
                              </w:pPr>
                              <w:proofErr w:type="spellStart"/>
                              <w:r w:rsidRPr="004168C6">
                                <w:rPr>
                                  <w:rFonts w:ascii="Times New Roman" w:hAnsi="Times New Roman"/>
                                  <w:sz w:val="16"/>
                                  <w:szCs w:val="16"/>
                                </w:rPr>
                                <w:t>Кол</w:t>
                              </w:r>
                              <w:r w:rsidRPr="004168C6">
                                <w:rPr>
                                  <w:sz w:val="16"/>
                                  <w:szCs w:val="16"/>
                                </w:rPr>
                                <w:t>.</w:t>
                              </w:r>
                              <w:r w:rsidRPr="004168C6">
                                <w:rPr>
                                  <w:rFonts w:ascii="Times New Roman" w:hAnsi="Times New Roman"/>
                                  <w:sz w:val="16"/>
                                  <w:szCs w:val="16"/>
                                </w:rPr>
                                <w:t>уч</w:t>
                              </w:r>
                              <w:proofErr w:type="spellEnd"/>
                            </w:p>
                          </w:txbxContent>
                        </wps:txbx>
                        <wps:bodyPr rot="0" vert="horz" wrap="square" lIns="0" tIns="0" rIns="0" bIns="0" anchor="t" anchorCtr="0" upright="1">
                          <a:noAutofit/>
                        </wps:bodyPr>
                      </wps:wsp>
                      <wps:wsp>
                        <wps:cNvPr id="586" name="Text Box 221"/>
                        <wps:cNvSpPr txBox="1">
                          <a:spLocks noChangeArrowheads="1"/>
                        </wps:cNvSpPr>
                        <wps:spPr bwMode="auto">
                          <a:xfrm>
                            <a:off x="1248" y="6236"/>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FD55FE" w14:textId="77777777" w:rsidR="00E56ED0" w:rsidRPr="004E7317" w:rsidRDefault="00E56ED0" w:rsidP="004168C6">
                              <w:pPr>
                                <w:spacing w:before="20" w:line="240" w:lineRule="auto"/>
                                <w:ind w:firstLine="0"/>
                                <w:jc w:val="center"/>
                                <w:rPr>
                                  <w:rFonts w:ascii="Times New Roman" w:hAnsi="Times New Roman"/>
                                  <w:sz w:val="18"/>
                                </w:rPr>
                              </w:pPr>
                              <w:r w:rsidRPr="004E7317">
                                <w:rPr>
                                  <w:rFonts w:ascii="Times New Roman" w:hAnsi="Times New Roman"/>
                                  <w:sz w:val="18"/>
                                </w:rPr>
                                <w:t>Изм.</w:t>
                              </w:r>
                            </w:p>
                          </w:txbxContent>
                        </wps:txbx>
                        <wps:bodyPr rot="0" vert="horz" wrap="square" lIns="0" tIns="0" rIns="0" bIns="0" anchor="t" anchorCtr="0" upright="1">
                          <a:noAutofit/>
                        </wps:bodyPr>
                      </wps:wsp>
                      <wps:wsp>
                        <wps:cNvPr id="587" name="AutoShape 222"/>
                        <wps:cNvCnPr>
                          <a:cxnSpLocks noChangeShapeType="1"/>
                        </wps:cNvCnPr>
                        <wps:spPr bwMode="auto">
                          <a:xfrm>
                            <a:off x="4933" y="5671"/>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223"/>
                        <wps:cNvCnPr>
                          <a:cxnSpLocks noChangeShapeType="1"/>
                        </wps:cNvCnPr>
                        <wps:spPr bwMode="auto">
                          <a:xfrm>
                            <a:off x="1248" y="5954"/>
                            <a:ext cx="3685"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89" name="AutoShape 224"/>
                        <wps:cNvCnPr>
                          <a:cxnSpLocks noChangeShapeType="1"/>
                        </wps:cNvCnPr>
                        <wps:spPr bwMode="auto">
                          <a:xfrm>
                            <a:off x="1248" y="6237"/>
                            <a:ext cx="368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0" name="AutoShape 225"/>
                        <wps:cNvCnPr>
                          <a:cxnSpLocks noChangeShapeType="1"/>
                        </wps:cNvCnPr>
                        <wps:spPr bwMode="auto">
                          <a:xfrm>
                            <a:off x="1247" y="5670"/>
                            <a:ext cx="10261" cy="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1" name="AutoShape 226"/>
                        <wps:cNvCnPr>
                          <a:cxnSpLocks noChangeShapeType="1"/>
                        </wps:cNvCnPr>
                        <wps:spPr bwMode="auto">
                          <a:xfrm>
                            <a:off x="10943" y="5670"/>
                            <a:ext cx="1"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2" name="AutoShape 227"/>
                        <wps:cNvCnPr>
                          <a:cxnSpLocks noChangeShapeType="1"/>
                        </wps:cNvCnPr>
                        <wps:spPr bwMode="auto">
                          <a:xfrm flipV="1">
                            <a:off x="10943" y="6067"/>
                            <a:ext cx="567"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3" name="AutoShape 228"/>
                        <wps:cNvCnPr>
                          <a:cxnSpLocks noChangeShapeType="1"/>
                        </wps:cNvCnPr>
                        <wps:spPr bwMode="auto">
                          <a:xfrm>
                            <a:off x="1814" y="5670"/>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4" name="AutoShape 229"/>
                        <wps:cNvCnPr>
                          <a:cxnSpLocks noChangeShapeType="1"/>
                        </wps:cNvCnPr>
                        <wps:spPr bwMode="auto">
                          <a:xfrm>
                            <a:off x="2948" y="5670"/>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5" name="AutoShape 230"/>
                        <wps:cNvCnPr>
                          <a:cxnSpLocks noChangeShapeType="1"/>
                        </wps:cNvCnPr>
                        <wps:spPr bwMode="auto">
                          <a:xfrm>
                            <a:off x="2381" y="5670"/>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6" name="AutoShape 231"/>
                        <wps:cNvCnPr>
                          <a:cxnSpLocks noChangeShapeType="1"/>
                        </wps:cNvCnPr>
                        <wps:spPr bwMode="auto">
                          <a:xfrm>
                            <a:off x="3515" y="5670"/>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7" name="AutoShape 232"/>
                        <wps:cNvCnPr>
                          <a:cxnSpLocks noChangeShapeType="1"/>
                        </wps:cNvCnPr>
                        <wps:spPr bwMode="auto">
                          <a:xfrm>
                            <a:off x="4367" y="5671"/>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8" name="AutoShape 233"/>
                        <wps:cNvCnPr>
                          <a:cxnSpLocks noChangeShapeType="1"/>
                        </wps:cNvCnPr>
                        <wps:spPr bwMode="auto">
                          <a:xfrm>
                            <a:off x="1247" y="5670"/>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99" name="Group 234"/>
                      <wpg:cNvGrpSpPr>
                        <a:grpSpLocks/>
                      </wpg:cNvGrpSpPr>
                      <wpg:grpSpPr bwMode="auto">
                        <a:xfrm>
                          <a:off x="567" y="11567"/>
                          <a:ext cx="681" cy="4819"/>
                          <a:chOff x="5670" y="5670"/>
                          <a:chExt cx="681" cy="4819"/>
                        </a:xfrm>
                      </wpg:grpSpPr>
                      <wps:wsp>
                        <wps:cNvPr id="600" name="Text Box 235"/>
                        <wps:cNvSpPr txBox="1">
                          <a:spLocks noChangeArrowheads="1"/>
                        </wps:cNvSpPr>
                        <wps:spPr bwMode="auto">
                          <a:xfrm>
                            <a:off x="5954" y="5670"/>
                            <a:ext cx="397"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25C702" w14:textId="77777777" w:rsidR="00E56ED0" w:rsidRPr="001C3528" w:rsidRDefault="00E56ED0" w:rsidP="004E7317">
                              <w:pPr>
                                <w:spacing w:before="60"/>
                                <w:jc w:val="center"/>
                                <w:rPr>
                                  <w:sz w:val="18"/>
                                </w:rPr>
                              </w:pPr>
                            </w:p>
                          </w:txbxContent>
                        </wps:txbx>
                        <wps:bodyPr rot="0" vert="vert270" wrap="square" lIns="0" tIns="0" rIns="0" bIns="0" anchor="t" anchorCtr="0" upright="1">
                          <a:noAutofit/>
                        </wps:bodyPr>
                      </wps:wsp>
                      <wps:wsp>
                        <wps:cNvPr id="601" name="Text Box 236"/>
                        <wps:cNvSpPr txBox="1">
                          <a:spLocks noChangeArrowheads="1"/>
                        </wps:cNvSpPr>
                        <wps:spPr bwMode="auto">
                          <a:xfrm>
                            <a:off x="5954" y="9071"/>
                            <a:ext cx="397"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102E9D" w14:textId="77777777" w:rsidR="00E56ED0" w:rsidRPr="001C3528" w:rsidRDefault="00E56ED0" w:rsidP="004E7317">
                              <w:pPr>
                                <w:spacing w:before="60"/>
                                <w:jc w:val="center"/>
                                <w:rPr>
                                  <w:sz w:val="18"/>
                                </w:rPr>
                              </w:pPr>
                            </w:p>
                          </w:txbxContent>
                        </wps:txbx>
                        <wps:bodyPr rot="0" vert="vert270" wrap="square" lIns="0" tIns="0" rIns="0" bIns="0" anchor="t" anchorCtr="0" upright="1">
                          <a:noAutofit/>
                        </wps:bodyPr>
                      </wps:wsp>
                      <wps:wsp>
                        <wps:cNvPr id="602" name="Text Box 237"/>
                        <wps:cNvSpPr txBox="1">
                          <a:spLocks noChangeArrowheads="1"/>
                        </wps:cNvSpPr>
                        <wps:spPr bwMode="auto">
                          <a:xfrm>
                            <a:off x="5670" y="7087"/>
                            <a:ext cx="283" cy="1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B9BC43" w14:textId="77777777" w:rsidR="00E56ED0" w:rsidRPr="00EC14C7" w:rsidRDefault="00E56ED0" w:rsidP="004E7317">
                              <w:pPr>
                                <w:spacing w:line="240" w:lineRule="auto"/>
                                <w:ind w:firstLine="0"/>
                                <w:jc w:val="center"/>
                                <w:rPr>
                                  <w:rFonts w:ascii="Times New Roman" w:hAnsi="Times New Roman"/>
                                  <w:sz w:val="18"/>
                                </w:rPr>
                              </w:pPr>
                              <w:r w:rsidRPr="00EC14C7">
                                <w:rPr>
                                  <w:rFonts w:ascii="Times New Roman" w:hAnsi="Times New Roman"/>
                                  <w:sz w:val="18"/>
                                </w:rPr>
                                <w:t>Подп. и дата</w:t>
                              </w:r>
                            </w:p>
                          </w:txbxContent>
                        </wps:txbx>
                        <wps:bodyPr rot="0" vert="vert270" wrap="square" lIns="0" tIns="0" rIns="0" bIns="0" anchor="ctr" anchorCtr="0" upright="1">
                          <a:noAutofit/>
                        </wps:bodyPr>
                      </wps:wsp>
                      <wps:wsp>
                        <wps:cNvPr id="603" name="Text Box 238"/>
                        <wps:cNvSpPr txBox="1">
                          <a:spLocks noChangeArrowheads="1"/>
                        </wps:cNvSpPr>
                        <wps:spPr bwMode="auto">
                          <a:xfrm>
                            <a:off x="5670" y="9072"/>
                            <a:ext cx="283"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F1457B" w14:textId="77777777" w:rsidR="00E56ED0" w:rsidRPr="004E7317" w:rsidRDefault="00E56ED0" w:rsidP="004E7317">
                              <w:pPr>
                                <w:spacing w:line="240" w:lineRule="auto"/>
                                <w:ind w:firstLine="0"/>
                                <w:jc w:val="center"/>
                                <w:rPr>
                                  <w:rFonts w:ascii="Times New Roman" w:hAnsi="Times New Roman"/>
                                  <w:sz w:val="18"/>
                                  <w:szCs w:val="18"/>
                                </w:rPr>
                              </w:pPr>
                              <w:r w:rsidRPr="004E7317">
                                <w:rPr>
                                  <w:rFonts w:ascii="Times New Roman" w:hAnsi="Times New Roman"/>
                                  <w:sz w:val="18"/>
                                  <w:szCs w:val="18"/>
                                </w:rPr>
                                <w:t>Инв. № подл.</w:t>
                              </w:r>
                            </w:p>
                          </w:txbxContent>
                        </wps:txbx>
                        <wps:bodyPr rot="0" vert="vert270" wrap="square" lIns="0" tIns="0" rIns="0" bIns="0" anchor="ctr" anchorCtr="0" upright="1">
                          <a:noAutofit/>
                        </wps:bodyPr>
                      </wps:wsp>
                      <wps:wsp>
                        <wps:cNvPr id="604" name="Text Box 239"/>
                        <wps:cNvSpPr txBox="1">
                          <a:spLocks noChangeArrowheads="1"/>
                        </wps:cNvSpPr>
                        <wps:spPr bwMode="auto">
                          <a:xfrm>
                            <a:off x="5670" y="5670"/>
                            <a:ext cx="283"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2A4DEC" w14:textId="77777777" w:rsidR="00E56ED0" w:rsidRPr="001C3528" w:rsidRDefault="00E56ED0" w:rsidP="004E7317">
                              <w:pPr>
                                <w:spacing w:line="240" w:lineRule="auto"/>
                                <w:ind w:firstLine="0"/>
                                <w:jc w:val="center"/>
                                <w:rPr>
                                  <w:sz w:val="18"/>
                                </w:rPr>
                              </w:pPr>
                              <w:proofErr w:type="spellStart"/>
                              <w:r w:rsidRPr="004E7317">
                                <w:rPr>
                                  <w:rFonts w:ascii="Times New Roman" w:hAnsi="Times New Roman"/>
                                  <w:sz w:val="18"/>
                                </w:rPr>
                                <w:t>Взам</w:t>
                              </w:r>
                              <w:proofErr w:type="spellEnd"/>
                              <w:r w:rsidRPr="004E7317">
                                <w:rPr>
                                  <w:rFonts w:ascii="Times New Roman" w:hAnsi="Times New Roman"/>
                                  <w:sz w:val="18"/>
                                </w:rPr>
                                <w:t>. инв. №</w:t>
                              </w:r>
                            </w:p>
                          </w:txbxContent>
                        </wps:txbx>
                        <wps:bodyPr rot="0" vert="vert270" wrap="square" lIns="0" tIns="0" rIns="0" bIns="0" anchor="ctr" anchorCtr="0" upright="1">
                          <a:noAutofit/>
                        </wps:bodyPr>
                      </wps:wsp>
                      <wps:wsp>
                        <wps:cNvPr id="605" name="AutoShape 240"/>
                        <wps:cNvCnPr>
                          <a:cxnSpLocks noChangeShapeType="1"/>
                        </wps:cNvCnPr>
                        <wps:spPr bwMode="auto">
                          <a:xfrm>
                            <a:off x="5670" y="5670"/>
                            <a:ext cx="0" cy="481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06" name="AutoShape 241"/>
                        <wps:cNvCnPr>
                          <a:cxnSpLocks noChangeShapeType="1"/>
                        </wps:cNvCnPr>
                        <wps:spPr bwMode="auto">
                          <a:xfrm>
                            <a:off x="5954" y="5670"/>
                            <a:ext cx="0" cy="481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07" name="AutoShape 242"/>
                        <wps:cNvCnPr>
                          <a:cxnSpLocks noChangeShapeType="1"/>
                        </wps:cNvCnPr>
                        <wps:spPr bwMode="auto">
                          <a:xfrm>
                            <a:off x="5670" y="5670"/>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08" name="AutoShape 243"/>
                        <wps:cNvCnPr>
                          <a:cxnSpLocks noChangeShapeType="1"/>
                        </wps:cNvCnPr>
                        <wps:spPr bwMode="auto">
                          <a:xfrm>
                            <a:off x="5670" y="7088"/>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09" name="AutoShape 244"/>
                        <wps:cNvCnPr>
                          <a:cxnSpLocks noChangeShapeType="1"/>
                        </wps:cNvCnPr>
                        <wps:spPr bwMode="auto">
                          <a:xfrm>
                            <a:off x="5670" y="9072"/>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0" name="AutoShape 245"/>
                        <wps:cNvCnPr>
                          <a:cxnSpLocks noChangeShapeType="1"/>
                        </wps:cNvCnPr>
                        <wps:spPr bwMode="auto">
                          <a:xfrm>
                            <a:off x="5671" y="10489"/>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611" name="Group 246"/>
                      <wpg:cNvGrpSpPr>
                        <a:grpSpLocks/>
                      </wpg:cNvGrpSpPr>
                      <wpg:grpSpPr bwMode="auto">
                        <a:xfrm>
                          <a:off x="1247" y="397"/>
                          <a:ext cx="10263" cy="15995"/>
                          <a:chOff x="1247" y="397"/>
                          <a:chExt cx="10263" cy="15995"/>
                        </a:xfrm>
                      </wpg:grpSpPr>
                      <wps:wsp>
                        <wps:cNvPr id="613" name="AutoShape 248"/>
                        <wps:cNvCnPr>
                          <a:cxnSpLocks noChangeShapeType="1"/>
                        </wps:cNvCnPr>
                        <wps:spPr bwMode="auto">
                          <a:xfrm flipV="1">
                            <a:off x="1247" y="397"/>
                            <a:ext cx="10261"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4" name="AutoShape 249"/>
                        <wps:cNvCnPr>
                          <a:cxnSpLocks noChangeShapeType="1"/>
                        </wps:cNvCnPr>
                        <wps:spPr bwMode="auto">
                          <a:xfrm>
                            <a:off x="1247" y="397"/>
                            <a:ext cx="0" cy="1598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5" name="AutoShape 250"/>
                        <wps:cNvCnPr>
                          <a:cxnSpLocks noChangeShapeType="1"/>
                        </wps:cNvCnPr>
                        <wps:spPr bwMode="auto">
                          <a:xfrm>
                            <a:off x="11510" y="405"/>
                            <a:ext cx="0" cy="1598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6" name="AutoShape 251"/>
                        <wps:cNvCnPr>
                          <a:cxnSpLocks noChangeShapeType="1"/>
                        </wps:cNvCnPr>
                        <wps:spPr bwMode="auto">
                          <a:xfrm flipV="1">
                            <a:off x="1247" y="16386"/>
                            <a:ext cx="10261"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50741E5" id="Группа 566" o:spid="_x0000_s1045" style="position:absolute;margin-left:28.45pt;margin-top:20.05pt;width:547.15pt;height:799.75pt;z-index:251666944;mso-position-horizontal-relative:page;mso-position-vertical-relative:page" coordorigin="567,397" coordsize="10943,15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">
              <v:group id="Group 202" o:spid="_x0000_s1046" style="position:absolute;left:1247;top:15536;width:10263;height:851" coordorigin="1247,5670" coordsize="10263,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">
                <v:shapetype id="_x0000_t202" coordsize="21600,21600" o:spt="202" path="m,l,21600r21600,l21600,xe">
                  <v:stroke joinstyle="miter"/>
                  <v:path gradientshapeok="t" o:connecttype="rect"/>
                </v:shapetype>
                <v:shape id="Text Box 203" o:spid="_x0000_s1047" type="#_x0000_t202" style="position:absolute;left:4934;top:5670;width:6009;height:8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" stroked="f">
                  <v:textbox inset="0,0,0,0">
                    <w:txbxContent>
                      <w:p w14:paraId="003AD91A" w14:textId="1E0694F8" w:rsidR="00E56ED0" w:rsidRPr="007B59C9" w:rsidRDefault="008435A3" w:rsidP="007B59C9">
                        <w:pPr>
                          <w:spacing w:before="240"/>
                          <w:ind w:firstLine="0"/>
                          <w:jc w:val="center"/>
                          <w:rPr>
                            <w:b/>
                            <w:sz w:val="28"/>
                            <w:szCs w:val="28"/>
                          </w:rPr>
                        </w:pPr>
                        <w:sdt>
                          <w:sdtPr>
                            <w:rPr>
                              <w:rFonts w:ascii="Times New Roman" w:hAnsi="Times New Roman"/>
                              <w:b/>
                              <w:sz w:val="28"/>
                              <w:szCs w:val="28"/>
                            </w:rPr>
                            <w:alias w:val="Шифр"/>
                            <w:tag w:val=""/>
                            <w:id w:val="-2050518582"/>
                            <w:dataBinding w:prefixMappings="xmlns:ns0='http://purl.org/dc/elements/1.1/' xmlns:ns1='http://schemas.openxmlformats.org/package/2006/metadata/core-properties' " w:xpath="/ns1:coreProperties[1]/ns1:category[1]" w:storeItemID="{6C3C8BC8-F283-45AE-878A-BAB7291924A1}"/>
                            <w:text/>
                          </w:sdtPr>
                          <w:sdtEndPr/>
                          <w:sdtContent>
                            <w:r w:rsidR="00E56ED0">
                              <w:rPr>
                                <w:rFonts w:ascii="Times New Roman" w:hAnsi="Times New Roman"/>
                                <w:b/>
                                <w:sz w:val="28"/>
                                <w:szCs w:val="28"/>
                              </w:rPr>
                              <w:t>230-710</w:t>
                            </w:r>
                          </w:sdtContent>
                        </w:sdt>
                        <w:r w:rsidR="00E56ED0">
                          <w:rPr>
                            <w:rFonts w:ascii="Times New Roman" w:hAnsi="Times New Roman"/>
                            <w:b/>
                            <w:sz w:val="28"/>
                            <w:szCs w:val="28"/>
                          </w:rPr>
                          <w:t>-</w:t>
                        </w:r>
                        <w:sdt>
                          <w:sdtPr>
                            <w:rPr>
                              <w:rFonts w:ascii="Times New Roman" w:hAnsi="Times New Roman"/>
                              <w:b/>
                              <w:sz w:val="28"/>
                              <w:szCs w:val="28"/>
                            </w:rPr>
                            <w:alias w:val="Факс организации"/>
                            <w:tag w:val=""/>
                            <w:id w:val="1046951640"/>
                            <w:dataBinding w:prefixMappings="xmlns:ns0='http://schemas.microsoft.com/office/2006/coverPageProps' " w:xpath="/ns0:CoverPageProperties[1]/ns0:CompanyFax[1]" w:storeItemID="{55AF091B-3C7A-41E3-B477-F2FDAA23CFDA}"/>
                            <w:text/>
                          </w:sdtPr>
                          <w:sdtEndPr/>
                          <w:sdtContent>
                            <w:r w:rsidR="00E56ED0">
                              <w:rPr>
                                <w:rFonts w:ascii="Times New Roman" w:hAnsi="Times New Roman"/>
                                <w:b/>
                                <w:sz w:val="28"/>
                                <w:szCs w:val="28"/>
                              </w:rPr>
                              <w:t>СРД</w:t>
                            </w:r>
                          </w:sdtContent>
                        </w:sdt>
                      </w:p>
                    </w:txbxContent>
                  </v:textbox>
                </v:shape>
                <v:shape id="Text Box 204" o:spid="_x0000_s1048" type="#_x0000_t202" style="position:absolute;left:10943;top:6067;width:567;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" stroked="f">
                  <v:textbox inset="0,0,0,0">
                    <w:txbxContent>
                      <w:p w14:paraId="6CC3B8D4" w14:textId="77777777" w:rsidR="00E56ED0" w:rsidRPr="004E7317" w:rsidRDefault="00E56ED0" w:rsidP="004E7317">
                        <w:pPr>
                          <w:spacing w:line="240" w:lineRule="auto"/>
                          <w:ind w:firstLine="0"/>
                          <w:jc w:val="center"/>
                          <w:rPr>
                            <w:rFonts w:ascii="Times New Roman" w:hAnsi="Times New Roman"/>
                          </w:rPr>
                        </w:pPr>
                        <w:r w:rsidRPr="004E7317">
                          <w:rPr>
                            <w:rFonts w:ascii="Times New Roman" w:hAnsi="Times New Roman"/>
                          </w:rPr>
                          <w:fldChar w:fldCharType="begin"/>
                        </w:r>
                        <w:r w:rsidRPr="004E7317">
                          <w:rPr>
                            <w:rFonts w:ascii="Times New Roman" w:hAnsi="Times New Roman"/>
                          </w:rPr>
                          <w:instrText>PAGE   \* MERGEFORMAT</w:instrText>
                        </w:r>
                        <w:r w:rsidRPr="004E7317">
                          <w:rPr>
                            <w:rFonts w:ascii="Times New Roman" w:hAnsi="Times New Roman"/>
                          </w:rPr>
                          <w:fldChar w:fldCharType="separate"/>
                        </w:r>
                        <w:r>
                          <w:rPr>
                            <w:rFonts w:ascii="Times New Roman" w:hAnsi="Times New Roman"/>
                            <w:noProof/>
                          </w:rPr>
                          <w:t>8</w:t>
                        </w:r>
                        <w:r w:rsidRPr="004E7317">
                          <w:rPr>
                            <w:rFonts w:ascii="Times New Roman" w:hAnsi="Times New Roman"/>
                          </w:rPr>
                          <w:fldChar w:fldCharType="end"/>
                        </w:r>
                      </w:p>
                    </w:txbxContent>
                  </v:textbox>
                </v:shape>
                <v:shape id="Text Box 205" o:spid="_x0000_s1049" type="#_x0000_t202" style="position:absolute;left:10943;top:5670;width:567;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" stroked="f">
                  <v:textbox inset="0,0,0,0">
                    <w:txbxContent>
                      <w:p w14:paraId="4C25BE93" w14:textId="77777777" w:rsidR="00E56ED0" w:rsidRPr="004E7317" w:rsidRDefault="00E56ED0" w:rsidP="004E7317">
                        <w:pPr>
                          <w:spacing w:line="240" w:lineRule="auto"/>
                          <w:ind w:firstLine="0"/>
                          <w:jc w:val="center"/>
                          <w:rPr>
                            <w:rFonts w:ascii="Times New Roman" w:hAnsi="Times New Roman"/>
                            <w:sz w:val="20"/>
                          </w:rPr>
                        </w:pPr>
                        <w:r w:rsidRPr="004E7317">
                          <w:rPr>
                            <w:rFonts w:ascii="Times New Roman" w:hAnsi="Times New Roman"/>
                            <w:sz w:val="20"/>
                          </w:rPr>
                          <w:t>Лист</w:t>
                        </w:r>
                      </w:p>
                    </w:txbxContent>
                  </v:textbox>
                </v:shape>
                <v:shape id="Text Box 206" o:spid="_x0000_s1050" type="#_x0000_t202" style="position:absolute;left:1247;top:5670;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" stroked="f">
                  <v:textbox inset="0,0,0,0">
                    <w:txbxContent>
                      <w:p w14:paraId="0B91B866" w14:textId="77777777" w:rsidR="00E56ED0" w:rsidRPr="002A74EA" w:rsidRDefault="00E56ED0" w:rsidP="004E7317">
                        <w:pPr>
                          <w:spacing w:before="20"/>
                          <w:jc w:val="center"/>
                          <w:rPr>
                            <w:sz w:val="18"/>
                          </w:rPr>
                        </w:pPr>
                      </w:p>
                    </w:txbxContent>
                  </v:textbox>
                </v:shape>
                <v:shape id="Text Box 207" o:spid="_x0000_s1051" type="#_x0000_t202" style="position:absolute;left:1815;top:5670;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" stroked="f">
                  <v:textbox inset="0,0,0,0">
                    <w:txbxContent>
                      <w:p w14:paraId="0F8A84D9" w14:textId="77777777" w:rsidR="00E56ED0" w:rsidRPr="002A74EA" w:rsidRDefault="00E56ED0" w:rsidP="004E7317">
                        <w:pPr>
                          <w:spacing w:before="20"/>
                          <w:jc w:val="center"/>
                          <w:rPr>
                            <w:sz w:val="18"/>
                          </w:rPr>
                        </w:pPr>
                      </w:p>
                    </w:txbxContent>
                  </v:textbox>
                </v:shape>
                <v:shape id="Text Box 208" o:spid="_x0000_s1052" type="#_x0000_t202" style="position:absolute;left:2382;top:5670;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" stroked="f">
                  <v:textbox inset="0,0,0,0">
                    <w:txbxContent>
                      <w:p w14:paraId="2325AEB8" w14:textId="77777777" w:rsidR="00E56ED0" w:rsidRPr="002A74EA" w:rsidRDefault="00E56ED0" w:rsidP="004E7317">
                        <w:pPr>
                          <w:spacing w:before="20"/>
                          <w:jc w:val="center"/>
                          <w:rPr>
                            <w:sz w:val="18"/>
                          </w:rPr>
                        </w:pPr>
                      </w:p>
                    </w:txbxContent>
                  </v:textbox>
                </v:shape>
                <v:shape id="Text Box 209" o:spid="_x0000_s1053" type="#_x0000_t202" style="position:absolute;left:4366;top:5670;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" stroked="f">
                  <v:textbox inset="0,0,0,0">
                    <w:txbxContent>
                      <w:p w14:paraId="3282C0EC" w14:textId="77777777" w:rsidR="00E56ED0" w:rsidRPr="00AF3F3F" w:rsidRDefault="00E56ED0" w:rsidP="004E7317">
                        <w:pPr>
                          <w:spacing w:before="20"/>
                          <w:jc w:val="center"/>
                          <w:rPr>
                            <w:sz w:val="18"/>
                          </w:rPr>
                        </w:pPr>
                      </w:p>
                    </w:txbxContent>
                  </v:textbox>
                </v:shape>
                <v:shape id="Text Box 210" o:spid="_x0000_s1054" type="#_x0000_t202" style="position:absolute;left:2948;top:5670;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" stroked="f">
                  <v:textbox inset="0,0,0,0">
                    <w:txbxContent>
                      <w:p w14:paraId="141715A1" w14:textId="77777777" w:rsidR="00E56ED0" w:rsidRPr="002A74EA" w:rsidRDefault="00E56ED0" w:rsidP="004E7317">
                        <w:pPr>
                          <w:spacing w:before="20"/>
                          <w:jc w:val="center"/>
                          <w:rPr>
                            <w:sz w:val="18"/>
                          </w:rPr>
                        </w:pPr>
                      </w:p>
                    </w:txbxContent>
                  </v:textbox>
                </v:shape>
                <v:shape id="Text Box 211" o:spid="_x0000_s1055" type="#_x0000_t202" style="position:absolute;left:1248;top:5954;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" stroked="f">
                  <v:textbox inset="0,0,0,0">
                    <w:txbxContent>
                      <w:p w14:paraId="6C1D2709" w14:textId="77777777" w:rsidR="00E56ED0" w:rsidRPr="002A74EA" w:rsidRDefault="00E56ED0" w:rsidP="004E7317">
                        <w:pPr>
                          <w:spacing w:before="20"/>
                          <w:jc w:val="center"/>
                          <w:rPr>
                            <w:sz w:val="18"/>
                          </w:rPr>
                        </w:pPr>
                      </w:p>
                    </w:txbxContent>
                  </v:textbox>
                </v:shape>
                <v:shape id="Text Box 212" o:spid="_x0000_s1056" type="#_x0000_t202" style="position:absolute;left:1816;top:5954;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" stroked="f">
                  <v:textbox inset="0,0,0,0">
                    <w:txbxContent>
                      <w:p w14:paraId="10B2F94C" w14:textId="77777777" w:rsidR="00E56ED0" w:rsidRPr="002A74EA" w:rsidRDefault="00E56ED0" w:rsidP="004E7317">
                        <w:pPr>
                          <w:spacing w:before="20"/>
                          <w:jc w:val="center"/>
                          <w:rPr>
                            <w:sz w:val="18"/>
                          </w:rPr>
                        </w:pPr>
                      </w:p>
                    </w:txbxContent>
                  </v:textbox>
                </v:shape>
                <v:shape id="Text Box 213" o:spid="_x0000_s1057" type="#_x0000_t202" style="position:absolute;left:2383;top:5954;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" stroked="f">
                  <v:textbox inset="0,0,0,0">
                    <w:txbxContent>
                      <w:p w14:paraId="0A502848" w14:textId="77777777" w:rsidR="00E56ED0" w:rsidRPr="002A74EA" w:rsidRDefault="00E56ED0" w:rsidP="004E7317">
                        <w:pPr>
                          <w:spacing w:before="20"/>
                          <w:jc w:val="center"/>
                          <w:rPr>
                            <w:sz w:val="18"/>
                          </w:rPr>
                        </w:pPr>
                      </w:p>
                    </w:txbxContent>
                  </v:textbox>
                </v:shape>
                <v:shape id="Text Box 214" o:spid="_x0000_s1058" type="#_x0000_t202" style="position:absolute;left:4367;top:5954;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" stroked="f">
                  <v:textbox inset="0,0,0,0">
                    <w:txbxContent>
                      <w:p w14:paraId="0E6DC11F" w14:textId="77777777" w:rsidR="00E56ED0" w:rsidRPr="00AF3F3F" w:rsidRDefault="00E56ED0" w:rsidP="004E7317">
                        <w:pPr>
                          <w:spacing w:before="20"/>
                          <w:jc w:val="center"/>
                          <w:rPr>
                            <w:sz w:val="18"/>
                          </w:rPr>
                        </w:pPr>
                      </w:p>
                    </w:txbxContent>
                  </v:textbox>
                </v:shape>
                <v:shape id="Text Box 215" o:spid="_x0000_s1059" type="#_x0000_t202" style="position:absolute;left:2949;top:5954;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" stroked="f">
                  <v:textbox inset="0,0,0,0">
                    <w:txbxContent>
                      <w:p w14:paraId="5E3844F1" w14:textId="77777777" w:rsidR="00E56ED0" w:rsidRPr="002A74EA" w:rsidRDefault="00E56ED0" w:rsidP="004E7317">
                        <w:pPr>
                          <w:spacing w:before="20"/>
                          <w:jc w:val="center"/>
                          <w:rPr>
                            <w:sz w:val="18"/>
                          </w:rPr>
                        </w:pPr>
                      </w:p>
                    </w:txbxContent>
                  </v:textbox>
                </v:shape>
                <v:shape id="Text Box 216" o:spid="_x0000_s1060" type="#_x0000_t202" style="position:absolute;left:4367;top:6237;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" stroked="f">
                  <v:textbox inset="0,0,0,0">
                    <w:txbxContent>
                      <w:p w14:paraId="04C520E7" w14:textId="77777777" w:rsidR="00E56ED0" w:rsidRPr="004E7317" w:rsidRDefault="00E56ED0" w:rsidP="004168C6">
                        <w:pPr>
                          <w:spacing w:before="20" w:line="240" w:lineRule="auto"/>
                          <w:ind w:firstLine="0"/>
                          <w:jc w:val="center"/>
                          <w:rPr>
                            <w:rFonts w:ascii="Times New Roman" w:hAnsi="Times New Roman"/>
                            <w:sz w:val="18"/>
                          </w:rPr>
                        </w:pPr>
                        <w:r w:rsidRPr="004E7317">
                          <w:rPr>
                            <w:rFonts w:ascii="Times New Roman" w:hAnsi="Times New Roman"/>
                            <w:sz w:val="18"/>
                          </w:rPr>
                          <w:t>Дата</w:t>
                        </w:r>
                      </w:p>
                    </w:txbxContent>
                  </v:textbox>
                </v:shape>
                <v:shape id="Text Box 217" o:spid="_x0000_s1061" type="#_x0000_t202" style="position:absolute;left:3516;top:6236;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" stroked="f">
                  <v:textbox inset="0,0,0,0">
                    <w:txbxContent>
                      <w:p w14:paraId="2AC689B3" w14:textId="77777777" w:rsidR="00E56ED0" w:rsidRPr="001C3528" w:rsidRDefault="00E56ED0" w:rsidP="004168C6">
                        <w:pPr>
                          <w:spacing w:before="20" w:line="240" w:lineRule="auto"/>
                          <w:ind w:firstLine="0"/>
                          <w:jc w:val="center"/>
                          <w:rPr>
                            <w:sz w:val="18"/>
                          </w:rPr>
                        </w:pPr>
                        <w:r w:rsidRPr="004E7317">
                          <w:rPr>
                            <w:rFonts w:ascii="Times New Roman" w:hAnsi="Times New Roman"/>
                            <w:sz w:val="18"/>
                          </w:rPr>
                          <w:t>Подп</w:t>
                        </w:r>
                        <w:r w:rsidRPr="001C3528">
                          <w:rPr>
                            <w:sz w:val="18"/>
                          </w:rPr>
                          <w:t>.</w:t>
                        </w:r>
                      </w:p>
                    </w:txbxContent>
                  </v:textbox>
                </v:shape>
                <v:shape id="Text Box 218" o:spid="_x0000_s1062" type="#_x0000_t202" style="position:absolute;left:2949;top:6237;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" stroked="f">
                  <v:textbox inset="0,0,0,0">
                    <w:txbxContent>
                      <w:p w14:paraId="384C2FAE" w14:textId="77777777" w:rsidR="00E56ED0" w:rsidRPr="001C3528" w:rsidRDefault="00E56ED0" w:rsidP="004168C6">
                        <w:pPr>
                          <w:spacing w:before="20" w:line="240" w:lineRule="auto"/>
                          <w:ind w:firstLine="0"/>
                          <w:jc w:val="center"/>
                          <w:rPr>
                            <w:sz w:val="18"/>
                          </w:rPr>
                        </w:pPr>
                        <w:r w:rsidRPr="004E7317">
                          <w:rPr>
                            <w:rFonts w:ascii="Times New Roman" w:hAnsi="Times New Roman"/>
                            <w:sz w:val="18"/>
                          </w:rPr>
                          <w:t>№док</w:t>
                        </w:r>
                        <w:r w:rsidRPr="001C3528">
                          <w:rPr>
                            <w:sz w:val="18"/>
                          </w:rPr>
                          <w:t>.</w:t>
                        </w:r>
                      </w:p>
                    </w:txbxContent>
                  </v:textbox>
                </v:shape>
                <v:shape id="Text Box 219" o:spid="_x0000_s1063" type="#_x0000_t202" style="position:absolute;left:2382;top:623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" stroked="f">
                  <v:textbox inset="0,0,0,0">
                    <w:txbxContent>
                      <w:p w14:paraId="41F06F63" w14:textId="77777777" w:rsidR="00E56ED0" w:rsidRPr="001C3528" w:rsidRDefault="00E56ED0" w:rsidP="004168C6">
                        <w:pPr>
                          <w:spacing w:before="20" w:line="240" w:lineRule="auto"/>
                          <w:ind w:firstLine="0"/>
                          <w:jc w:val="center"/>
                          <w:rPr>
                            <w:sz w:val="18"/>
                          </w:rPr>
                        </w:pPr>
                        <w:r w:rsidRPr="004E7317">
                          <w:rPr>
                            <w:rFonts w:ascii="Times New Roman" w:hAnsi="Times New Roman"/>
                            <w:sz w:val="18"/>
                          </w:rPr>
                          <w:t>Лист</w:t>
                        </w:r>
                      </w:p>
                    </w:txbxContent>
                  </v:textbox>
                </v:shape>
                <v:shape id="Text Box 220" o:spid="_x0000_s1064" type="#_x0000_t202" style="position:absolute;left:1815;top:6237;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" stroked="f">
                  <v:textbox inset="0,0,0,0">
                    <w:txbxContent>
                      <w:p w14:paraId="299DC29F" w14:textId="77777777" w:rsidR="00E56ED0" w:rsidRPr="004168C6" w:rsidRDefault="00E56ED0" w:rsidP="004168C6">
                        <w:pPr>
                          <w:spacing w:before="20" w:line="240" w:lineRule="auto"/>
                          <w:ind w:firstLine="0"/>
                          <w:jc w:val="center"/>
                          <w:rPr>
                            <w:b/>
                            <w:sz w:val="16"/>
                            <w:szCs w:val="16"/>
                          </w:rPr>
                        </w:pPr>
                        <w:proofErr w:type="spellStart"/>
                        <w:r w:rsidRPr="004168C6">
                          <w:rPr>
                            <w:rFonts w:ascii="Times New Roman" w:hAnsi="Times New Roman"/>
                            <w:sz w:val="16"/>
                            <w:szCs w:val="16"/>
                          </w:rPr>
                          <w:t>Кол</w:t>
                        </w:r>
                        <w:r w:rsidRPr="004168C6">
                          <w:rPr>
                            <w:sz w:val="16"/>
                            <w:szCs w:val="16"/>
                          </w:rPr>
                          <w:t>.</w:t>
                        </w:r>
                        <w:r w:rsidRPr="004168C6">
                          <w:rPr>
                            <w:rFonts w:ascii="Times New Roman" w:hAnsi="Times New Roman"/>
                            <w:sz w:val="16"/>
                            <w:szCs w:val="16"/>
                          </w:rPr>
                          <w:t>уч</w:t>
                        </w:r>
                        <w:proofErr w:type="spellEnd"/>
                      </w:p>
                    </w:txbxContent>
                  </v:textbox>
                </v:shape>
                <v:shape id="Text Box 221" o:spid="_x0000_s1065" type="#_x0000_t202" style="position:absolute;left:1248;top:623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" stroked="f">
                  <v:textbox inset="0,0,0,0">
                    <w:txbxContent>
                      <w:p w14:paraId="48FD55FE" w14:textId="77777777" w:rsidR="00E56ED0" w:rsidRPr="004E7317" w:rsidRDefault="00E56ED0" w:rsidP="004168C6">
                        <w:pPr>
                          <w:spacing w:before="20" w:line="240" w:lineRule="auto"/>
                          <w:ind w:firstLine="0"/>
                          <w:jc w:val="center"/>
                          <w:rPr>
                            <w:rFonts w:ascii="Times New Roman" w:hAnsi="Times New Roman"/>
                            <w:sz w:val="18"/>
                          </w:rPr>
                        </w:pPr>
                        <w:r w:rsidRPr="004E7317">
                          <w:rPr>
                            <w:rFonts w:ascii="Times New Roman" w:hAnsi="Times New Roman"/>
                            <w:sz w:val="18"/>
                          </w:rPr>
                          <w:t>Изм.</w:t>
                        </w:r>
                      </w:p>
                    </w:txbxContent>
                  </v:textbox>
                </v:shape>
                <v:shapetype id="_x0000_t32" coordsize="21600,21600" o:spt="32" o:oned="t" path="m,l21600,21600e" filled="f">
                  <v:path arrowok="t" fillok="f" o:connecttype="none"/>
                  <o:lock v:ext="edit" shapetype="t"/>
                </v:shapetype>
                <v:shape id="AutoShape 222" o:spid="_x0000_s1066" type="#_x0000_t32" style="position:absolute;left:4933;top:5671;width:0;height:8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" strokeweight="1.5pt"/>
                <v:shape id="AutoShape 223" o:spid="_x0000_s1067" type="#_x0000_t32" style="position:absolute;left:1248;top:5954;width:36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" strokeweight="1pt"/>
                <v:shape id="AutoShape 224" o:spid="_x0000_s1068" type="#_x0000_t32" style="position:absolute;left:1248;top:6237;width:36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" strokeweight="1.5pt"/>
                <v:shape id="AutoShape 225" o:spid="_x0000_s1069" type="#_x0000_t32" style="position:absolute;left:1247;top:5670;width:1026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" strokeweight="1.5pt"/>
                <v:shape id="AutoShape 226" o:spid="_x0000_s1070" type="#_x0000_t32" style="position:absolute;left:10943;top:5670;width:1;height:8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" strokeweight="1.5pt"/>
                <v:shape id="AutoShape 227" o:spid="_x0000_s1071" type="#_x0000_t32" style="position:absolute;left:10943;top:6067;width:56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" strokeweight="1.5pt"/>
                <v:shape id="AutoShape 228" o:spid="_x0000_s1072" type="#_x0000_t32" style="position:absolute;left:1814;top:5670;width:0;height:8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" strokeweight="1.5pt"/>
                <v:shape id="AutoShape 229" o:spid="_x0000_s1073" type="#_x0000_t32" style="position:absolute;left:2948;top:5670;width:0;height:8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" strokeweight="1.5pt"/>
                <v:shape id="AutoShape 230" o:spid="_x0000_s1074" type="#_x0000_t32" style="position:absolute;left:2381;top:5670;width:0;height:8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" strokeweight="1.5pt"/>
                <v:shape id="AutoShape 231" o:spid="_x0000_s1075" type="#_x0000_t32" style="position:absolute;left:3515;top:5670;width:0;height:8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" strokeweight="1.5pt"/>
                <v:shape id="AutoShape 232" o:spid="_x0000_s1076" type="#_x0000_t32" style="position:absolute;left:4367;top:5671;width:0;height:8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" strokeweight="1.5pt"/>
                <v:shape id="AutoShape 233" o:spid="_x0000_s1077" type="#_x0000_t32" style="position:absolute;left:1247;top:5670;width:0;height:8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" strokeweight="1.5pt"/>
              </v:group>
              <v:group id="Group 234" o:spid="_x0000_s1078" style="position:absolute;left:567;top:11567;width:681;height:4819" coordorigin="5670,5670" coordsize="681,4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">
                <v:shape id="Text Box 235" o:spid="_x0000_s1079" type="#_x0000_t202" style="position:absolute;left:5954;top:5670;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" stroked="f">
                  <v:textbox style="layout-flow:vertical;mso-layout-flow-alt:bottom-to-top" inset="0,0,0,0">
                    <w:txbxContent>
                      <w:p w14:paraId="4D25C702" w14:textId="77777777" w:rsidR="00E56ED0" w:rsidRPr="001C3528" w:rsidRDefault="00E56ED0" w:rsidP="004E7317">
                        <w:pPr>
                          <w:spacing w:before="60"/>
                          <w:jc w:val="center"/>
                          <w:rPr>
                            <w:sz w:val="18"/>
                          </w:rPr>
                        </w:pPr>
                      </w:p>
                    </w:txbxContent>
                  </v:textbox>
                </v:shape>
                <v:shape id="Text Box 236" o:spid="_x0000_s1080" type="#_x0000_t202" style="position:absolute;left:5954;top:9071;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" stroked="f">
                  <v:textbox style="layout-flow:vertical;mso-layout-flow-alt:bottom-to-top" inset="0,0,0,0">
                    <w:txbxContent>
                      <w:p w14:paraId="53102E9D" w14:textId="77777777" w:rsidR="00E56ED0" w:rsidRPr="001C3528" w:rsidRDefault="00E56ED0" w:rsidP="004E7317">
                        <w:pPr>
                          <w:spacing w:before="60"/>
                          <w:jc w:val="center"/>
                          <w:rPr>
                            <w:sz w:val="18"/>
                          </w:rPr>
                        </w:pPr>
                      </w:p>
                    </w:txbxContent>
                  </v:textbox>
                </v:shape>
                <v:shape id="Text Box 237" o:spid="_x0000_s1081" type="#_x0000_t202" style="position:absolute;left:5670;top:7087;width:283;height:1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" stroked="f">
                  <v:textbox style="layout-flow:vertical;mso-layout-flow-alt:bottom-to-top" inset="0,0,0,0">
                    <w:txbxContent>
                      <w:p w14:paraId="59B9BC43" w14:textId="77777777" w:rsidR="00E56ED0" w:rsidRPr="00EC14C7" w:rsidRDefault="00E56ED0" w:rsidP="004E7317">
                        <w:pPr>
                          <w:spacing w:line="240" w:lineRule="auto"/>
                          <w:ind w:firstLine="0"/>
                          <w:jc w:val="center"/>
                          <w:rPr>
                            <w:rFonts w:ascii="Times New Roman" w:hAnsi="Times New Roman"/>
                            <w:sz w:val="18"/>
                          </w:rPr>
                        </w:pPr>
                        <w:r w:rsidRPr="00EC14C7">
                          <w:rPr>
                            <w:rFonts w:ascii="Times New Roman" w:hAnsi="Times New Roman"/>
                            <w:sz w:val="18"/>
                          </w:rPr>
                          <w:t>Подп. и дата</w:t>
                        </w:r>
                      </w:p>
                    </w:txbxContent>
                  </v:textbox>
                </v:shape>
                <v:shape id="Text Box 238" o:spid="_x0000_s1082" type="#_x0000_t202" style="position:absolute;left:5670;top:9072;width:283;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" stroked="f">
                  <v:textbox style="layout-flow:vertical;mso-layout-flow-alt:bottom-to-top" inset="0,0,0,0">
                    <w:txbxContent>
                      <w:p w14:paraId="2EF1457B" w14:textId="77777777" w:rsidR="00E56ED0" w:rsidRPr="004E7317" w:rsidRDefault="00E56ED0" w:rsidP="004E7317">
                        <w:pPr>
                          <w:spacing w:line="240" w:lineRule="auto"/>
                          <w:ind w:firstLine="0"/>
                          <w:jc w:val="center"/>
                          <w:rPr>
                            <w:rFonts w:ascii="Times New Roman" w:hAnsi="Times New Roman"/>
                            <w:sz w:val="18"/>
                            <w:szCs w:val="18"/>
                          </w:rPr>
                        </w:pPr>
                        <w:r w:rsidRPr="004E7317">
                          <w:rPr>
                            <w:rFonts w:ascii="Times New Roman" w:hAnsi="Times New Roman"/>
                            <w:sz w:val="18"/>
                            <w:szCs w:val="18"/>
                          </w:rPr>
                          <w:t>Инв. № подл.</w:t>
                        </w:r>
                      </w:p>
                    </w:txbxContent>
                  </v:textbox>
                </v:shape>
                <v:shape id="Text Box 239" o:spid="_x0000_s1083" type="#_x0000_t202" style="position:absolute;left:5670;top:5670;width:283;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" stroked="f">
                  <v:textbox style="layout-flow:vertical;mso-layout-flow-alt:bottom-to-top" inset="0,0,0,0">
                    <w:txbxContent>
                      <w:p w14:paraId="0C2A4DEC" w14:textId="77777777" w:rsidR="00E56ED0" w:rsidRPr="001C3528" w:rsidRDefault="00E56ED0" w:rsidP="004E7317">
                        <w:pPr>
                          <w:spacing w:line="240" w:lineRule="auto"/>
                          <w:ind w:firstLine="0"/>
                          <w:jc w:val="center"/>
                          <w:rPr>
                            <w:sz w:val="18"/>
                          </w:rPr>
                        </w:pPr>
                        <w:proofErr w:type="spellStart"/>
                        <w:r w:rsidRPr="004E7317">
                          <w:rPr>
                            <w:rFonts w:ascii="Times New Roman" w:hAnsi="Times New Roman"/>
                            <w:sz w:val="18"/>
                          </w:rPr>
                          <w:t>Взам</w:t>
                        </w:r>
                        <w:proofErr w:type="spellEnd"/>
                        <w:r w:rsidRPr="004E7317">
                          <w:rPr>
                            <w:rFonts w:ascii="Times New Roman" w:hAnsi="Times New Roman"/>
                            <w:sz w:val="18"/>
                          </w:rPr>
                          <w:t>. инв. №</w:t>
                        </w:r>
                      </w:p>
                    </w:txbxContent>
                  </v:textbox>
                </v:shape>
                <v:shape id="AutoShape 240" o:spid="_x0000_s1084" type="#_x0000_t32" style="position:absolute;left:5670;top:5670;width:0;height:48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" strokeweight="1.5pt"/>
                <v:shape id="AutoShape 241" o:spid="_x0000_s1085" type="#_x0000_t32" style="position:absolute;left:5954;top:5670;width:0;height:48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" strokeweight="1.5pt"/>
                <v:shape id="AutoShape 242" o:spid="_x0000_s1086" type="#_x0000_t32" style="position:absolute;left:5670;top:5670;width: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" strokeweight="1.5pt"/>
                <v:shape id="AutoShape 243" o:spid="_x0000_s1087" type="#_x0000_t32" style="position:absolute;left:5670;top:7088;width: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" strokeweight="1.5pt"/>
                <v:shape id="AutoShape 244" o:spid="_x0000_s1088" type="#_x0000_t32" style="position:absolute;left:5670;top:9072;width: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" strokeweight="1.5pt"/>
                <v:shape id="AutoShape 245" o:spid="_x0000_s1089" type="#_x0000_t32" style="position:absolute;left:5671;top:10489;width: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" strokeweight="1.5pt"/>
              </v:group>
              <v:group id="Group 246" o:spid="_x0000_s1090" style="position:absolute;left:1247;top:397;width:10263;height:15995" coordorigin="1247,397" coordsize="10263,15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shape id="AutoShape 248" o:spid="_x0000_s1091" type="#_x0000_t32" style="position:absolute;left:1247;top:397;width:10261;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" strokeweight="1.5pt"/>
                <v:shape id="AutoShape 249" o:spid="_x0000_s1092" type="#_x0000_t32" style="position:absolute;left:1247;top:397;width:0;height:159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" strokeweight="1.5pt"/>
                <v:shape id="AutoShape 250" o:spid="_x0000_s1093" type="#_x0000_t32" style="position:absolute;left:11510;top:405;width:0;height:159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" strokeweight="1.5pt"/>
                <v:shape id="AutoShape 251" o:spid="_x0000_s1094" type="#_x0000_t32" style="position:absolute;left:1247;top:16386;width:10261;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" strokeweight="1.5pt"/>
              </v:group>
              <w10:wrap anchorx="page" anchory="page"/>
            </v:group>
          </w:pict>
        </mc:Fallback>
      </mc:AlternateContent>
    </w:r>
  </w:p>
  <w:p w14:paraId="4E547155" w14:textId="77777777" w:rsidR="00E56ED0" w:rsidRDefault="00E56ED0" w:rsidP="00A8333D">
    <w:pPr>
      <w:pStyle w:val="a8"/>
      <w:tabs>
        <w:tab w:val="clear" w:pos="4677"/>
      </w:tab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F9A4EF" w14:textId="77777777" w:rsidR="00E56ED0" w:rsidRDefault="00E56ED0" w:rsidP="00EC6563">
    <w:pPr>
      <w:ind w:firstLine="0"/>
      <w:rPr>
        <w:noProof/>
        <w:sz w:val="20"/>
        <w:lang w:eastAsia="ru-RU"/>
      </w:rPr>
    </w:pPr>
    <w:r>
      <w:rPr>
        <w:noProof/>
        <w:sz w:val="20"/>
        <w:lang w:eastAsia="ru-RU"/>
      </w:rPr>
      <mc:AlternateContent>
        <mc:Choice Requires="wpg">
          <w:drawing>
            <wp:anchor distT="0" distB="0" distL="114300" distR="114300" simplePos="0" relativeHeight="251701760" behindDoc="0" locked="0" layoutInCell="1" allowOverlap="1" wp14:anchorId="0DF5C104" wp14:editId="27FA5CD1">
              <wp:simplePos x="0" y="0"/>
              <wp:positionH relativeFrom="page">
                <wp:posOffset>297712</wp:posOffset>
              </wp:positionH>
              <wp:positionV relativeFrom="page">
                <wp:posOffset>255181</wp:posOffset>
              </wp:positionV>
              <wp:extent cx="7057390" cy="10156825"/>
              <wp:effectExtent l="0" t="0" r="29210" b="34925"/>
              <wp:wrapNone/>
              <wp:docPr id="469" name="Группа 4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57390" cy="10156825"/>
                        <a:chOff x="397" y="397"/>
                        <a:chExt cx="11114" cy="15995"/>
                      </a:xfrm>
                    </wpg:grpSpPr>
                    <wpg:grpSp>
                      <wpg:cNvPr id="470" name="Group 106"/>
                      <wpg:cNvGrpSpPr>
                        <a:grpSpLocks/>
                      </wpg:cNvGrpSpPr>
                      <wpg:grpSpPr bwMode="auto">
                        <a:xfrm>
                          <a:off x="1247" y="14118"/>
                          <a:ext cx="10264" cy="2269"/>
                          <a:chOff x="1247" y="5670"/>
                          <a:chExt cx="10264" cy="2269"/>
                        </a:xfrm>
                      </wpg:grpSpPr>
                      <wps:wsp>
                        <wps:cNvPr id="471" name="Text Box 107"/>
                        <wps:cNvSpPr txBox="1">
                          <a:spLocks noChangeArrowheads="1"/>
                        </wps:cNvSpPr>
                        <wps:spPr bwMode="auto">
                          <a:xfrm>
                            <a:off x="4935" y="5670"/>
                            <a:ext cx="6576" cy="8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29645DD8" w14:textId="242EB5ED" w:rsidR="00E56ED0" w:rsidRPr="007B59C9" w:rsidRDefault="008435A3" w:rsidP="007B59C9">
                              <w:pPr>
                                <w:spacing w:before="240"/>
                                <w:ind w:firstLine="0"/>
                                <w:jc w:val="center"/>
                                <w:rPr>
                                  <w:b/>
                                  <w:sz w:val="28"/>
                                  <w:szCs w:val="28"/>
                                </w:rPr>
                              </w:pPr>
                              <w:sdt>
                                <w:sdtPr>
                                  <w:rPr>
                                    <w:rFonts w:ascii="Times New Roman" w:hAnsi="Times New Roman"/>
                                    <w:b/>
                                    <w:sz w:val="28"/>
                                    <w:szCs w:val="28"/>
                                  </w:rPr>
                                  <w:alias w:val="Шифр"/>
                                  <w:tag w:val=""/>
                                  <w:id w:val="1657876824"/>
                                  <w:dataBinding w:prefixMappings="xmlns:ns0='http://purl.org/dc/elements/1.1/' xmlns:ns1='http://schemas.openxmlformats.org/package/2006/metadata/core-properties' " w:xpath="/ns1:coreProperties[1]/ns1:category[1]" w:storeItemID="{6C3C8BC8-F283-45AE-878A-BAB7291924A1}"/>
                                  <w:text/>
                                </w:sdtPr>
                                <w:sdtEndPr/>
                                <w:sdtContent>
                                  <w:r w:rsidR="00E56ED0">
                                    <w:rPr>
                                      <w:rFonts w:ascii="Times New Roman" w:hAnsi="Times New Roman"/>
                                      <w:b/>
                                      <w:sz w:val="28"/>
                                      <w:szCs w:val="28"/>
                                    </w:rPr>
                                    <w:t>230-710</w:t>
                                  </w:r>
                                </w:sdtContent>
                              </w:sdt>
                              <w:r w:rsidR="00E56ED0">
                                <w:rPr>
                                  <w:rFonts w:ascii="Times New Roman" w:hAnsi="Times New Roman"/>
                                  <w:b/>
                                  <w:sz w:val="28"/>
                                  <w:szCs w:val="28"/>
                                </w:rPr>
                                <w:t>-</w:t>
                              </w:r>
                              <w:sdt>
                                <w:sdtPr>
                                  <w:rPr>
                                    <w:rFonts w:ascii="Times New Roman" w:hAnsi="Times New Roman"/>
                                    <w:b/>
                                    <w:sz w:val="28"/>
                                    <w:szCs w:val="28"/>
                                  </w:rPr>
                                  <w:alias w:val="Факс организации"/>
                                  <w:tag w:val=""/>
                                  <w:id w:val="1354700270"/>
                                  <w:dataBinding w:prefixMappings="xmlns:ns0='http://schemas.microsoft.com/office/2006/coverPageProps' " w:xpath="/ns0:CoverPageProperties[1]/ns0:CompanyFax[1]" w:storeItemID="{55AF091B-3C7A-41E3-B477-F2FDAA23CFDA}"/>
                                  <w:text/>
                                </w:sdtPr>
                                <w:sdtEndPr/>
                                <w:sdtContent>
                                  <w:r w:rsidR="00E56ED0">
                                    <w:rPr>
                                      <w:rFonts w:ascii="Times New Roman" w:hAnsi="Times New Roman"/>
                                      <w:b/>
                                      <w:sz w:val="28"/>
                                      <w:szCs w:val="28"/>
                                    </w:rPr>
                                    <w:t>СРД</w:t>
                                  </w:r>
                                </w:sdtContent>
                              </w:sdt>
                            </w:p>
                          </w:txbxContent>
                        </wps:txbx>
                        <wps:bodyPr rot="0" vert="horz" wrap="square" lIns="0" tIns="0" rIns="0" bIns="0" anchor="ctr" anchorCtr="0" upright="1">
                          <a:noAutofit/>
                        </wps:bodyPr>
                      </wps:wsp>
                      <wps:wsp>
                        <wps:cNvPr id="472" name="Text Box 108"/>
                        <wps:cNvSpPr txBox="1">
                          <a:spLocks noChangeArrowheads="1"/>
                        </wps:cNvSpPr>
                        <wps:spPr bwMode="auto">
                          <a:xfrm>
                            <a:off x="8675" y="7088"/>
                            <a:ext cx="2835" cy="8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2C4C055F" w14:textId="77777777" w:rsidR="00E56ED0" w:rsidRPr="00596ED4" w:rsidRDefault="00E56ED0" w:rsidP="007D2430">
                              <w:pPr>
                                <w:ind w:firstLine="0"/>
                                <w:jc w:val="center"/>
                                <w:rPr>
                                  <w:sz w:val="28"/>
                                </w:rPr>
                              </w:pPr>
                              <w:r w:rsidRPr="00665640">
                                <w:rPr>
                                  <w:rFonts w:ascii="Times New Roman" w:eastAsia="Times New Roman" w:hAnsi="Times New Roman"/>
                                  <w:noProof/>
                                  <w:sz w:val="24"/>
                                  <w:lang w:eastAsia="ru-RU"/>
                                </w:rPr>
                                <w:drawing>
                                  <wp:inline distT="0" distB="0" distL="0" distR="0" wp14:anchorId="6C30BBC7" wp14:editId="24A0AAB8">
                                    <wp:extent cx="1266825" cy="504825"/>
                                    <wp:effectExtent l="0" t="0" r="9525" b="9525"/>
                                    <wp:docPr id="56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
                                              <a:extLst>
                                                <a:ext uri="{28A0092B-C50C-407E-A947-70E740481C1C}">
                                                  <a14:useLocalDpi xmlns:a14="http://schemas.microsoft.com/office/drawing/2010/main" val="0"/>
                                                </a:ext>
                                              </a:extLst>
                                            </a:blip>
                                            <a:srcRect t="12091" b="16833"/>
                                            <a:stretch>
                                              <a:fillRect/>
                                            </a:stretch>
                                          </pic:blipFill>
                                          <pic:spPr bwMode="auto">
                                            <a:xfrm>
                                              <a:off x="0" y="0"/>
                                              <a:ext cx="1266825" cy="504825"/>
                                            </a:xfrm>
                                            <a:prstGeom prst="rect">
                                              <a:avLst/>
                                            </a:prstGeom>
                                            <a:noFill/>
                                            <a:ln>
                                              <a:noFill/>
                                            </a:ln>
                                          </pic:spPr>
                                        </pic:pic>
                                      </a:graphicData>
                                    </a:graphic>
                                  </wp:inline>
                                </w:drawing>
                              </w:r>
                            </w:p>
                          </w:txbxContent>
                        </wps:txbx>
                        <wps:bodyPr rot="0" vert="horz" wrap="square" lIns="0" tIns="0" rIns="0" bIns="0" anchor="t" anchorCtr="0" upright="1">
                          <a:noAutofit/>
                        </wps:bodyPr>
                      </wps:wsp>
                      <wps:wsp>
                        <wps:cNvPr id="473" name="Text Box 109"/>
                        <wps:cNvSpPr txBox="1">
                          <a:spLocks noChangeArrowheads="1"/>
                        </wps:cNvSpPr>
                        <wps:spPr bwMode="auto">
                          <a:xfrm>
                            <a:off x="10376" y="6804"/>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1B84FA25" w14:textId="5F5A10BA" w:rsidR="00E56ED0" w:rsidRPr="007D2430" w:rsidRDefault="00E56ED0" w:rsidP="002C607A">
                              <w:pPr>
                                <w:spacing w:line="240" w:lineRule="auto"/>
                                <w:ind w:firstLine="0"/>
                                <w:jc w:val="center"/>
                                <w:rPr>
                                  <w:rFonts w:ascii="Times New Roman" w:hAnsi="Times New Roman"/>
                                </w:rPr>
                              </w:pPr>
                              <w:r w:rsidRPr="007D2430">
                                <w:rPr>
                                  <w:rFonts w:ascii="Times New Roman" w:hAnsi="Times New Roman"/>
                                </w:rPr>
                                <w:fldChar w:fldCharType="begin"/>
                              </w:r>
                              <w:r w:rsidRPr="007D2430">
                                <w:rPr>
                                  <w:rFonts w:ascii="Times New Roman" w:hAnsi="Times New Roman"/>
                                </w:rPr>
                                <w:instrText xml:space="preserve"> SECTIONPAGES  </w:instrText>
                              </w:r>
                              <w:r w:rsidRPr="007D2430">
                                <w:rPr>
                                  <w:rFonts w:ascii="Times New Roman" w:hAnsi="Times New Roman"/>
                                </w:rPr>
                                <w:fldChar w:fldCharType="separate"/>
                              </w:r>
                              <w:r w:rsidR="008435A3">
                                <w:rPr>
                                  <w:rFonts w:ascii="Times New Roman" w:hAnsi="Times New Roman"/>
                                  <w:noProof/>
                                </w:rPr>
                                <w:t>1</w:t>
                              </w:r>
                              <w:r w:rsidRPr="007D2430">
                                <w:rPr>
                                  <w:rFonts w:ascii="Times New Roman" w:hAnsi="Times New Roman"/>
                                </w:rPr>
                                <w:fldChar w:fldCharType="end"/>
                              </w:r>
                            </w:p>
                          </w:txbxContent>
                        </wps:txbx>
                        <wps:bodyPr rot="0" vert="horz" wrap="square" lIns="0" tIns="0" rIns="0" bIns="0" anchor="ctr" anchorCtr="0" upright="1">
                          <a:noAutofit/>
                        </wps:bodyPr>
                      </wps:wsp>
                      <wps:wsp>
                        <wps:cNvPr id="474" name="Text Box 110"/>
                        <wps:cNvSpPr txBox="1">
                          <a:spLocks noChangeArrowheads="1"/>
                        </wps:cNvSpPr>
                        <wps:spPr bwMode="auto">
                          <a:xfrm>
                            <a:off x="9526" y="6804"/>
                            <a:ext cx="850"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77A22F23" w14:textId="77777777" w:rsidR="00E56ED0" w:rsidRPr="00016141" w:rsidRDefault="00E56ED0" w:rsidP="002C607A">
                              <w:pPr>
                                <w:spacing w:line="240" w:lineRule="auto"/>
                                <w:ind w:firstLine="0"/>
                                <w:jc w:val="center"/>
                                <w:rPr>
                                  <w:rFonts w:ascii="Times New Roman" w:hAnsi="Times New Roman"/>
                                </w:rPr>
                              </w:pPr>
                              <w:r w:rsidRPr="00016141">
                                <w:rPr>
                                  <w:rFonts w:ascii="Times New Roman" w:hAnsi="Times New Roman"/>
                                </w:rPr>
                                <w:fldChar w:fldCharType="begin"/>
                              </w:r>
                              <w:r w:rsidRPr="00016141">
                                <w:rPr>
                                  <w:rFonts w:ascii="Times New Roman" w:hAnsi="Times New Roman"/>
                                </w:rPr>
                                <w:instrText xml:space="preserve"> PAGE   \* MERGEFORMAT </w:instrText>
                              </w:r>
                              <w:r w:rsidRPr="00016141">
                                <w:rPr>
                                  <w:rFonts w:ascii="Times New Roman" w:hAnsi="Times New Roman"/>
                                </w:rPr>
                                <w:fldChar w:fldCharType="separate"/>
                              </w:r>
                              <w:r w:rsidR="001902C0">
                                <w:rPr>
                                  <w:rFonts w:ascii="Times New Roman" w:hAnsi="Times New Roman"/>
                                  <w:noProof/>
                                </w:rPr>
                                <w:t>1</w:t>
                              </w:r>
                              <w:r w:rsidRPr="00016141">
                                <w:rPr>
                                  <w:rFonts w:ascii="Times New Roman" w:hAnsi="Times New Roman"/>
                                </w:rPr>
                                <w:fldChar w:fldCharType="end"/>
                              </w:r>
                            </w:p>
                          </w:txbxContent>
                        </wps:txbx>
                        <wps:bodyPr rot="0" vert="horz" wrap="square" lIns="0" tIns="0" rIns="0" bIns="0" anchor="ctr" anchorCtr="0" upright="1">
                          <a:noAutofit/>
                        </wps:bodyPr>
                      </wps:wsp>
                      <wps:wsp>
                        <wps:cNvPr id="475" name="Text Box 111"/>
                        <wps:cNvSpPr txBox="1">
                          <a:spLocks noChangeArrowheads="1"/>
                        </wps:cNvSpPr>
                        <wps:spPr bwMode="auto">
                          <a:xfrm>
                            <a:off x="8675" y="6804"/>
                            <a:ext cx="850"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sdt>
                              <w:sdtPr>
                                <w:rPr>
                                  <w:rFonts w:ascii="Times New Roman" w:hAnsi="Times New Roman"/>
                                  <w:sz w:val="24"/>
                                </w:rPr>
                                <w:alias w:val="Адрес электронной почты организации"/>
                                <w:tag w:val=""/>
                                <w:id w:val="-1579746328"/>
                                <w:dataBinding w:prefixMappings="xmlns:ns0='http://schemas.microsoft.com/office/2006/coverPageProps' " w:xpath="/ns0:CoverPageProperties[1]/ns0:CompanyEmail[1]" w:storeItemID="{55AF091B-3C7A-41E3-B477-F2FDAA23CFDA}"/>
                                <w:text/>
                              </w:sdtPr>
                              <w:sdtEndPr/>
                              <w:sdtContent>
                                <w:p w14:paraId="631CA9F6" w14:textId="0D7222A1" w:rsidR="00E56ED0" w:rsidRPr="001C08F5" w:rsidRDefault="00E56ED0" w:rsidP="008073DF">
                                  <w:pPr>
                                    <w:spacing w:before="20" w:line="240" w:lineRule="auto"/>
                                    <w:ind w:firstLine="0"/>
                                    <w:jc w:val="center"/>
                                    <w:rPr>
                                      <w:rFonts w:ascii="Times New Roman" w:hAnsi="Times New Roman"/>
                                      <w:sz w:val="24"/>
                                    </w:rPr>
                                  </w:pPr>
                                  <w:r>
                                    <w:rPr>
                                      <w:rFonts w:ascii="Times New Roman" w:hAnsi="Times New Roman"/>
                                      <w:sz w:val="24"/>
                                    </w:rPr>
                                    <w:t>Р</w:t>
                                  </w:r>
                                </w:p>
                              </w:sdtContent>
                            </w:sdt>
                          </w:txbxContent>
                        </wps:txbx>
                        <wps:bodyPr rot="0" vert="horz" wrap="square" lIns="0" tIns="0" rIns="0" bIns="0" anchor="ctr" anchorCtr="0" upright="1">
                          <a:noAutofit/>
                        </wps:bodyPr>
                      </wps:wsp>
                      <wps:wsp>
                        <wps:cNvPr id="476" name="Text Box 112"/>
                        <wps:cNvSpPr txBox="1">
                          <a:spLocks noChangeArrowheads="1"/>
                        </wps:cNvSpPr>
                        <wps:spPr bwMode="auto">
                          <a:xfrm>
                            <a:off x="10376" y="6521"/>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6EFE4A23" w14:textId="77777777" w:rsidR="00E56ED0" w:rsidRPr="007D2430" w:rsidRDefault="00E56ED0" w:rsidP="007D2430">
                              <w:pPr>
                                <w:ind w:firstLine="0"/>
                                <w:jc w:val="center"/>
                                <w:rPr>
                                  <w:rFonts w:ascii="Times New Roman" w:hAnsi="Times New Roman"/>
                                </w:rPr>
                              </w:pPr>
                              <w:r w:rsidRPr="007D2430">
                                <w:rPr>
                                  <w:rFonts w:ascii="Times New Roman" w:hAnsi="Times New Roman"/>
                                  <w:sz w:val="20"/>
                                  <w:szCs w:val="16"/>
                                </w:rPr>
                                <w:t>Листов</w:t>
                              </w:r>
                            </w:p>
                          </w:txbxContent>
                        </wps:txbx>
                        <wps:bodyPr rot="0" vert="horz" wrap="square" lIns="0" tIns="0" rIns="0" bIns="0" anchor="ctr" anchorCtr="0" upright="1">
                          <a:noAutofit/>
                        </wps:bodyPr>
                      </wps:wsp>
                      <wps:wsp>
                        <wps:cNvPr id="477" name="Text Box 113"/>
                        <wps:cNvSpPr txBox="1">
                          <a:spLocks noChangeArrowheads="1"/>
                        </wps:cNvSpPr>
                        <wps:spPr bwMode="auto">
                          <a:xfrm>
                            <a:off x="9526" y="6521"/>
                            <a:ext cx="850"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3E62C84A" w14:textId="77777777" w:rsidR="00E56ED0" w:rsidRPr="007D2430" w:rsidRDefault="00E56ED0" w:rsidP="007D2430">
                              <w:pPr>
                                <w:ind w:firstLine="0"/>
                                <w:jc w:val="center"/>
                                <w:rPr>
                                  <w:rFonts w:ascii="Times New Roman" w:hAnsi="Times New Roman"/>
                                </w:rPr>
                              </w:pPr>
                              <w:r w:rsidRPr="007D2430">
                                <w:rPr>
                                  <w:rFonts w:ascii="Times New Roman" w:hAnsi="Times New Roman"/>
                                  <w:sz w:val="20"/>
                                  <w:szCs w:val="16"/>
                                </w:rPr>
                                <w:t>Лист</w:t>
                              </w:r>
                            </w:p>
                          </w:txbxContent>
                        </wps:txbx>
                        <wps:bodyPr rot="0" vert="horz" wrap="square" lIns="0" tIns="0" rIns="0" bIns="0" anchor="ctr" anchorCtr="0" upright="1">
                          <a:noAutofit/>
                        </wps:bodyPr>
                      </wps:wsp>
                      <wps:wsp>
                        <wps:cNvPr id="478" name="Text Box 114"/>
                        <wps:cNvSpPr txBox="1">
                          <a:spLocks noChangeArrowheads="1"/>
                        </wps:cNvSpPr>
                        <wps:spPr bwMode="auto">
                          <a:xfrm>
                            <a:off x="8675" y="6521"/>
                            <a:ext cx="850"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1F647D65" w14:textId="77777777" w:rsidR="00E56ED0" w:rsidRPr="007D2430" w:rsidRDefault="00E56ED0" w:rsidP="007D2430">
                              <w:pPr>
                                <w:ind w:firstLine="0"/>
                                <w:jc w:val="center"/>
                                <w:rPr>
                                  <w:rFonts w:ascii="Times New Roman" w:hAnsi="Times New Roman"/>
                                </w:rPr>
                              </w:pPr>
                              <w:r w:rsidRPr="007D2430">
                                <w:rPr>
                                  <w:rFonts w:ascii="Times New Roman" w:hAnsi="Times New Roman"/>
                                  <w:sz w:val="20"/>
                                  <w:szCs w:val="16"/>
                                </w:rPr>
                                <w:t>Стадия</w:t>
                              </w:r>
                            </w:p>
                          </w:txbxContent>
                        </wps:txbx>
                        <wps:bodyPr rot="0" vert="horz" wrap="square" lIns="0" tIns="0" rIns="0" bIns="0" anchor="ctr" anchorCtr="0" upright="1">
                          <a:noAutofit/>
                        </wps:bodyPr>
                      </wps:wsp>
                      <wps:wsp>
                        <wps:cNvPr id="479" name="Text Box 115"/>
                        <wps:cNvSpPr txBox="1">
                          <a:spLocks noChangeArrowheads="1"/>
                        </wps:cNvSpPr>
                        <wps:spPr bwMode="auto">
                          <a:xfrm>
                            <a:off x="4933" y="6521"/>
                            <a:ext cx="3742" cy="1417"/>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2F346585" w14:textId="7C58562E" w:rsidR="00E56ED0" w:rsidRPr="00BB7F91" w:rsidRDefault="00E56ED0" w:rsidP="00BB7F91">
                              <w:pPr>
                                <w:spacing w:line="240" w:lineRule="auto"/>
                                <w:ind w:firstLine="0"/>
                                <w:jc w:val="center"/>
                                <w:rPr>
                                  <w:rFonts w:ascii="Times New Roman" w:hAnsi="Times New Roman"/>
                                  <w:b/>
                                  <w:bCs/>
                                  <w:sz w:val="24"/>
                                </w:rPr>
                              </w:pPr>
                              <w:r>
                                <w:rPr>
                                  <w:rFonts w:ascii="Times New Roman" w:hAnsi="Times New Roman"/>
                                  <w:b/>
                                  <w:bCs/>
                                  <w:sz w:val="24"/>
                                </w:rPr>
                                <w:t>Состав рабочей документации</w:t>
                              </w:r>
                            </w:p>
                          </w:txbxContent>
                        </wps:txbx>
                        <wps:bodyPr rot="0" vert="horz" wrap="square" lIns="0" tIns="0" rIns="0" bIns="0" anchor="ctr" anchorCtr="0" upright="1">
                          <a:noAutofit/>
                        </wps:bodyPr>
                      </wps:wsp>
                      <wps:wsp>
                        <wps:cNvPr id="480" name="Text Box 116"/>
                        <wps:cNvSpPr txBox="1">
                          <a:spLocks noChangeArrowheads="1"/>
                        </wps:cNvSpPr>
                        <wps:spPr bwMode="auto">
                          <a:xfrm>
                            <a:off x="4366" y="680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imes New Roman" w:hAnsi="Times New Roman"/>
                                  <w:sz w:val="12"/>
                                  <w:szCs w:val="12"/>
                                </w:rPr>
                                <w:alias w:val="Примечания"/>
                                <w:tag w:val=""/>
                                <w:id w:val="222577102"/>
                                <w:dataBinding w:prefixMappings="xmlns:ns0='http://purl.org/dc/elements/1.1/' xmlns:ns1='http://schemas.openxmlformats.org/package/2006/metadata/core-properties' " w:xpath="/ns1:coreProperties[1]/ns0:description[1]" w:storeItemID="{6C3C8BC8-F283-45AE-878A-BAB7291924A1}"/>
                                <w:text w:multiLine="1"/>
                              </w:sdtPr>
                              <w:sdtEndPr>
                                <w:rPr>
                                  <w:w w:val="96"/>
                                </w:rPr>
                              </w:sdtEndPr>
                              <w:sdtContent>
                                <w:p w14:paraId="51B23A04" w14:textId="7ED72C53" w:rsidR="00E56ED0" w:rsidRPr="00591882" w:rsidRDefault="00E56ED0" w:rsidP="00591882">
                                  <w:pPr>
                                    <w:spacing w:line="240" w:lineRule="auto"/>
                                    <w:ind w:firstLine="0"/>
                                    <w:jc w:val="center"/>
                                    <w:rPr>
                                      <w:sz w:val="16"/>
                                      <w:szCs w:val="16"/>
                                    </w:rPr>
                                  </w:pPr>
                                  <w:r>
                                    <w:rPr>
                                      <w:rFonts w:ascii="Times New Roman" w:hAnsi="Times New Roman"/>
                                      <w:sz w:val="12"/>
                                      <w:szCs w:val="12"/>
                                    </w:rPr>
                                    <w:t>06.07.2023</w:t>
                                  </w:r>
                                </w:p>
                              </w:sdtContent>
                            </w:sdt>
                          </w:txbxContent>
                        </wps:txbx>
                        <wps:bodyPr rot="0" vert="horz" wrap="square" lIns="0" tIns="0" rIns="0" bIns="0" anchor="ctr" anchorCtr="0" upright="1">
                          <a:noAutofit/>
                        </wps:bodyPr>
                      </wps:wsp>
                      <wps:wsp>
                        <wps:cNvPr id="481" name="Text Box 117"/>
                        <wps:cNvSpPr txBox="1">
                          <a:spLocks noChangeArrowheads="1"/>
                        </wps:cNvSpPr>
                        <wps:spPr bwMode="auto">
                          <a:xfrm>
                            <a:off x="1247" y="7371"/>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7032A45E" w14:textId="77777777" w:rsidR="00E56ED0" w:rsidRPr="00066AA7" w:rsidRDefault="00E56ED0" w:rsidP="00FA1C95">
                              <w:pPr>
                                <w:spacing w:before="20" w:line="240" w:lineRule="auto"/>
                                <w:ind w:firstLine="0"/>
                                <w:jc w:val="center"/>
                                <w:rPr>
                                  <w:rFonts w:ascii="Times New Roman" w:hAnsi="Times New Roman"/>
                                  <w:sz w:val="20"/>
                                  <w:szCs w:val="20"/>
                                </w:rPr>
                              </w:pPr>
                              <w:r w:rsidRPr="00066AA7">
                                <w:rPr>
                                  <w:rFonts w:ascii="Times New Roman" w:hAnsi="Times New Roman"/>
                                  <w:sz w:val="20"/>
                                  <w:szCs w:val="20"/>
                                </w:rPr>
                                <w:t>Н</w:t>
                              </w:r>
                              <w:r>
                                <w:rPr>
                                  <w:rFonts w:ascii="Times New Roman" w:hAnsi="Times New Roman"/>
                                  <w:sz w:val="20"/>
                                  <w:szCs w:val="20"/>
                                </w:rPr>
                                <w:t>. контр.</w:t>
                              </w:r>
                            </w:p>
                          </w:txbxContent>
                        </wps:txbx>
                        <wps:bodyPr rot="0" vert="horz" wrap="square" lIns="0" tIns="0" rIns="0" bIns="0" anchor="t" anchorCtr="0" upright="1">
                          <a:noAutofit/>
                        </wps:bodyPr>
                      </wps:wsp>
                      <wps:wsp>
                        <wps:cNvPr id="482" name="Text Box 118"/>
                        <wps:cNvSpPr txBox="1">
                          <a:spLocks noChangeArrowheads="1"/>
                        </wps:cNvSpPr>
                        <wps:spPr bwMode="auto">
                          <a:xfrm>
                            <a:off x="1247" y="6804"/>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0AA2967" w14:textId="77777777" w:rsidR="00E56ED0" w:rsidRPr="007A6C62" w:rsidRDefault="00E56ED0" w:rsidP="00FA1C95">
                              <w:pPr>
                                <w:spacing w:line="240" w:lineRule="auto"/>
                                <w:ind w:firstLine="0"/>
                                <w:contextualSpacing/>
                                <w:jc w:val="center"/>
                                <w:rPr>
                                  <w:rFonts w:ascii="Times New Roman" w:hAnsi="Times New Roman"/>
                                </w:rPr>
                              </w:pPr>
                              <w:r w:rsidRPr="007A6C62">
                                <w:rPr>
                                  <w:rFonts w:ascii="Times New Roman" w:hAnsi="Times New Roman"/>
                                  <w:sz w:val="20"/>
                                  <w:szCs w:val="16"/>
                                </w:rPr>
                                <w:t>Проверил</w:t>
                              </w:r>
                            </w:p>
                          </w:txbxContent>
                        </wps:txbx>
                        <wps:bodyPr rot="0" vert="horz" wrap="square" lIns="0" tIns="0" rIns="0" bIns="0" anchor="ctr" anchorCtr="0" upright="1">
                          <a:noAutofit/>
                        </wps:bodyPr>
                      </wps:wsp>
                      <wps:wsp>
                        <wps:cNvPr id="483" name="Text Box 119"/>
                        <wps:cNvSpPr txBox="1">
                          <a:spLocks noChangeArrowheads="1"/>
                        </wps:cNvSpPr>
                        <wps:spPr bwMode="auto">
                          <a:xfrm>
                            <a:off x="1247" y="6521"/>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369EEE4B" w14:textId="77777777" w:rsidR="00E56ED0" w:rsidRPr="007A6C62" w:rsidRDefault="00E56ED0" w:rsidP="00FA1C95">
                              <w:pPr>
                                <w:spacing w:line="240" w:lineRule="auto"/>
                                <w:ind w:firstLine="0"/>
                                <w:jc w:val="center"/>
                                <w:rPr>
                                  <w:sz w:val="20"/>
                                  <w:szCs w:val="20"/>
                                </w:rPr>
                              </w:pPr>
                              <w:proofErr w:type="spellStart"/>
                              <w:r w:rsidRPr="007A6C62">
                                <w:rPr>
                                  <w:rFonts w:ascii="Times New Roman" w:hAnsi="Times New Roman"/>
                                  <w:sz w:val="20"/>
                                  <w:szCs w:val="20"/>
                                </w:rPr>
                                <w:t>Разраб</w:t>
                              </w:r>
                              <w:proofErr w:type="spellEnd"/>
                              <w:r>
                                <w:rPr>
                                  <w:rFonts w:ascii="Times New Roman" w:hAnsi="Times New Roman"/>
                                  <w:sz w:val="20"/>
                                  <w:szCs w:val="20"/>
                                </w:rPr>
                                <w:t>.</w:t>
                              </w:r>
                            </w:p>
                          </w:txbxContent>
                        </wps:txbx>
                        <wps:bodyPr rot="0" vert="horz" wrap="square" lIns="0" tIns="0" rIns="0" bIns="0" anchor="ctr" anchorCtr="0" upright="1">
                          <a:noAutofit/>
                        </wps:bodyPr>
                      </wps:wsp>
                      <wps:wsp>
                        <wps:cNvPr id="484" name="Text Box 120"/>
                        <wps:cNvSpPr txBox="1">
                          <a:spLocks noChangeArrowheads="1"/>
                        </wps:cNvSpPr>
                        <wps:spPr bwMode="auto">
                          <a:xfrm>
                            <a:off x="2948" y="6237"/>
                            <a:ext cx="567"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4E71D0EB" w14:textId="77777777" w:rsidR="00E56ED0" w:rsidRPr="002C607A" w:rsidRDefault="00E56ED0" w:rsidP="002C607A">
                              <w:pPr>
                                <w:spacing w:line="240" w:lineRule="auto"/>
                                <w:ind w:firstLine="0"/>
                                <w:jc w:val="center"/>
                                <w:rPr>
                                  <w:rFonts w:ascii="Times New Roman" w:hAnsi="Times New Roman"/>
                                  <w:sz w:val="18"/>
                                  <w:szCs w:val="16"/>
                                </w:rPr>
                              </w:pPr>
                              <w:r w:rsidRPr="002C607A">
                                <w:rPr>
                                  <w:rFonts w:ascii="Times New Roman" w:hAnsi="Times New Roman"/>
                                  <w:sz w:val="18"/>
                                  <w:szCs w:val="16"/>
                                </w:rPr>
                                <w:t>№док.</w:t>
                              </w:r>
                            </w:p>
                          </w:txbxContent>
                        </wps:txbx>
                        <wps:bodyPr rot="0" vert="horz" wrap="square" lIns="0" tIns="0" rIns="0" bIns="0" anchor="ctr" anchorCtr="0" upright="1">
                          <a:noAutofit/>
                        </wps:bodyPr>
                      </wps:wsp>
                      <wps:wsp>
                        <wps:cNvPr id="485" name="Text Box 121"/>
                        <wps:cNvSpPr txBox="1">
                          <a:spLocks noChangeArrowheads="1"/>
                        </wps:cNvSpPr>
                        <wps:spPr bwMode="auto">
                          <a:xfrm>
                            <a:off x="2381" y="6237"/>
                            <a:ext cx="567"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6ACF93DE" w14:textId="77777777" w:rsidR="00E56ED0" w:rsidRPr="002C607A" w:rsidRDefault="00E56ED0" w:rsidP="002C607A">
                              <w:pPr>
                                <w:spacing w:line="240" w:lineRule="auto"/>
                                <w:ind w:firstLine="0"/>
                                <w:jc w:val="center"/>
                                <w:rPr>
                                  <w:rFonts w:ascii="Times New Roman" w:hAnsi="Times New Roman"/>
                                  <w:sz w:val="18"/>
                                </w:rPr>
                              </w:pPr>
                              <w:r w:rsidRPr="002C607A">
                                <w:rPr>
                                  <w:rFonts w:ascii="Times New Roman" w:hAnsi="Times New Roman"/>
                                  <w:sz w:val="18"/>
                                </w:rPr>
                                <w:t>Лист</w:t>
                              </w:r>
                            </w:p>
                          </w:txbxContent>
                        </wps:txbx>
                        <wps:bodyPr rot="0" vert="horz" wrap="square" lIns="0" tIns="0" rIns="0" bIns="0" anchor="ctr" anchorCtr="0" upright="1">
                          <a:noAutofit/>
                        </wps:bodyPr>
                      </wps:wsp>
                      <wps:wsp>
                        <wps:cNvPr id="486" name="Text Box 122"/>
                        <wps:cNvSpPr txBox="1">
                          <a:spLocks noChangeArrowheads="1"/>
                        </wps:cNvSpPr>
                        <wps:spPr bwMode="auto">
                          <a:xfrm>
                            <a:off x="1814" y="6237"/>
                            <a:ext cx="567"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1E628C50" w14:textId="77777777" w:rsidR="00E56ED0" w:rsidRPr="00596ED4" w:rsidRDefault="00E56ED0" w:rsidP="001A7CFB">
                              <w:pPr>
                                <w:spacing w:after="40" w:line="240" w:lineRule="auto"/>
                                <w:ind w:firstLine="0"/>
                                <w:jc w:val="center"/>
                                <w:rPr>
                                  <w:sz w:val="18"/>
                                  <w:szCs w:val="16"/>
                                </w:rPr>
                              </w:pPr>
                              <w:proofErr w:type="spellStart"/>
                              <w:r w:rsidRPr="002C607A">
                                <w:rPr>
                                  <w:rFonts w:ascii="Times New Roman" w:hAnsi="Times New Roman"/>
                                  <w:sz w:val="16"/>
                                  <w:szCs w:val="16"/>
                                </w:rPr>
                                <w:t>Кол.уч</w:t>
                              </w:r>
                              <w:proofErr w:type="spellEnd"/>
                              <w:r w:rsidRPr="00596ED4">
                                <w:rPr>
                                  <w:sz w:val="18"/>
                                  <w:szCs w:val="16"/>
                                </w:rPr>
                                <w:t>.</w:t>
                              </w:r>
                            </w:p>
                          </w:txbxContent>
                        </wps:txbx>
                        <wps:bodyPr rot="0" vert="horz" wrap="square" lIns="0" tIns="0" rIns="0" bIns="0" anchor="ctr" anchorCtr="0" upright="1">
                          <a:noAutofit/>
                        </wps:bodyPr>
                      </wps:wsp>
                      <wps:wsp>
                        <wps:cNvPr id="487" name="Text Box 123"/>
                        <wps:cNvSpPr txBox="1">
                          <a:spLocks noChangeArrowheads="1"/>
                        </wps:cNvSpPr>
                        <wps:spPr bwMode="auto">
                          <a:xfrm>
                            <a:off x="1247" y="6237"/>
                            <a:ext cx="567"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2FF224EA" w14:textId="77777777" w:rsidR="00E56ED0" w:rsidRPr="002C607A" w:rsidRDefault="00E56ED0" w:rsidP="002C607A">
                              <w:pPr>
                                <w:spacing w:line="240" w:lineRule="auto"/>
                                <w:ind w:firstLine="0"/>
                                <w:jc w:val="center"/>
                                <w:rPr>
                                  <w:rFonts w:ascii="Times New Roman" w:hAnsi="Times New Roman"/>
                                  <w:sz w:val="18"/>
                                </w:rPr>
                              </w:pPr>
                              <w:r w:rsidRPr="002C607A">
                                <w:rPr>
                                  <w:rFonts w:ascii="Times New Roman" w:hAnsi="Times New Roman"/>
                                  <w:sz w:val="18"/>
                                </w:rPr>
                                <w:t>Изм.</w:t>
                              </w:r>
                            </w:p>
                          </w:txbxContent>
                        </wps:txbx>
                        <wps:bodyPr rot="0" vert="horz" wrap="square" lIns="0" tIns="0" rIns="0" bIns="0" anchor="ctr" anchorCtr="0" upright="1">
                          <a:noAutofit/>
                        </wps:bodyPr>
                      </wps:wsp>
                      <wps:wsp>
                        <wps:cNvPr id="488" name="Text Box 124"/>
                        <wps:cNvSpPr txBox="1">
                          <a:spLocks noChangeArrowheads="1"/>
                        </wps:cNvSpPr>
                        <wps:spPr bwMode="auto">
                          <a:xfrm>
                            <a:off x="4366"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DE3E2F" w14:textId="77777777" w:rsidR="00E56ED0" w:rsidRPr="00FF0FCB" w:rsidRDefault="00E56ED0" w:rsidP="007D2430">
                              <w:pPr>
                                <w:spacing w:before="20"/>
                                <w:jc w:val="center"/>
                                <w:rPr>
                                  <w:sz w:val="18"/>
                                  <w:szCs w:val="16"/>
                                </w:rPr>
                              </w:pPr>
                            </w:p>
                          </w:txbxContent>
                        </wps:txbx>
                        <wps:bodyPr rot="0" vert="horz" wrap="square" lIns="0" tIns="0" rIns="0" bIns="0" anchor="t" anchorCtr="0" upright="1">
                          <a:noAutofit/>
                        </wps:bodyPr>
                      </wps:wsp>
                      <wps:wsp>
                        <wps:cNvPr id="489" name="Text Box 125"/>
                        <wps:cNvSpPr txBox="1">
                          <a:spLocks noChangeArrowheads="1"/>
                        </wps:cNvSpPr>
                        <wps:spPr bwMode="auto">
                          <a:xfrm>
                            <a:off x="2948"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BF8B12" w14:textId="77777777" w:rsidR="00E56ED0" w:rsidRPr="00FF0FCB" w:rsidRDefault="00E56ED0" w:rsidP="007D2430">
                              <w:pPr>
                                <w:spacing w:before="20"/>
                                <w:jc w:val="center"/>
                                <w:rPr>
                                  <w:sz w:val="18"/>
                                  <w:szCs w:val="16"/>
                                </w:rPr>
                              </w:pPr>
                            </w:p>
                          </w:txbxContent>
                        </wps:txbx>
                        <wps:bodyPr rot="0" vert="horz" wrap="square" lIns="0" tIns="0" rIns="0" bIns="0" anchor="t" anchorCtr="0" upright="1">
                          <a:noAutofit/>
                        </wps:bodyPr>
                      </wps:wsp>
                      <wps:wsp>
                        <wps:cNvPr id="490" name="Text Box 126"/>
                        <wps:cNvSpPr txBox="1">
                          <a:spLocks noChangeArrowheads="1"/>
                        </wps:cNvSpPr>
                        <wps:spPr bwMode="auto">
                          <a:xfrm>
                            <a:off x="2381"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AE2A64" w14:textId="77777777" w:rsidR="00E56ED0" w:rsidRPr="00FF0FCB" w:rsidRDefault="00E56ED0" w:rsidP="007D2430">
                              <w:pPr>
                                <w:spacing w:before="20"/>
                                <w:jc w:val="center"/>
                                <w:rPr>
                                  <w:sz w:val="18"/>
                                  <w:szCs w:val="16"/>
                                </w:rPr>
                              </w:pPr>
                            </w:p>
                          </w:txbxContent>
                        </wps:txbx>
                        <wps:bodyPr rot="0" vert="horz" wrap="square" lIns="0" tIns="0" rIns="0" bIns="0" anchor="t" anchorCtr="0" upright="1">
                          <a:noAutofit/>
                        </wps:bodyPr>
                      </wps:wsp>
                      <wps:wsp>
                        <wps:cNvPr id="491" name="Text Box 127"/>
                        <wps:cNvSpPr txBox="1">
                          <a:spLocks noChangeArrowheads="1"/>
                        </wps:cNvSpPr>
                        <wps:spPr bwMode="auto">
                          <a:xfrm>
                            <a:off x="1247"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63D0DF" w14:textId="77777777" w:rsidR="00E56ED0" w:rsidRPr="00FF0FCB" w:rsidRDefault="00E56ED0" w:rsidP="007D2430">
                              <w:pPr>
                                <w:spacing w:before="20"/>
                                <w:jc w:val="center"/>
                                <w:rPr>
                                  <w:sz w:val="18"/>
                                  <w:szCs w:val="16"/>
                                </w:rPr>
                              </w:pPr>
                            </w:p>
                          </w:txbxContent>
                        </wps:txbx>
                        <wps:bodyPr rot="0" vert="horz" wrap="square" lIns="0" tIns="0" rIns="0" bIns="0" anchor="t" anchorCtr="0" upright="1">
                          <a:noAutofit/>
                        </wps:bodyPr>
                      </wps:wsp>
                      <wps:wsp>
                        <wps:cNvPr id="492" name="Text Box 128"/>
                        <wps:cNvSpPr txBox="1">
                          <a:spLocks noChangeArrowheads="1"/>
                        </wps:cNvSpPr>
                        <wps:spPr bwMode="auto">
                          <a:xfrm>
                            <a:off x="1247"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80F05" w14:textId="77777777" w:rsidR="00E56ED0" w:rsidRPr="00FF0FCB" w:rsidRDefault="00E56ED0" w:rsidP="007D2430">
                              <w:pPr>
                                <w:spacing w:before="20"/>
                                <w:jc w:val="center"/>
                                <w:rPr>
                                  <w:sz w:val="18"/>
                                  <w:szCs w:val="16"/>
                                </w:rPr>
                              </w:pPr>
                            </w:p>
                          </w:txbxContent>
                        </wps:txbx>
                        <wps:bodyPr rot="0" vert="horz" wrap="square" lIns="0" tIns="0" rIns="0" bIns="0" anchor="t" anchorCtr="0" upright="1">
                          <a:noAutofit/>
                        </wps:bodyPr>
                      </wps:wsp>
                      <wps:wsp>
                        <wps:cNvPr id="494" name="Text Box 130"/>
                        <wps:cNvSpPr txBox="1">
                          <a:spLocks noChangeArrowheads="1"/>
                        </wps:cNvSpPr>
                        <wps:spPr bwMode="auto">
                          <a:xfrm>
                            <a:off x="4366" y="7371"/>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imes New Roman" w:hAnsi="Times New Roman"/>
                                  <w:sz w:val="12"/>
                                  <w:szCs w:val="12"/>
                                </w:rPr>
                                <w:alias w:val="Примечания"/>
                                <w:tag w:val=""/>
                                <w:id w:val="-1004584210"/>
                                <w:dataBinding w:prefixMappings="xmlns:ns0='http://purl.org/dc/elements/1.1/' xmlns:ns1='http://schemas.openxmlformats.org/package/2006/metadata/core-properties' " w:xpath="/ns1:coreProperties[1]/ns0:description[1]" w:storeItemID="{6C3C8BC8-F283-45AE-878A-BAB7291924A1}"/>
                                <w:text w:multiLine="1"/>
                              </w:sdtPr>
                              <w:sdtEndPr>
                                <w:rPr>
                                  <w:w w:val="96"/>
                                </w:rPr>
                              </w:sdtEndPr>
                              <w:sdtContent>
                                <w:p w14:paraId="09110C05" w14:textId="3B3A4A36" w:rsidR="00E56ED0" w:rsidRPr="00591882" w:rsidRDefault="00E56ED0" w:rsidP="00727636">
                                  <w:pPr>
                                    <w:spacing w:before="40" w:line="240" w:lineRule="auto"/>
                                    <w:ind w:firstLine="0"/>
                                    <w:jc w:val="center"/>
                                    <w:rPr>
                                      <w:sz w:val="16"/>
                                      <w:szCs w:val="16"/>
                                    </w:rPr>
                                  </w:pPr>
                                  <w:r>
                                    <w:rPr>
                                      <w:rFonts w:ascii="Times New Roman" w:hAnsi="Times New Roman"/>
                                      <w:sz w:val="12"/>
                                      <w:szCs w:val="12"/>
                                    </w:rPr>
                                    <w:t>06.07.2023</w:t>
                                  </w:r>
                                </w:p>
                              </w:sdtContent>
                            </w:sdt>
                            <w:p w14:paraId="6E06D74F" w14:textId="77777777" w:rsidR="00E56ED0" w:rsidRPr="00591882" w:rsidRDefault="00E56ED0" w:rsidP="007D2430">
                              <w:pPr>
                                <w:jc w:val="center"/>
                                <w:rPr>
                                  <w:sz w:val="20"/>
                                  <w:lang w:val="en-US"/>
                                </w:rPr>
                              </w:pPr>
                            </w:p>
                          </w:txbxContent>
                        </wps:txbx>
                        <wps:bodyPr rot="0" vert="horz" wrap="square" lIns="0" tIns="0" rIns="0" bIns="0" anchor="t" anchorCtr="0" upright="1">
                          <a:noAutofit/>
                        </wps:bodyPr>
                      </wps:wsp>
                      <wps:wsp>
                        <wps:cNvPr id="495" name="Text Box 131"/>
                        <wps:cNvSpPr txBox="1">
                          <a:spLocks noChangeArrowheads="1"/>
                        </wps:cNvSpPr>
                        <wps:spPr bwMode="auto">
                          <a:xfrm>
                            <a:off x="4366" y="7088"/>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9AF022" w14:textId="77777777" w:rsidR="00E56ED0" w:rsidRPr="00596ED4" w:rsidRDefault="00E56ED0" w:rsidP="007D2430">
                              <w:pPr>
                                <w:jc w:val="center"/>
                                <w:rPr>
                                  <w:sz w:val="20"/>
                                  <w:lang w:val="en-US"/>
                                </w:rPr>
                              </w:pPr>
                            </w:p>
                          </w:txbxContent>
                        </wps:txbx>
                        <wps:bodyPr rot="0" vert="horz" wrap="square" lIns="0" tIns="0" rIns="0" bIns="0" anchor="t" anchorCtr="0" upright="1">
                          <a:noAutofit/>
                        </wps:bodyPr>
                      </wps:wsp>
                      <wps:wsp>
                        <wps:cNvPr id="496" name="Text Box 132"/>
                        <wps:cNvSpPr txBox="1">
                          <a:spLocks noChangeArrowheads="1"/>
                        </wps:cNvSpPr>
                        <wps:spPr bwMode="auto">
                          <a:xfrm>
                            <a:off x="4366" y="6521"/>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imes New Roman" w:hAnsi="Times New Roman"/>
                                  <w:sz w:val="12"/>
                                  <w:szCs w:val="12"/>
                                </w:rPr>
                                <w:alias w:val="Примечания"/>
                                <w:tag w:val=""/>
                                <w:id w:val="159433678"/>
                                <w:dataBinding w:prefixMappings="xmlns:ns0='http://purl.org/dc/elements/1.1/' xmlns:ns1='http://schemas.openxmlformats.org/package/2006/metadata/core-properties' " w:xpath="/ns1:coreProperties[1]/ns0:description[1]" w:storeItemID="{6C3C8BC8-F283-45AE-878A-BAB7291924A1}"/>
                                <w:text w:multiLine="1"/>
                              </w:sdtPr>
                              <w:sdtEndPr>
                                <w:rPr>
                                  <w:w w:val="96"/>
                                </w:rPr>
                              </w:sdtEndPr>
                              <w:sdtContent>
                                <w:p w14:paraId="7BAB264C" w14:textId="751D16D2" w:rsidR="00E56ED0" w:rsidRPr="00591882" w:rsidRDefault="00E56ED0" w:rsidP="00727636">
                                  <w:pPr>
                                    <w:spacing w:before="40" w:line="240" w:lineRule="auto"/>
                                    <w:ind w:firstLine="0"/>
                                    <w:jc w:val="center"/>
                                    <w:rPr>
                                      <w:sz w:val="16"/>
                                      <w:szCs w:val="16"/>
                                    </w:rPr>
                                  </w:pPr>
                                  <w:r>
                                    <w:rPr>
                                      <w:rFonts w:ascii="Times New Roman" w:hAnsi="Times New Roman"/>
                                      <w:sz w:val="12"/>
                                      <w:szCs w:val="12"/>
                                    </w:rPr>
                                    <w:t>06.07.2023</w:t>
                                  </w:r>
                                </w:p>
                              </w:sdtContent>
                            </w:sdt>
                            <w:p w14:paraId="6FE938A1" w14:textId="77777777" w:rsidR="00E56ED0" w:rsidRPr="00591882" w:rsidRDefault="00E56ED0">
                              <w:r w:rsidRPr="00591882">
                                <w:rPr>
                                  <w:rFonts w:ascii="Times New Roman" w:hAnsi="Times New Roman"/>
                                  <w:sz w:val="16"/>
                                  <w:szCs w:val="16"/>
                                </w:rPr>
                                <w:t xml:space="preserve"> </w:t>
                              </w:r>
                              <w:proofErr w:type="spellStart"/>
                              <w:proofErr w:type="gramStart"/>
                              <w:r w:rsidRPr="00591882">
                                <w:rPr>
                                  <w:rFonts w:ascii="Times New Roman" w:hAnsi="Times New Roman"/>
                                  <w:sz w:val="16"/>
                                  <w:szCs w:val="16"/>
                                </w:rPr>
                                <w:t>м.ггм</w:t>
                              </w:r>
                              <w:proofErr w:type="gramEnd"/>
                              <w:r w:rsidRPr="00591882">
                                <w:rPr>
                                  <w:rFonts w:ascii="Times New Roman" w:hAnsi="Times New Roman"/>
                                  <w:sz w:val="16"/>
                                  <w:szCs w:val="16"/>
                                </w:rPr>
                                <w:t>.гггмм.гг</w:t>
                              </w:r>
                              <w:proofErr w:type="spellEnd"/>
                            </w:p>
                            <w:sdt>
                              <w:sdtPr>
                                <w:rPr>
                                  <w:rFonts w:ascii="Times New Roman" w:hAnsi="Times New Roman"/>
                                  <w:sz w:val="16"/>
                                  <w:szCs w:val="16"/>
                                </w:rPr>
                                <w:alias w:val="Примечания"/>
                                <w:tag w:val=""/>
                                <w:id w:val="-363217205"/>
                                <w:dataBinding w:prefixMappings="xmlns:ns0='http://purl.org/dc/elements/1.1/' xmlns:ns1='http://schemas.openxmlformats.org/package/2006/metadata/core-properties' " w:xpath="/ns1:coreProperties[1]/ns0:description[1]" w:storeItemID="{6C3C8BC8-F283-45AE-878A-BAB7291924A1}"/>
                                <w:text w:multiLine="1"/>
                              </w:sdtPr>
                              <w:sdtEndPr/>
                              <w:sdtContent>
                                <w:p w14:paraId="612E5E9D" w14:textId="1DF022D3" w:rsidR="00E56ED0" w:rsidRPr="00591882" w:rsidRDefault="00E56ED0">
                                  <w:r>
                                    <w:rPr>
                                      <w:rFonts w:ascii="Times New Roman" w:hAnsi="Times New Roman"/>
                                      <w:sz w:val="16"/>
                                      <w:szCs w:val="16"/>
                                    </w:rPr>
                                    <w:t>06.07.2023</w:t>
                                  </w:r>
                                </w:p>
                              </w:sdtContent>
                            </w:sdt>
                          </w:txbxContent>
                        </wps:txbx>
                        <wps:bodyPr rot="0" vert="horz" wrap="square" lIns="0" tIns="0" rIns="0" bIns="0" anchor="ctr" anchorCtr="0" upright="1">
                          <a:noAutofit/>
                        </wps:bodyPr>
                      </wps:wsp>
                      <wps:wsp>
                        <wps:cNvPr id="497" name="Text Box 133"/>
                        <wps:cNvSpPr txBox="1">
                          <a:spLocks noChangeArrowheads="1"/>
                        </wps:cNvSpPr>
                        <wps:spPr bwMode="auto">
                          <a:xfrm>
                            <a:off x="1814"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C5EAC5" w14:textId="77777777" w:rsidR="00E56ED0" w:rsidRPr="00FF0FCB" w:rsidRDefault="00E56ED0" w:rsidP="007D2430">
                              <w:pPr>
                                <w:spacing w:before="20"/>
                                <w:jc w:val="center"/>
                                <w:rPr>
                                  <w:sz w:val="18"/>
                                  <w:szCs w:val="16"/>
                                </w:rPr>
                              </w:pPr>
                            </w:p>
                          </w:txbxContent>
                        </wps:txbx>
                        <wps:bodyPr rot="0" vert="horz" wrap="square" lIns="0" tIns="0" rIns="0" bIns="0" anchor="t" anchorCtr="0" upright="1">
                          <a:noAutofit/>
                        </wps:bodyPr>
                      </wps:wsp>
                      <wps:wsp>
                        <wps:cNvPr id="498" name="Text Box 134"/>
                        <wps:cNvSpPr txBox="1">
                          <a:spLocks noChangeArrowheads="1"/>
                        </wps:cNvSpPr>
                        <wps:spPr bwMode="auto">
                          <a:xfrm>
                            <a:off x="2948"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1B99FF" w14:textId="77777777" w:rsidR="00E56ED0" w:rsidRPr="00FF0FCB" w:rsidRDefault="00E56ED0" w:rsidP="007D2430">
                              <w:pPr>
                                <w:spacing w:before="20"/>
                                <w:jc w:val="center"/>
                                <w:rPr>
                                  <w:sz w:val="18"/>
                                  <w:szCs w:val="16"/>
                                </w:rPr>
                              </w:pPr>
                            </w:p>
                          </w:txbxContent>
                        </wps:txbx>
                        <wps:bodyPr rot="0" vert="horz" wrap="square" lIns="0" tIns="0" rIns="0" bIns="0" anchor="t" anchorCtr="0" upright="1">
                          <a:noAutofit/>
                        </wps:bodyPr>
                      </wps:wsp>
                      <wps:wsp>
                        <wps:cNvPr id="499" name="Text Box 135"/>
                        <wps:cNvSpPr txBox="1">
                          <a:spLocks noChangeArrowheads="1"/>
                        </wps:cNvSpPr>
                        <wps:spPr bwMode="auto">
                          <a:xfrm>
                            <a:off x="1814"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92AEB0" w14:textId="77777777" w:rsidR="00E56ED0" w:rsidRPr="00FF0FCB" w:rsidRDefault="00E56ED0" w:rsidP="007D2430">
                              <w:pPr>
                                <w:spacing w:before="20"/>
                                <w:jc w:val="center"/>
                                <w:rPr>
                                  <w:sz w:val="18"/>
                                  <w:szCs w:val="16"/>
                                </w:rPr>
                              </w:pPr>
                            </w:p>
                          </w:txbxContent>
                        </wps:txbx>
                        <wps:bodyPr rot="0" vert="horz" wrap="square" lIns="0" tIns="0" rIns="0" bIns="0" anchor="t" anchorCtr="0" upright="1">
                          <a:noAutofit/>
                        </wps:bodyPr>
                      </wps:wsp>
                      <wps:wsp>
                        <wps:cNvPr id="500" name="Text Box 136"/>
                        <wps:cNvSpPr txBox="1">
                          <a:spLocks noChangeArrowheads="1"/>
                        </wps:cNvSpPr>
                        <wps:spPr bwMode="auto">
                          <a:xfrm>
                            <a:off x="2381"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6A4F05" w14:textId="77777777" w:rsidR="00E56ED0" w:rsidRPr="00FF0FCB" w:rsidRDefault="00E56ED0" w:rsidP="007D2430">
                              <w:pPr>
                                <w:spacing w:before="20"/>
                                <w:jc w:val="center"/>
                                <w:rPr>
                                  <w:sz w:val="18"/>
                                  <w:szCs w:val="16"/>
                                </w:rPr>
                              </w:pPr>
                            </w:p>
                          </w:txbxContent>
                        </wps:txbx>
                        <wps:bodyPr rot="0" vert="horz" wrap="square" lIns="0" tIns="0" rIns="0" bIns="0" anchor="t" anchorCtr="0" upright="1">
                          <a:noAutofit/>
                        </wps:bodyPr>
                      </wps:wsp>
                      <wps:wsp>
                        <wps:cNvPr id="501" name="Text Box 137"/>
                        <wps:cNvSpPr txBox="1">
                          <a:spLocks noChangeArrowheads="1"/>
                        </wps:cNvSpPr>
                        <wps:spPr bwMode="auto">
                          <a:xfrm>
                            <a:off x="4366"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699CC5" w14:textId="77777777" w:rsidR="00E56ED0" w:rsidRPr="00FF0FCB" w:rsidRDefault="00E56ED0" w:rsidP="007D2430">
                              <w:pPr>
                                <w:spacing w:before="20"/>
                                <w:jc w:val="center"/>
                                <w:rPr>
                                  <w:sz w:val="18"/>
                                  <w:szCs w:val="16"/>
                                </w:rPr>
                              </w:pPr>
                            </w:p>
                          </w:txbxContent>
                        </wps:txbx>
                        <wps:bodyPr rot="0" vert="horz" wrap="square" lIns="0" tIns="0" rIns="0" bIns="0" anchor="t" anchorCtr="0" upright="1">
                          <a:noAutofit/>
                        </wps:bodyPr>
                      </wps:wsp>
                      <wps:wsp>
                        <wps:cNvPr id="502" name="Text Box 138"/>
                        <wps:cNvSpPr txBox="1">
                          <a:spLocks noChangeArrowheads="1"/>
                        </wps:cNvSpPr>
                        <wps:spPr bwMode="auto">
                          <a:xfrm>
                            <a:off x="2381" y="7655"/>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0DC2F7A4" w14:textId="3B10C96A" w:rsidR="00E56ED0" w:rsidRPr="007B59C9" w:rsidRDefault="008435A3" w:rsidP="007B59C9">
                              <w:pPr>
                                <w:spacing w:before="20" w:line="240" w:lineRule="auto"/>
                                <w:ind w:firstLine="57"/>
                                <w:rPr>
                                  <w:sz w:val="16"/>
                                  <w:szCs w:val="16"/>
                                </w:rPr>
                              </w:pPr>
                              <w:sdt>
                                <w:sdtPr>
                                  <w:rPr>
                                    <w:rFonts w:ascii="Times New Roman" w:hAnsi="Times New Roman"/>
                                    <w:sz w:val="16"/>
                                    <w:szCs w:val="16"/>
                                  </w:rPr>
                                  <w:alias w:val="Автор"/>
                                  <w:tag w:val=""/>
                                  <w:id w:val="1912885058"/>
                                  <w:dataBinding w:prefixMappings="xmlns:ns0='http://purl.org/dc/elements/1.1/' xmlns:ns1='http://schemas.openxmlformats.org/package/2006/metadata/core-properties' " w:xpath="/ns1:coreProperties[1]/ns0:creator[1]" w:storeItemID="{6C3C8BC8-F283-45AE-878A-BAB7291924A1}"/>
                                  <w:text/>
                                </w:sdtPr>
                                <w:sdtEndPr/>
                                <w:sdtContent>
                                  <w:r w:rsidR="00E56ED0">
                                    <w:rPr>
                                      <w:rFonts w:ascii="Times New Roman" w:hAnsi="Times New Roman"/>
                                      <w:sz w:val="16"/>
                                      <w:szCs w:val="16"/>
                                    </w:rPr>
                                    <w:t>Пустынников</w:t>
                                  </w:r>
                                </w:sdtContent>
                              </w:sdt>
                            </w:p>
                          </w:txbxContent>
                        </wps:txbx>
                        <wps:bodyPr rot="0" vert="horz" wrap="square" lIns="0" tIns="0" rIns="0" bIns="0" anchor="ctr" anchorCtr="0" upright="1">
                          <a:noAutofit/>
                        </wps:bodyPr>
                      </wps:wsp>
                      <wps:wsp>
                        <wps:cNvPr id="503" name="Text Box 139"/>
                        <wps:cNvSpPr txBox="1">
                          <a:spLocks noChangeArrowheads="1"/>
                        </wps:cNvSpPr>
                        <wps:spPr bwMode="auto">
                          <a:xfrm>
                            <a:off x="2381" y="7371"/>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08281E09" w14:textId="77777777" w:rsidR="00E56ED0" w:rsidRPr="00066AA7" w:rsidRDefault="00E56ED0" w:rsidP="00066AA7">
                              <w:pPr>
                                <w:spacing w:before="60"/>
                                <w:ind w:firstLine="0"/>
                                <w:rPr>
                                  <w:rFonts w:ascii="Times New Roman" w:hAnsi="Times New Roman"/>
                                  <w:sz w:val="16"/>
                                  <w:szCs w:val="16"/>
                                </w:rPr>
                              </w:pPr>
                              <w:r>
                                <w:t xml:space="preserve"> </w:t>
                              </w:r>
                              <w:r w:rsidRPr="00066AA7">
                                <w:rPr>
                                  <w:rFonts w:ascii="Times New Roman" w:hAnsi="Times New Roman"/>
                                  <w:sz w:val="16"/>
                                  <w:szCs w:val="16"/>
                                </w:rPr>
                                <w:t>Карпова</w:t>
                              </w:r>
                            </w:p>
                          </w:txbxContent>
                        </wps:txbx>
                        <wps:bodyPr rot="0" vert="horz" wrap="square" lIns="0" tIns="0" rIns="0" bIns="0" anchor="t" anchorCtr="0" upright="1">
                          <a:noAutofit/>
                        </wps:bodyPr>
                      </wps:wsp>
                      <wps:wsp>
                        <wps:cNvPr id="504" name="Text Box 140"/>
                        <wps:cNvSpPr txBox="1">
                          <a:spLocks noChangeArrowheads="1"/>
                        </wps:cNvSpPr>
                        <wps:spPr bwMode="auto">
                          <a:xfrm>
                            <a:off x="3542" y="6547"/>
                            <a:ext cx="796" cy="24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6F01806A" w14:textId="030E0F47" w:rsidR="00E56ED0" w:rsidRPr="00596ED4" w:rsidRDefault="00E56ED0" w:rsidP="00564210">
                              <w:pPr>
                                <w:spacing w:line="240" w:lineRule="auto"/>
                                <w:ind w:firstLine="0"/>
                                <w:jc w:val="center"/>
                              </w:pPr>
                              <w:r>
                                <w:rPr>
                                  <w:noProof/>
                                  <w:lang w:eastAsia="ru-RU"/>
                                </w:rPr>
                                <w:drawing>
                                  <wp:inline distT="0" distB="0" distL="0" distR="0" wp14:anchorId="4D6CC519" wp14:editId="60D233AA">
                                    <wp:extent cx="380365" cy="166370"/>
                                    <wp:effectExtent l="0" t="0" r="635" b="5080"/>
                                    <wp:docPr id="455" name="Рисунок 455" descr="C:\Users\ArapovaAU\AppData\Local\Microsoft\Windows\INetCache\Content.Word\+ Пустынников Н.П_.gif"/>
                                    <wp:cNvGraphicFramePr/>
                                    <a:graphic xmlns:a="http://schemas.openxmlformats.org/drawingml/2006/main">
                                      <a:graphicData uri="http://schemas.openxmlformats.org/drawingml/2006/picture">
                                        <pic:pic xmlns:pic="http://schemas.openxmlformats.org/drawingml/2006/picture">
                                          <pic:nvPicPr>
                                            <pic:cNvPr id="4" name="Рисунок 4" descr="C:\Users\ArapovaAU\AppData\Local\Microsoft\Windows\INetCache\Content.Word\+ Пустынников Н.П_.gif"/>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80365" cy="166370"/>
                                            </a:xfrm>
                                            <a:prstGeom prst="rect">
                                              <a:avLst/>
                                            </a:prstGeom>
                                            <a:noFill/>
                                            <a:ln>
                                              <a:noFill/>
                                            </a:ln>
                                          </pic:spPr>
                                        </pic:pic>
                                      </a:graphicData>
                                    </a:graphic>
                                  </wp:inline>
                                </w:drawing>
                              </w:r>
                            </w:p>
                          </w:txbxContent>
                        </wps:txbx>
                        <wps:bodyPr rot="0" vert="horz" wrap="square" lIns="0" tIns="0" rIns="0" bIns="0" anchor="t" anchorCtr="0" upright="1">
                          <a:noAutofit/>
                        </wps:bodyPr>
                      </wps:wsp>
                      <wps:wsp>
                        <wps:cNvPr id="505" name="Text Box 141"/>
                        <wps:cNvSpPr txBox="1">
                          <a:spLocks noChangeArrowheads="1"/>
                        </wps:cNvSpPr>
                        <wps:spPr bwMode="auto">
                          <a:xfrm>
                            <a:off x="2381" y="6804"/>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0110BB2E" w14:textId="69D50B31" w:rsidR="00E56ED0" w:rsidRPr="00E04CA7" w:rsidRDefault="008435A3" w:rsidP="007B59C9">
                              <w:pPr>
                                <w:tabs>
                                  <w:tab w:val="left" w:pos="3020"/>
                                </w:tabs>
                                <w:spacing w:before="40" w:line="240" w:lineRule="auto"/>
                                <w:ind w:firstLine="57"/>
                                <w:rPr>
                                  <w:rFonts w:ascii="Times New Roman" w:hAnsi="Times New Roman"/>
                                  <w:sz w:val="16"/>
                                  <w:szCs w:val="16"/>
                                </w:rPr>
                              </w:pPr>
                              <w:sdt>
                                <w:sdtPr>
                                  <w:rPr>
                                    <w:rFonts w:ascii="Times New Roman" w:hAnsi="Times New Roman"/>
                                    <w:sz w:val="16"/>
                                    <w:szCs w:val="16"/>
                                  </w:rPr>
                                  <w:alias w:val="Аннотация"/>
                                  <w:tag w:val=""/>
                                  <w:id w:val="1897239651"/>
                                  <w:dataBinding w:prefixMappings="xmlns:ns0='http://schemas.microsoft.com/office/2006/coverPageProps' " w:xpath="/ns0:CoverPageProperties[1]/ns0:Abstract[1]" w:storeItemID="{55AF091B-3C7A-41E3-B477-F2FDAA23CFDA}"/>
                                  <w:text/>
                                </w:sdtPr>
                                <w:sdtEndPr/>
                                <w:sdtContent>
                                  <w:r w:rsidR="00E56ED0">
                                    <w:rPr>
                                      <w:rFonts w:ascii="Times New Roman" w:hAnsi="Times New Roman"/>
                                      <w:sz w:val="16"/>
                                      <w:szCs w:val="16"/>
                                    </w:rPr>
                                    <w:t>Колтачихин</w:t>
                                  </w:r>
                                </w:sdtContent>
                              </w:sdt>
                            </w:p>
                            <w:p w14:paraId="79E98383" w14:textId="77777777" w:rsidR="00E56ED0" w:rsidRPr="00596ED4" w:rsidRDefault="00E56ED0" w:rsidP="00E04CA7">
                              <w:pPr>
                                <w:spacing w:line="240" w:lineRule="auto"/>
                                <w:ind w:firstLine="0"/>
                              </w:pPr>
                            </w:p>
                          </w:txbxContent>
                        </wps:txbx>
                        <wps:bodyPr rot="0" vert="horz" wrap="square" lIns="0" tIns="0" rIns="0" bIns="0" anchor="ctr" anchorCtr="0" upright="1">
                          <a:noAutofit/>
                        </wps:bodyPr>
                      </wps:wsp>
                      <wps:wsp>
                        <wps:cNvPr id="506" name="Text Box 142"/>
                        <wps:cNvSpPr txBox="1">
                          <a:spLocks noChangeArrowheads="1"/>
                        </wps:cNvSpPr>
                        <wps:spPr bwMode="auto">
                          <a:xfrm>
                            <a:off x="2381" y="6521"/>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2853E889" w14:textId="737876CD" w:rsidR="00E56ED0" w:rsidRPr="00D31823" w:rsidRDefault="008435A3" w:rsidP="00D31823">
                              <w:pPr>
                                <w:spacing w:before="20" w:line="240" w:lineRule="auto"/>
                                <w:ind w:firstLine="57"/>
                                <w:rPr>
                                  <w:sz w:val="16"/>
                                  <w:szCs w:val="16"/>
                                </w:rPr>
                              </w:pPr>
                              <w:sdt>
                                <w:sdtPr>
                                  <w:rPr>
                                    <w:rFonts w:ascii="Times New Roman" w:hAnsi="Times New Roman"/>
                                    <w:sz w:val="16"/>
                                    <w:szCs w:val="16"/>
                                  </w:rPr>
                                  <w:alias w:val="Автор"/>
                                  <w:tag w:val=""/>
                                  <w:id w:val="1754863769"/>
                                  <w:dataBinding w:prefixMappings="xmlns:ns0='http://purl.org/dc/elements/1.1/' xmlns:ns1='http://schemas.openxmlformats.org/package/2006/metadata/core-properties' " w:xpath="/ns1:coreProperties[1]/ns0:creator[1]" w:storeItemID="{6C3C8BC8-F283-45AE-878A-BAB7291924A1}"/>
                                  <w:text/>
                                </w:sdtPr>
                                <w:sdtEndPr/>
                                <w:sdtContent>
                                  <w:r w:rsidR="00E56ED0">
                                    <w:rPr>
                                      <w:rFonts w:ascii="Times New Roman" w:hAnsi="Times New Roman"/>
                                      <w:sz w:val="16"/>
                                      <w:szCs w:val="16"/>
                                    </w:rPr>
                                    <w:t>Пустынников</w:t>
                                  </w:r>
                                </w:sdtContent>
                              </w:sdt>
                            </w:p>
                          </w:txbxContent>
                        </wps:txbx>
                        <wps:bodyPr rot="0" vert="horz" wrap="square" lIns="0" tIns="0" rIns="0" bIns="0" anchor="ctr" anchorCtr="0" upright="1">
                          <a:noAutofit/>
                        </wps:bodyPr>
                      </wps:wsp>
                      <wps:wsp>
                        <wps:cNvPr id="507" name="Text Box 143"/>
                        <wps:cNvSpPr txBox="1">
                          <a:spLocks noChangeArrowheads="1"/>
                        </wps:cNvSpPr>
                        <wps:spPr bwMode="auto">
                          <a:xfrm>
                            <a:off x="4366" y="6237"/>
                            <a:ext cx="567"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1B38E0DC" w14:textId="77777777" w:rsidR="00E56ED0" w:rsidRPr="002C607A" w:rsidRDefault="00E56ED0" w:rsidP="002C607A">
                              <w:pPr>
                                <w:spacing w:line="240" w:lineRule="auto"/>
                                <w:ind w:firstLine="0"/>
                                <w:jc w:val="center"/>
                                <w:rPr>
                                  <w:rFonts w:ascii="Times New Roman" w:hAnsi="Times New Roman"/>
                                  <w:sz w:val="16"/>
                                  <w:szCs w:val="16"/>
                                </w:rPr>
                              </w:pPr>
                              <w:r>
                                <w:rPr>
                                  <w:rFonts w:ascii="Times New Roman" w:hAnsi="Times New Roman"/>
                                  <w:sz w:val="18"/>
                                </w:rPr>
                                <w:t>Дата</w:t>
                              </w:r>
                            </w:p>
                          </w:txbxContent>
                        </wps:txbx>
                        <wps:bodyPr rot="0" vert="horz" wrap="square" lIns="0" tIns="0" rIns="0" bIns="0" anchor="ctr" anchorCtr="0" upright="1">
                          <a:noAutofit/>
                        </wps:bodyPr>
                      </wps:wsp>
                      <wps:wsp>
                        <wps:cNvPr id="508" name="Text Box 144"/>
                        <wps:cNvSpPr txBox="1">
                          <a:spLocks noChangeArrowheads="1"/>
                        </wps:cNvSpPr>
                        <wps:spPr bwMode="auto">
                          <a:xfrm>
                            <a:off x="3515" y="6237"/>
                            <a:ext cx="850"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41D1DA8F" w14:textId="77777777" w:rsidR="00E56ED0" w:rsidRPr="002C607A" w:rsidRDefault="00E56ED0" w:rsidP="001A7CFB">
                              <w:pPr>
                                <w:spacing w:before="20" w:line="240" w:lineRule="auto"/>
                                <w:ind w:firstLine="0"/>
                                <w:jc w:val="center"/>
                                <w:rPr>
                                  <w:rFonts w:ascii="Times New Roman" w:hAnsi="Times New Roman"/>
                                  <w:sz w:val="18"/>
                                </w:rPr>
                              </w:pPr>
                              <w:r w:rsidRPr="002C607A">
                                <w:rPr>
                                  <w:rFonts w:ascii="Times New Roman" w:hAnsi="Times New Roman"/>
                                  <w:sz w:val="18"/>
                                </w:rPr>
                                <w:t>Подп.</w:t>
                              </w:r>
                            </w:p>
                          </w:txbxContent>
                        </wps:txbx>
                        <wps:bodyPr rot="0" vert="horz" wrap="square" lIns="0" tIns="0" rIns="0" bIns="0" anchor="ctr" anchorCtr="0" upright="1">
                          <a:noAutofit/>
                        </wps:bodyPr>
                      </wps:wsp>
                      <wps:wsp>
                        <wps:cNvPr id="509" name="Text Box 145"/>
                        <wps:cNvSpPr txBox="1">
                          <a:spLocks noChangeArrowheads="1"/>
                        </wps:cNvSpPr>
                        <wps:spPr bwMode="auto">
                          <a:xfrm>
                            <a:off x="1247" y="7655"/>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4F748554" w14:textId="77777777" w:rsidR="00E56ED0" w:rsidRPr="007A6C62" w:rsidRDefault="00E56ED0" w:rsidP="00FA1C95">
                              <w:pPr>
                                <w:spacing w:line="240" w:lineRule="auto"/>
                                <w:ind w:firstLine="0"/>
                                <w:jc w:val="center"/>
                                <w:rPr>
                                  <w:rFonts w:ascii="Times New Roman" w:hAnsi="Times New Roman"/>
                                </w:rPr>
                              </w:pPr>
                              <w:r w:rsidRPr="007A6C62">
                                <w:rPr>
                                  <w:rFonts w:ascii="Times New Roman" w:hAnsi="Times New Roman"/>
                                  <w:sz w:val="20"/>
                                  <w:szCs w:val="16"/>
                                </w:rPr>
                                <w:t>ГИП</w:t>
                              </w:r>
                            </w:p>
                          </w:txbxContent>
                        </wps:txbx>
                        <wps:bodyPr rot="0" vert="horz" wrap="square" lIns="0" tIns="0" rIns="0" bIns="0" anchor="ctr" anchorCtr="0" upright="1">
                          <a:noAutofit/>
                        </wps:bodyPr>
                      </wps:wsp>
                      <wps:wsp>
                        <wps:cNvPr id="510" name="Text Box 146"/>
                        <wps:cNvSpPr txBox="1">
                          <a:spLocks noChangeArrowheads="1"/>
                        </wps:cNvSpPr>
                        <wps:spPr bwMode="auto">
                          <a:xfrm>
                            <a:off x="1247" y="7088"/>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FF5B716" w14:textId="77777777" w:rsidR="00E56ED0" w:rsidRPr="00596ED4" w:rsidRDefault="00E56ED0" w:rsidP="007A6C62">
                              <w:pPr>
                                <w:ind w:firstLine="0"/>
                              </w:pPr>
                            </w:p>
                          </w:txbxContent>
                        </wps:txbx>
                        <wps:bodyPr rot="0" vert="horz" wrap="square" lIns="0" tIns="0" rIns="0" bIns="0" anchor="t" anchorCtr="0" upright="1">
                          <a:noAutofit/>
                        </wps:bodyPr>
                      </wps:wsp>
                      <wps:wsp>
                        <wps:cNvPr id="511" name="AutoShape 147"/>
                        <wps:cNvCnPr>
                          <a:cxnSpLocks noChangeShapeType="1"/>
                        </wps:cNvCnPr>
                        <wps:spPr bwMode="auto">
                          <a:xfrm>
                            <a:off x="1247" y="5670"/>
                            <a:ext cx="10263"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12" name="AutoShape 148"/>
                        <wps:cNvCnPr>
                          <a:cxnSpLocks noChangeShapeType="1"/>
                        </wps:cNvCnPr>
                        <wps:spPr bwMode="auto">
                          <a:xfrm>
                            <a:off x="1247" y="6521"/>
                            <a:ext cx="10263"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13" name="AutoShape 149"/>
                        <wps:cNvCnPr>
                          <a:cxnSpLocks noChangeShapeType="1"/>
                        </wps:cNvCnPr>
                        <wps:spPr bwMode="auto">
                          <a:xfrm>
                            <a:off x="1247" y="5954"/>
                            <a:ext cx="36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150"/>
                        <wps:cNvCnPr>
                          <a:cxnSpLocks noChangeShapeType="1"/>
                        </wps:cNvCnPr>
                        <wps:spPr bwMode="auto">
                          <a:xfrm>
                            <a:off x="1247" y="6237"/>
                            <a:ext cx="368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15" name="AutoShape 151"/>
                        <wps:cNvCnPr>
                          <a:cxnSpLocks noChangeShapeType="1"/>
                        </wps:cNvCnPr>
                        <wps:spPr bwMode="auto">
                          <a:xfrm>
                            <a:off x="1247" y="6804"/>
                            <a:ext cx="36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 name="AutoShape 152"/>
                        <wps:cNvCnPr>
                          <a:cxnSpLocks noChangeShapeType="1"/>
                        </wps:cNvCnPr>
                        <wps:spPr bwMode="auto">
                          <a:xfrm>
                            <a:off x="1247" y="7088"/>
                            <a:ext cx="36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 name="AutoShape 153"/>
                        <wps:cNvCnPr>
                          <a:cxnSpLocks noChangeShapeType="1"/>
                        </wps:cNvCnPr>
                        <wps:spPr bwMode="auto">
                          <a:xfrm>
                            <a:off x="1247" y="7371"/>
                            <a:ext cx="36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 name="AutoShape 154"/>
                        <wps:cNvCnPr>
                          <a:cxnSpLocks noChangeShapeType="1"/>
                        </wps:cNvCnPr>
                        <wps:spPr bwMode="auto">
                          <a:xfrm>
                            <a:off x="1247" y="7653"/>
                            <a:ext cx="36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 name="AutoShape 155"/>
                        <wps:cNvCnPr>
                          <a:cxnSpLocks noChangeShapeType="1"/>
                        </wps:cNvCnPr>
                        <wps:spPr bwMode="auto">
                          <a:xfrm>
                            <a:off x="4933" y="5670"/>
                            <a:ext cx="0" cy="2268"/>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0" name="AutoShape 156"/>
                        <wps:cNvCnPr>
                          <a:cxnSpLocks noChangeShapeType="1"/>
                        </wps:cNvCnPr>
                        <wps:spPr bwMode="auto">
                          <a:xfrm>
                            <a:off x="2381" y="5671"/>
                            <a:ext cx="0" cy="2268"/>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1" name="AutoShape 157"/>
                        <wps:cNvCnPr>
                          <a:cxnSpLocks noChangeShapeType="1"/>
                        </wps:cNvCnPr>
                        <wps:spPr bwMode="auto">
                          <a:xfrm>
                            <a:off x="3515" y="5671"/>
                            <a:ext cx="0" cy="2268"/>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2" name="AutoShape 158"/>
                        <wps:cNvCnPr>
                          <a:cxnSpLocks noChangeShapeType="1"/>
                        </wps:cNvCnPr>
                        <wps:spPr bwMode="auto">
                          <a:xfrm>
                            <a:off x="4366" y="5670"/>
                            <a:ext cx="0" cy="2268"/>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3" name="AutoShape 159"/>
                        <wps:cNvCnPr>
                          <a:cxnSpLocks noChangeShapeType="1"/>
                        </wps:cNvCnPr>
                        <wps:spPr bwMode="auto">
                          <a:xfrm>
                            <a:off x="8675" y="6521"/>
                            <a:ext cx="0" cy="141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4" name="AutoShape 160"/>
                        <wps:cNvCnPr>
                          <a:cxnSpLocks noChangeShapeType="1"/>
                        </wps:cNvCnPr>
                        <wps:spPr bwMode="auto">
                          <a:xfrm>
                            <a:off x="8675" y="6804"/>
                            <a:ext cx="283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5" name="AutoShape 161"/>
                        <wps:cNvCnPr>
                          <a:cxnSpLocks noChangeShapeType="1"/>
                        </wps:cNvCnPr>
                        <wps:spPr bwMode="auto">
                          <a:xfrm>
                            <a:off x="8675" y="7088"/>
                            <a:ext cx="283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6" name="AutoShape 162"/>
                        <wps:cNvCnPr>
                          <a:cxnSpLocks noChangeShapeType="1"/>
                        </wps:cNvCnPr>
                        <wps:spPr bwMode="auto">
                          <a:xfrm>
                            <a:off x="9526" y="6522"/>
                            <a:ext cx="0" cy="56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7" name="AutoShape 163"/>
                        <wps:cNvCnPr>
                          <a:cxnSpLocks noChangeShapeType="1"/>
                        </wps:cNvCnPr>
                        <wps:spPr bwMode="auto">
                          <a:xfrm>
                            <a:off x="10376" y="6522"/>
                            <a:ext cx="0" cy="56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8" name="AutoShape 164"/>
                        <wps:cNvCnPr>
                          <a:cxnSpLocks noChangeShapeType="1"/>
                        </wps:cNvCnPr>
                        <wps:spPr bwMode="auto">
                          <a:xfrm>
                            <a:off x="1814" y="5671"/>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9" name="AutoShape 165"/>
                        <wps:cNvCnPr>
                          <a:cxnSpLocks noChangeShapeType="1"/>
                        </wps:cNvCnPr>
                        <wps:spPr bwMode="auto">
                          <a:xfrm>
                            <a:off x="2948" y="5672"/>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95" name="Text Box 146"/>
                        <wps:cNvSpPr txBox="1">
                          <a:spLocks noChangeArrowheads="1"/>
                        </wps:cNvSpPr>
                        <wps:spPr bwMode="auto">
                          <a:xfrm>
                            <a:off x="3538" y="7383"/>
                            <a:ext cx="805" cy="26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2380A426" w14:textId="77777777" w:rsidR="00E56ED0" w:rsidRPr="00596ED4" w:rsidRDefault="00E56ED0" w:rsidP="00066AA7">
                              <w:pPr>
                                <w:ind w:firstLine="0"/>
                                <w:jc w:val="center"/>
                              </w:pPr>
                              <w:r>
                                <w:rPr>
                                  <w:noProof/>
                                  <w:lang w:eastAsia="ru-RU"/>
                                </w:rPr>
                                <w:drawing>
                                  <wp:inline distT="0" distB="0" distL="0" distR="0" wp14:anchorId="42C21E33" wp14:editId="2C0D5DB3">
                                    <wp:extent cx="295735" cy="157949"/>
                                    <wp:effectExtent l="0" t="0" r="0" b="0"/>
                                    <wp:docPr id="131" name="Рисунок 131" descr="C:\Users\ArapovaAU\AppData\Local\Microsoft\Windows\INetCache\Content.Word\+ Карпова Е.А. НОРМОКОНТРОЛЬ_gif прозрачный.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apovaAU\AppData\Local\Microsoft\Windows\INetCache\Content.Word\+ Карпова Е.А. НОРМОКОНТРОЛЬ_gif прозрачный.g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04788" cy="162784"/>
                                            </a:xfrm>
                                            <a:prstGeom prst="rect">
                                              <a:avLst/>
                                            </a:prstGeom>
                                            <a:noFill/>
                                            <a:ln>
                                              <a:noFill/>
                                            </a:ln>
                                          </pic:spPr>
                                        </pic:pic>
                                      </a:graphicData>
                                    </a:graphic>
                                  </wp:inline>
                                </w:drawing>
                              </w:r>
                            </w:p>
                          </w:txbxContent>
                        </wps:txbx>
                        <wps:bodyPr rot="0" vert="horz" wrap="square" lIns="0" tIns="0" rIns="0" bIns="0" anchor="t" anchorCtr="0" upright="1">
                          <a:noAutofit/>
                        </wps:bodyPr>
                      </wps:wsp>
                    </wpg:grpSp>
                    <wpg:grpSp>
                      <wpg:cNvPr id="530" name="Group 166"/>
                      <wpg:cNvGrpSpPr>
                        <a:grpSpLocks/>
                      </wpg:cNvGrpSpPr>
                      <wpg:grpSpPr bwMode="auto">
                        <a:xfrm>
                          <a:off x="397" y="7881"/>
                          <a:ext cx="851" cy="3686"/>
                          <a:chOff x="5670" y="5670"/>
                          <a:chExt cx="851" cy="3686"/>
                        </a:xfrm>
                      </wpg:grpSpPr>
                      <wps:wsp>
                        <wps:cNvPr id="531" name="Text Box 167"/>
                        <wps:cNvSpPr txBox="1">
                          <a:spLocks noChangeArrowheads="1"/>
                        </wps:cNvSpPr>
                        <wps:spPr bwMode="auto">
                          <a:xfrm>
                            <a:off x="6237" y="8222"/>
                            <a:ext cx="283" cy="11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0660B8" w14:textId="77777777" w:rsidR="00E56ED0" w:rsidRPr="00596ED4" w:rsidRDefault="00E56ED0" w:rsidP="007D2430">
                              <w:pPr>
                                <w:ind w:left="57"/>
                                <w:rPr>
                                  <w:sz w:val="18"/>
                                </w:rPr>
                              </w:pPr>
                            </w:p>
                          </w:txbxContent>
                        </wps:txbx>
                        <wps:bodyPr rot="0" vert="vert270" wrap="square" lIns="0" tIns="0" rIns="0" bIns="0" anchor="t" anchorCtr="0" upright="1">
                          <a:noAutofit/>
                        </wps:bodyPr>
                      </wps:wsp>
                      <wps:wsp>
                        <wps:cNvPr id="532" name="Text Box 168"/>
                        <wps:cNvSpPr txBox="1">
                          <a:spLocks noChangeArrowheads="1"/>
                        </wps:cNvSpPr>
                        <wps:spPr bwMode="auto">
                          <a:xfrm>
                            <a:off x="6237" y="7088"/>
                            <a:ext cx="283" cy="11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E7E570" w14:textId="77777777" w:rsidR="00E56ED0" w:rsidRPr="00596ED4" w:rsidRDefault="00E56ED0" w:rsidP="007D2430">
                              <w:pPr>
                                <w:ind w:left="57"/>
                                <w:rPr>
                                  <w:sz w:val="18"/>
                                </w:rPr>
                              </w:pPr>
                            </w:p>
                          </w:txbxContent>
                        </wps:txbx>
                        <wps:bodyPr rot="0" vert="vert270" wrap="square" lIns="0" tIns="0" rIns="0" bIns="0" anchor="t" anchorCtr="0" upright="1">
                          <a:noAutofit/>
                        </wps:bodyPr>
                      </wps:wsp>
                      <wps:wsp>
                        <wps:cNvPr id="533" name="Text Box 169"/>
                        <wps:cNvSpPr txBox="1">
                          <a:spLocks noChangeArrowheads="1"/>
                        </wps:cNvSpPr>
                        <wps:spPr bwMode="auto">
                          <a:xfrm>
                            <a:off x="6237" y="5670"/>
                            <a:ext cx="283" cy="5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1DD5DB" w14:textId="77777777" w:rsidR="00E56ED0" w:rsidRPr="00596ED4" w:rsidRDefault="00E56ED0" w:rsidP="007D2430">
                              <w:pPr>
                                <w:jc w:val="center"/>
                                <w:rPr>
                                  <w:sz w:val="18"/>
                                </w:rPr>
                              </w:pPr>
                            </w:p>
                          </w:txbxContent>
                        </wps:txbx>
                        <wps:bodyPr rot="0" vert="vert270" wrap="square" lIns="0" tIns="0" rIns="0" bIns="0" anchor="t" anchorCtr="0" upright="1">
                          <a:noAutofit/>
                        </wps:bodyPr>
                      </wps:wsp>
                      <wps:wsp>
                        <wps:cNvPr id="534" name="Text Box 170"/>
                        <wps:cNvSpPr txBox="1">
                          <a:spLocks noChangeArrowheads="1"/>
                        </wps:cNvSpPr>
                        <wps:spPr bwMode="auto">
                          <a:xfrm>
                            <a:off x="5954" y="5670"/>
                            <a:ext cx="283" cy="5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C21FC8" w14:textId="77777777" w:rsidR="00E56ED0" w:rsidRPr="00596ED4" w:rsidRDefault="00E56ED0" w:rsidP="007D2430">
                              <w:pPr>
                                <w:jc w:val="center"/>
                                <w:rPr>
                                  <w:sz w:val="18"/>
                                </w:rPr>
                              </w:pPr>
                            </w:p>
                          </w:txbxContent>
                        </wps:txbx>
                        <wps:bodyPr rot="0" vert="vert270" wrap="square" lIns="0" tIns="0" rIns="0" bIns="0" anchor="t" anchorCtr="0" upright="1">
                          <a:noAutofit/>
                        </wps:bodyPr>
                      </wps:wsp>
                      <wps:wsp>
                        <wps:cNvPr id="535" name="Text Box 171"/>
                        <wps:cNvSpPr txBox="1">
                          <a:spLocks noChangeArrowheads="1"/>
                        </wps:cNvSpPr>
                        <wps:spPr bwMode="auto">
                          <a:xfrm>
                            <a:off x="5954" y="7088"/>
                            <a:ext cx="283" cy="11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6F5793" w14:textId="77777777" w:rsidR="00E56ED0" w:rsidRPr="00596ED4" w:rsidRDefault="00E56ED0" w:rsidP="007D2430">
                              <w:pPr>
                                <w:ind w:left="57"/>
                                <w:rPr>
                                  <w:sz w:val="18"/>
                                </w:rPr>
                              </w:pPr>
                            </w:p>
                          </w:txbxContent>
                        </wps:txbx>
                        <wps:bodyPr rot="0" vert="vert270" wrap="square" lIns="0" tIns="0" rIns="0" bIns="0" anchor="t" anchorCtr="0" upright="1">
                          <a:noAutofit/>
                        </wps:bodyPr>
                      </wps:wsp>
                      <wps:wsp>
                        <wps:cNvPr id="536" name="Text Box 172"/>
                        <wps:cNvSpPr txBox="1">
                          <a:spLocks noChangeArrowheads="1"/>
                        </wps:cNvSpPr>
                        <wps:spPr bwMode="auto">
                          <a:xfrm>
                            <a:off x="5954" y="8222"/>
                            <a:ext cx="283" cy="11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8BB427" w14:textId="77777777" w:rsidR="00E56ED0" w:rsidRPr="00596ED4" w:rsidRDefault="00E56ED0" w:rsidP="007D2430">
                              <w:pPr>
                                <w:ind w:left="57"/>
                                <w:rPr>
                                  <w:sz w:val="18"/>
                                </w:rPr>
                              </w:pPr>
                            </w:p>
                          </w:txbxContent>
                        </wps:txbx>
                        <wps:bodyPr rot="0" vert="vert270" wrap="square" lIns="0" tIns="0" rIns="0" bIns="0" anchor="t" anchorCtr="0" upright="1">
                          <a:noAutofit/>
                        </wps:bodyPr>
                      </wps:wsp>
                      <wps:wsp>
                        <wps:cNvPr id="537" name="Text Box 173"/>
                        <wps:cNvSpPr txBox="1">
                          <a:spLocks noChangeArrowheads="1"/>
                        </wps:cNvSpPr>
                        <wps:spPr bwMode="auto">
                          <a:xfrm>
                            <a:off x="5670" y="5670"/>
                            <a:ext cx="283" cy="36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09A83E" w14:textId="77777777" w:rsidR="00E56ED0" w:rsidRPr="007D2430" w:rsidRDefault="00E56ED0" w:rsidP="00727636">
                              <w:pPr>
                                <w:spacing w:line="240" w:lineRule="auto"/>
                                <w:ind w:firstLine="0"/>
                                <w:jc w:val="left"/>
                                <w:rPr>
                                  <w:rFonts w:ascii="Times New Roman" w:hAnsi="Times New Roman"/>
                                  <w:sz w:val="18"/>
                                </w:rPr>
                              </w:pPr>
                              <w:r>
                                <w:rPr>
                                  <w:rFonts w:ascii="Times New Roman" w:hAnsi="Times New Roman"/>
                                  <w:sz w:val="18"/>
                                </w:rPr>
                                <w:t xml:space="preserve"> </w:t>
                              </w:r>
                              <w:r w:rsidRPr="007D2430">
                                <w:rPr>
                                  <w:rFonts w:ascii="Times New Roman" w:hAnsi="Times New Roman"/>
                                  <w:sz w:val="18"/>
                                </w:rPr>
                                <w:t>Согласовано</w:t>
                              </w:r>
                            </w:p>
                          </w:txbxContent>
                        </wps:txbx>
                        <wps:bodyPr rot="0" vert="vert270" wrap="square" lIns="0" tIns="0" rIns="0" bIns="0" anchor="ctr" anchorCtr="0" upright="1">
                          <a:noAutofit/>
                        </wps:bodyPr>
                      </wps:wsp>
                      <wps:wsp>
                        <wps:cNvPr id="538" name="AutoShape 174"/>
                        <wps:cNvCnPr>
                          <a:cxnSpLocks noChangeShapeType="1"/>
                        </wps:cNvCnPr>
                        <wps:spPr bwMode="auto">
                          <a:xfrm>
                            <a:off x="5670" y="5670"/>
                            <a:ext cx="0" cy="368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39" name="AutoShape 175"/>
                        <wps:cNvCnPr>
                          <a:cxnSpLocks noChangeShapeType="1"/>
                        </wps:cNvCnPr>
                        <wps:spPr bwMode="auto">
                          <a:xfrm>
                            <a:off x="5954" y="5670"/>
                            <a:ext cx="0" cy="368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0" name="AutoShape 176"/>
                        <wps:cNvCnPr>
                          <a:cxnSpLocks noChangeShapeType="1"/>
                        </wps:cNvCnPr>
                        <wps:spPr bwMode="auto">
                          <a:xfrm>
                            <a:off x="6237" y="5670"/>
                            <a:ext cx="0" cy="368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41" name="AutoShape 177"/>
                        <wps:cNvCnPr>
                          <a:cxnSpLocks noChangeShapeType="1"/>
                        </wps:cNvCnPr>
                        <wps:spPr bwMode="auto">
                          <a:xfrm>
                            <a:off x="5670" y="5670"/>
                            <a:ext cx="85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2" name="AutoShape 178"/>
                        <wps:cNvCnPr>
                          <a:cxnSpLocks noChangeShapeType="1"/>
                        </wps:cNvCnPr>
                        <wps:spPr bwMode="auto">
                          <a:xfrm>
                            <a:off x="5954" y="6237"/>
                            <a:ext cx="567"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3" name="AutoShape 179"/>
                        <wps:cNvCnPr>
                          <a:cxnSpLocks noChangeShapeType="1"/>
                        </wps:cNvCnPr>
                        <wps:spPr bwMode="auto">
                          <a:xfrm>
                            <a:off x="5954" y="7088"/>
                            <a:ext cx="567"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180"/>
                        <wps:cNvCnPr>
                          <a:cxnSpLocks noChangeShapeType="1"/>
                        </wps:cNvCnPr>
                        <wps:spPr bwMode="auto">
                          <a:xfrm>
                            <a:off x="5954" y="8222"/>
                            <a:ext cx="567"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5" name="AutoShape 181"/>
                        <wps:cNvCnPr>
                          <a:cxnSpLocks noChangeShapeType="1"/>
                        </wps:cNvCnPr>
                        <wps:spPr bwMode="auto">
                          <a:xfrm>
                            <a:off x="5670" y="9356"/>
                            <a:ext cx="85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46" name="Group 182"/>
                      <wpg:cNvGrpSpPr>
                        <a:grpSpLocks/>
                      </wpg:cNvGrpSpPr>
                      <wpg:grpSpPr bwMode="auto">
                        <a:xfrm>
                          <a:off x="567" y="11567"/>
                          <a:ext cx="681" cy="4819"/>
                          <a:chOff x="5670" y="5670"/>
                          <a:chExt cx="681" cy="4819"/>
                        </a:xfrm>
                      </wpg:grpSpPr>
                      <wps:wsp>
                        <wps:cNvPr id="547" name="Text Box 183"/>
                        <wps:cNvSpPr txBox="1">
                          <a:spLocks noChangeArrowheads="1"/>
                        </wps:cNvSpPr>
                        <wps:spPr bwMode="auto">
                          <a:xfrm>
                            <a:off x="5954" y="5670"/>
                            <a:ext cx="397"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AE04E7" w14:textId="77777777" w:rsidR="00E56ED0" w:rsidRPr="00596ED4" w:rsidRDefault="00E56ED0" w:rsidP="007D2430">
                              <w:pPr>
                                <w:spacing w:before="60"/>
                                <w:jc w:val="center"/>
                                <w:rPr>
                                  <w:sz w:val="18"/>
                                </w:rPr>
                              </w:pPr>
                            </w:p>
                          </w:txbxContent>
                        </wps:txbx>
                        <wps:bodyPr rot="0" vert="vert270" wrap="square" lIns="0" tIns="0" rIns="0" bIns="0" anchor="t" anchorCtr="0" upright="1">
                          <a:noAutofit/>
                        </wps:bodyPr>
                      </wps:wsp>
                      <wps:wsp>
                        <wps:cNvPr id="548" name="Text Box 184"/>
                        <wps:cNvSpPr txBox="1">
                          <a:spLocks noChangeArrowheads="1"/>
                        </wps:cNvSpPr>
                        <wps:spPr bwMode="auto">
                          <a:xfrm>
                            <a:off x="5954" y="9071"/>
                            <a:ext cx="397"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3A3392" w14:textId="77777777" w:rsidR="00E56ED0" w:rsidRPr="00596ED4" w:rsidRDefault="00E56ED0" w:rsidP="007D2430">
                              <w:pPr>
                                <w:spacing w:before="60"/>
                                <w:jc w:val="center"/>
                                <w:rPr>
                                  <w:sz w:val="18"/>
                                </w:rPr>
                              </w:pPr>
                            </w:p>
                          </w:txbxContent>
                        </wps:txbx>
                        <wps:bodyPr rot="0" vert="vert270" wrap="square" lIns="0" tIns="0" rIns="0" bIns="0" anchor="t" anchorCtr="0" upright="1">
                          <a:noAutofit/>
                        </wps:bodyPr>
                      </wps:wsp>
                      <wps:wsp>
                        <wps:cNvPr id="549" name="Text Box 185"/>
                        <wps:cNvSpPr txBox="1">
                          <a:spLocks noChangeArrowheads="1"/>
                        </wps:cNvSpPr>
                        <wps:spPr bwMode="auto">
                          <a:xfrm>
                            <a:off x="5670" y="7087"/>
                            <a:ext cx="283" cy="1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619CCA" w14:textId="77777777" w:rsidR="00E56ED0" w:rsidRPr="007D2430" w:rsidRDefault="00E56ED0" w:rsidP="00EC14C7">
                              <w:pPr>
                                <w:spacing w:line="240" w:lineRule="auto"/>
                                <w:ind w:firstLine="0"/>
                                <w:jc w:val="center"/>
                                <w:rPr>
                                  <w:rFonts w:ascii="Times New Roman" w:hAnsi="Times New Roman"/>
                                  <w:sz w:val="18"/>
                                </w:rPr>
                              </w:pPr>
                              <w:r w:rsidRPr="00CB5D71">
                                <w:rPr>
                                  <w:rFonts w:ascii="Times New Roman" w:hAnsi="Times New Roman"/>
                                  <w:sz w:val="18"/>
                                </w:rPr>
                                <w:t>Подп. и дата</w:t>
                              </w:r>
                            </w:p>
                          </w:txbxContent>
                        </wps:txbx>
                        <wps:bodyPr rot="0" vert="vert270" wrap="square" lIns="0" tIns="0" rIns="0" bIns="0" anchor="ctr" anchorCtr="0" upright="1">
                          <a:noAutofit/>
                        </wps:bodyPr>
                      </wps:wsp>
                      <wps:wsp>
                        <wps:cNvPr id="550" name="Text Box 186"/>
                        <wps:cNvSpPr txBox="1">
                          <a:spLocks noChangeArrowheads="1"/>
                        </wps:cNvSpPr>
                        <wps:spPr bwMode="auto">
                          <a:xfrm>
                            <a:off x="5670" y="9072"/>
                            <a:ext cx="283"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2C5245" w14:textId="77777777" w:rsidR="00E56ED0" w:rsidRPr="007D2430" w:rsidRDefault="00E56ED0" w:rsidP="007D2430">
                              <w:pPr>
                                <w:spacing w:line="240" w:lineRule="auto"/>
                                <w:ind w:firstLine="0"/>
                                <w:jc w:val="center"/>
                                <w:rPr>
                                  <w:rFonts w:ascii="Times New Roman" w:hAnsi="Times New Roman"/>
                                  <w:sz w:val="18"/>
                                  <w:szCs w:val="18"/>
                                </w:rPr>
                              </w:pPr>
                              <w:r w:rsidRPr="007D2430">
                                <w:rPr>
                                  <w:rFonts w:ascii="Times New Roman" w:hAnsi="Times New Roman"/>
                                  <w:sz w:val="18"/>
                                  <w:szCs w:val="18"/>
                                </w:rPr>
                                <w:t>Инв. № подл.</w:t>
                              </w:r>
                            </w:p>
                          </w:txbxContent>
                        </wps:txbx>
                        <wps:bodyPr rot="0" vert="vert270" wrap="square" lIns="0" tIns="0" rIns="0" bIns="0" anchor="ctr" anchorCtr="0" upright="1">
                          <a:noAutofit/>
                        </wps:bodyPr>
                      </wps:wsp>
                      <wps:wsp>
                        <wps:cNvPr id="551" name="Text Box 187"/>
                        <wps:cNvSpPr txBox="1">
                          <a:spLocks noChangeArrowheads="1"/>
                        </wps:cNvSpPr>
                        <wps:spPr bwMode="auto">
                          <a:xfrm>
                            <a:off x="5670" y="5670"/>
                            <a:ext cx="283"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1547D2" w14:textId="77777777" w:rsidR="00E56ED0" w:rsidRPr="007A6C62" w:rsidRDefault="00E56ED0" w:rsidP="00B9089A">
                              <w:pPr>
                                <w:spacing w:line="240" w:lineRule="auto"/>
                                <w:ind w:firstLine="0"/>
                                <w:jc w:val="center"/>
                                <w:rPr>
                                  <w:rFonts w:ascii="Times New Roman" w:hAnsi="Times New Roman"/>
                                  <w:sz w:val="18"/>
                                </w:rPr>
                              </w:pPr>
                              <w:proofErr w:type="spellStart"/>
                              <w:r w:rsidRPr="007A6C62">
                                <w:rPr>
                                  <w:rFonts w:ascii="Times New Roman" w:hAnsi="Times New Roman"/>
                                  <w:sz w:val="18"/>
                                </w:rPr>
                                <w:t>Взам</w:t>
                              </w:r>
                              <w:proofErr w:type="spellEnd"/>
                              <w:r w:rsidRPr="007A6C62">
                                <w:rPr>
                                  <w:rFonts w:ascii="Times New Roman" w:hAnsi="Times New Roman"/>
                                  <w:sz w:val="18"/>
                                </w:rPr>
                                <w:t>. инв. №</w:t>
                              </w:r>
                            </w:p>
                          </w:txbxContent>
                        </wps:txbx>
                        <wps:bodyPr rot="0" vert="vert270" wrap="square" lIns="0" tIns="0" rIns="0" bIns="0" anchor="ctr" anchorCtr="0" upright="1">
                          <a:noAutofit/>
                        </wps:bodyPr>
                      </wps:wsp>
                      <wps:wsp>
                        <wps:cNvPr id="552" name="AutoShape 188"/>
                        <wps:cNvCnPr>
                          <a:cxnSpLocks noChangeShapeType="1"/>
                        </wps:cNvCnPr>
                        <wps:spPr bwMode="auto">
                          <a:xfrm>
                            <a:off x="5670" y="5670"/>
                            <a:ext cx="0" cy="481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3" name="AutoShape 189"/>
                        <wps:cNvCnPr>
                          <a:cxnSpLocks noChangeShapeType="1"/>
                        </wps:cNvCnPr>
                        <wps:spPr bwMode="auto">
                          <a:xfrm>
                            <a:off x="5954" y="5670"/>
                            <a:ext cx="0" cy="481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4" name="AutoShape 190"/>
                        <wps:cNvCnPr>
                          <a:cxnSpLocks noChangeShapeType="1"/>
                        </wps:cNvCnPr>
                        <wps:spPr bwMode="auto">
                          <a:xfrm>
                            <a:off x="5670" y="5670"/>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5" name="AutoShape 191"/>
                        <wps:cNvCnPr>
                          <a:cxnSpLocks noChangeShapeType="1"/>
                        </wps:cNvCnPr>
                        <wps:spPr bwMode="auto">
                          <a:xfrm>
                            <a:off x="5670" y="7088"/>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6" name="AutoShape 192"/>
                        <wps:cNvCnPr>
                          <a:cxnSpLocks noChangeShapeType="1"/>
                        </wps:cNvCnPr>
                        <wps:spPr bwMode="auto">
                          <a:xfrm>
                            <a:off x="5670" y="9072"/>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7" name="AutoShape 193"/>
                        <wps:cNvCnPr>
                          <a:cxnSpLocks noChangeShapeType="1"/>
                        </wps:cNvCnPr>
                        <wps:spPr bwMode="auto">
                          <a:xfrm>
                            <a:off x="5671" y="10489"/>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58" name="Group 194"/>
                      <wpg:cNvGrpSpPr>
                        <a:grpSpLocks/>
                      </wpg:cNvGrpSpPr>
                      <wpg:grpSpPr bwMode="auto">
                        <a:xfrm>
                          <a:off x="1228" y="397"/>
                          <a:ext cx="10282" cy="15995"/>
                          <a:chOff x="1228" y="397"/>
                          <a:chExt cx="10282" cy="15995"/>
                        </a:xfrm>
                      </wpg:grpSpPr>
                      <wps:wsp>
                        <wps:cNvPr id="559" name="AutoShape 196"/>
                        <wps:cNvCnPr>
                          <a:cxnSpLocks noChangeShapeType="1"/>
                        </wps:cNvCnPr>
                        <wps:spPr bwMode="auto">
                          <a:xfrm flipV="1">
                            <a:off x="1228" y="397"/>
                            <a:ext cx="10261"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0" name="AutoShape 197"/>
                        <wps:cNvCnPr>
                          <a:cxnSpLocks noChangeShapeType="1"/>
                        </wps:cNvCnPr>
                        <wps:spPr bwMode="auto">
                          <a:xfrm>
                            <a:off x="1247" y="397"/>
                            <a:ext cx="0" cy="1598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1" name="AutoShape 198"/>
                        <wps:cNvCnPr>
                          <a:cxnSpLocks noChangeShapeType="1"/>
                        </wps:cNvCnPr>
                        <wps:spPr bwMode="auto">
                          <a:xfrm>
                            <a:off x="11510" y="405"/>
                            <a:ext cx="0" cy="1598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2" name="AutoShape 199"/>
                        <wps:cNvCnPr>
                          <a:cxnSpLocks noChangeShapeType="1"/>
                        </wps:cNvCnPr>
                        <wps:spPr bwMode="auto">
                          <a:xfrm flipV="1">
                            <a:off x="1247" y="16386"/>
                            <a:ext cx="10261"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DF5C104" id="Группа 469" o:spid="_x0000_s1096" style="position:absolute;left:0;text-align:left;margin-left:23.45pt;margin-top:20.1pt;width:555.7pt;height:799.75pt;z-index:251701760;mso-position-horizontal-relative:page;mso-position-vertical-relative:page" coordorigin="397,397" coordsize="11114,15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">
              <v:group id="Group 106" o:spid="_x0000_s1097" style="position:absolute;left:1247;top:14118;width:10264;height:2269" coordorigin="1247,5670" coordsize="10264,2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">
                <v:shapetype id="_x0000_t202" coordsize="21600,21600" o:spt="202" path="m,l,21600r21600,l21600,xe">
                  <v:stroke joinstyle="miter"/>
                  <v:path gradientshapeok="t" o:connecttype="rect"/>
                </v:shapetype>
                <v:shape id="Text Box 107" o:spid="_x0000_s1098" type="#_x0000_t202" style="position:absolute;left:4935;top:5670;width:6576;height:8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" stroked="f" strokecolor="red">
                  <v:textbox inset="0,0,0,0">
                    <w:txbxContent>
                      <w:p w14:paraId="29645DD8" w14:textId="242EB5ED" w:rsidR="00E56ED0" w:rsidRPr="007B59C9" w:rsidRDefault="008435A3" w:rsidP="007B59C9">
                        <w:pPr>
                          <w:spacing w:before="240"/>
                          <w:ind w:firstLine="0"/>
                          <w:jc w:val="center"/>
                          <w:rPr>
                            <w:b/>
                            <w:sz w:val="28"/>
                            <w:szCs w:val="28"/>
                          </w:rPr>
                        </w:pPr>
                        <w:sdt>
                          <w:sdtPr>
                            <w:rPr>
                              <w:rFonts w:ascii="Times New Roman" w:hAnsi="Times New Roman"/>
                              <w:b/>
                              <w:sz w:val="28"/>
                              <w:szCs w:val="28"/>
                            </w:rPr>
                            <w:alias w:val="Шифр"/>
                            <w:tag w:val=""/>
                            <w:id w:val="1657876824"/>
                            <w:dataBinding w:prefixMappings="xmlns:ns0='http://purl.org/dc/elements/1.1/' xmlns:ns1='http://schemas.openxmlformats.org/package/2006/metadata/core-properties' " w:xpath="/ns1:coreProperties[1]/ns1:category[1]" w:storeItemID="{6C3C8BC8-F283-45AE-878A-BAB7291924A1}"/>
                            <w:text/>
                          </w:sdtPr>
                          <w:sdtEndPr/>
                          <w:sdtContent>
                            <w:r w:rsidR="00E56ED0">
                              <w:rPr>
                                <w:rFonts w:ascii="Times New Roman" w:hAnsi="Times New Roman"/>
                                <w:b/>
                                <w:sz w:val="28"/>
                                <w:szCs w:val="28"/>
                              </w:rPr>
                              <w:t>230-710</w:t>
                            </w:r>
                          </w:sdtContent>
                        </w:sdt>
                        <w:r w:rsidR="00E56ED0">
                          <w:rPr>
                            <w:rFonts w:ascii="Times New Roman" w:hAnsi="Times New Roman"/>
                            <w:b/>
                            <w:sz w:val="28"/>
                            <w:szCs w:val="28"/>
                          </w:rPr>
                          <w:t>-</w:t>
                        </w:r>
                        <w:sdt>
                          <w:sdtPr>
                            <w:rPr>
                              <w:rFonts w:ascii="Times New Roman" w:hAnsi="Times New Roman"/>
                              <w:b/>
                              <w:sz w:val="28"/>
                              <w:szCs w:val="28"/>
                            </w:rPr>
                            <w:alias w:val="Факс организации"/>
                            <w:tag w:val=""/>
                            <w:id w:val="1354700270"/>
                            <w:dataBinding w:prefixMappings="xmlns:ns0='http://schemas.microsoft.com/office/2006/coverPageProps' " w:xpath="/ns0:CoverPageProperties[1]/ns0:CompanyFax[1]" w:storeItemID="{55AF091B-3C7A-41E3-B477-F2FDAA23CFDA}"/>
                            <w:text/>
                          </w:sdtPr>
                          <w:sdtEndPr/>
                          <w:sdtContent>
                            <w:r w:rsidR="00E56ED0">
                              <w:rPr>
                                <w:rFonts w:ascii="Times New Roman" w:hAnsi="Times New Roman"/>
                                <w:b/>
                                <w:sz w:val="28"/>
                                <w:szCs w:val="28"/>
                              </w:rPr>
                              <w:t>СРД</w:t>
                            </w:r>
                          </w:sdtContent>
                        </w:sdt>
                      </w:p>
                    </w:txbxContent>
                  </v:textbox>
                </v:shape>
                <v:shape id="Text Box 108" o:spid="_x0000_s1099" type="#_x0000_t202" style="position:absolute;left:8675;top:7088;width:2835;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" stroked="f" strokecolor="red">
                  <v:textbox inset="0,0,0,0">
                    <w:txbxContent>
                      <w:p w14:paraId="2C4C055F" w14:textId="77777777" w:rsidR="00E56ED0" w:rsidRPr="00596ED4" w:rsidRDefault="00E56ED0" w:rsidP="007D2430">
                        <w:pPr>
                          <w:ind w:firstLine="0"/>
                          <w:jc w:val="center"/>
                          <w:rPr>
                            <w:sz w:val="28"/>
                          </w:rPr>
                        </w:pPr>
                        <w:r w:rsidRPr="00665640">
                          <w:rPr>
                            <w:rFonts w:ascii="Times New Roman" w:eastAsia="Times New Roman" w:hAnsi="Times New Roman"/>
                            <w:noProof/>
                            <w:sz w:val="24"/>
                            <w:lang w:eastAsia="ru-RU"/>
                          </w:rPr>
                          <w:drawing>
                            <wp:inline distT="0" distB="0" distL="0" distR="0" wp14:anchorId="6C30BBC7" wp14:editId="24A0AAB8">
                              <wp:extent cx="1266825" cy="504825"/>
                              <wp:effectExtent l="0" t="0" r="9525" b="9525"/>
                              <wp:docPr id="56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
                                        <a:extLst>
                                          <a:ext uri="{28A0092B-C50C-407E-A947-70E740481C1C}">
                                            <a14:useLocalDpi xmlns:a14="http://schemas.microsoft.com/office/drawing/2010/main" val="0"/>
                                          </a:ext>
                                        </a:extLst>
                                      </a:blip>
                                      <a:srcRect t="12091" b="16833"/>
                                      <a:stretch>
                                        <a:fillRect/>
                                      </a:stretch>
                                    </pic:blipFill>
                                    <pic:spPr bwMode="auto">
                                      <a:xfrm>
                                        <a:off x="0" y="0"/>
                                        <a:ext cx="1266825" cy="504825"/>
                                      </a:xfrm>
                                      <a:prstGeom prst="rect">
                                        <a:avLst/>
                                      </a:prstGeom>
                                      <a:noFill/>
                                      <a:ln>
                                        <a:noFill/>
                                      </a:ln>
                                    </pic:spPr>
                                  </pic:pic>
                                </a:graphicData>
                              </a:graphic>
                            </wp:inline>
                          </w:drawing>
                        </w:r>
                      </w:p>
                    </w:txbxContent>
                  </v:textbox>
                </v:shape>
                <v:shape id="Text Box 109" o:spid="_x0000_s1100" type="#_x0000_t202" style="position:absolute;left:10376;top:6804;width:1134;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" stroked="f" strokecolor="red">
                  <v:textbox inset="0,0,0,0">
                    <w:txbxContent>
                      <w:p w14:paraId="1B84FA25" w14:textId="5F5A10BA" w:rsidR="00E56ED0" w:rsidRPr="007D2430" w:rsidRDefault="00E56ED0" w:rsidP="002C607A">
                        <w:pPr>
                          <w:spacing w:line="240" w:lineRule="auto"/>
                          <w:ind w:firstLine="0"/>
                          <w:jc w:val="center"/>
                          <w:rPr>
                            <w:rFonts w:ascii="Times New Roman" w:hAnsi="Times New Roman"/>
                          </w:rPr>
                        </w:pPr>
                        <w:r w:rsidRPr="007D2430">
                          <w:rPr>
                            <w:rFonts w:ascii="Times New Roman" w:hAnsi="Times New Roman"/>
                          </w:rPr>
                          <w:fldChar w:fldCharType="begin"/>
                        </w:r>
                        <w:r w:rsidRPr="007D2430">
                          <w:rPr>
                            <w:rFonts w:ascii="Times New Roman" w:hAnsi="Times New Roman"/>
                          </w:rPr>
                          <w:instrText xml:space="preserve"> SECTIONPAGES  </w:instrText>
                        </w:r>
                        <w:r w:rsidRPr="007D2430">
                          <w:rPr>
                            <w:rFonts w:ascii="Times New Roman" w:hAnsi="Times New Roman"/>
                          </w:rPr>
                          <w:fldChar w:fldCharType="separate"/>
                        </w:r>
                        <w:r w:rsidR="008435A3">
                          <w:rPr>
                            <w:rFonts w:ascii="Times New Roman" w:hAnsi="Times New Roman"/>
                            <w:noProof/>
                          </w:rPr>
                          <w:t>1</w:t>
                        </w:r>
                        <w:r w:rsidRPr="007D2430">
                          <w:rPr>
                            <w:rFonts w:ascii="Times New Roman" w:hAnsi="Times New Roman"/>
                          </w:rPr>
                          <w:fldChar w:fldCharType="end"/>
                        </w:r>
                      </w:p>
                    </w:txbxContent>
                  </v:textbox>
                </v:shape>
                <v:shape id="Text Box 110" o:spid="_x0000_s1101" type="#_x0000_t202" style="position:absolute;left:9526;top:6804;width:850;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" stroked="f" strokecolor="red">
                  <v:textbox inset="0,0,0,0">
                    <w:txbxContent>
                      <w:p w14:paraId="77A22F23" w14:textId="77777777" w:rsidR="00E56ED0" w:rsidRPr="00016141" w:rsidRDefault="00E56ED0" w:rsidP="002C607A">
                        <w:pPr>
                          <w:spacing w:line="240" w:lineRule="auto"/>
                          <w:ind w:firstLine="0"/>
                          <w:jc w:val="center"/>
                          <w:rPr>
                            <w:rFonts w:ascii="Times New Roman" w:hAnsi="Times New Roman"/>
                          </w:rPr>
                        </w:pPr>
                        <w:r w:rsidRPr="00016141">
                          <w:rPr>
                            <w:rFonts w:ascii="Times New Roman" w:hAnsi="Times New Roman"/>
                          </w:rPr>
                          <w:fldChar w:fldCharType="begin"/>
                        </w:r>
                        <w:r w:rsidRPr="00016141">
                          <w:rPr>
                            <w:rFonts w:ascii="Times New Roman" w:hAnsi="Times New Roman"/>
                          </w:rPr>
                          <w:instrText xml:space="preserve"> PAGE   \* MERGEFORMAT </w:instrText>
                        </w:r>
                        <w:r w:rsidRPr="00016141">
                          <w:rPr>
                            <w:rFonts w:ascii="Times New Roman" w:hAnsi="Times New Roman"/>
                          </w:rPr>
                          <w:fldChar w:fldCharType="separate"/>
                        </w:r>
                        <w:r w:rsidR="001902C0">
                          <w:rPr>
                            <w:rFonts w:ascii="Times New Roman" w:hAnsi="Times New Roman"/>
                            <w:noProof/>
                          </w:rPr>
                          <w:t>1</w:t>
                        </w:r>
                        <w:r w:rsidRPr="00016141">
                          <w:rPr>
                            <w:rFonts w:ascii="Times New Roman" w:hAnsi="Times New Roman"/>
                          </w:rPr>
                          <w:fldChar w:fldCharType="end"/>
                        </w:r>
                      </w:p>
                    </w:txbxContent>
                  </v:textbox>
                </v:shape>
                <v:shape id="Text Box 111" o:spid="_x0000_s1102" type="#_x0000_t202" style="position:absolute;left:8675;top:6804;width:850;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" stroked="f" strokecolor="red">
                  <v:textbox inset="0,0,0,0">
                    <w:txbxContent>
                      <w:sdt>
                        <w:sdtPr>
                          <w:rPr>
                            <w:rFonts w:ascii="Times New Roman" w:hAnsi="Times New Roman"/>
                            <w:sz w:val="24"/>
                          </w:rPr>
                          <w:alias w:val="Адрес электронной почты организации"/>
                          <w:tag w:val=""/>
                          <w:id w:val="-1579746328"/>
                          <w:dataBinding w:prefixMappings="xmlns:ns0='http://schemas.microsoft.com/office/2006/coverPageProps' " w:xpath="/ns0:CoverPageProperties[1]/ns0:CompanyEmail[1]" w:storeItemID="{55AF091B-3C7A-41E3-B477-F2FDAA23CFDA}"/>
                          <w:text/>
                        </w:sdtPr>
                        <w:sdtEndPr/>
                        <w:sdtContent>
                          <w:p w14:paraId="631CA9F6" w14:textId="0D7222A1" w:rsidR="00E56ED0" w:rsidRPr="001C08F5" w:rsidRDefault="00E56ED0" w:rsidP="008073DF">
                            <w:pPr>
                              <w:spacing w:before="20" w:line="240" w:lineRule="auto"/>
                              <w:ind w:firstLine="0"/>
                              <w:jc w:val="center"/>
                              <w:rPr>
                                <w:rFonts w:ascii="Times New Roman" w:hAnsi="Times New Roman"/>
                                <w:sz w:val="24"/>
                              </w:rPr>
                            </w:pPr>
                            <w:r>
                              <w:rPr>
                                <w:rFonts w:ascii="Times New Roman" w:hAnsi="Times New Roman"/>
                                <w:sz w:val="24"/>
                              </w:rPr>
                              <w:t>Р</w:t>
                            </w:r>
                          </w:p>
                        </w:sdtContent>
                      </w:sdt>
                    </w:txbxContent>
                  </v:textbox>
                </v:shape>
                <v:shape id="Text Box 112" o:spid="_x0000_s1103" type="#_x0000_t202" style="position:absolute;left:10376;top:6521;width:1134;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" stroked="f" strokecolor="red">
                  <v:textbox inset="0,0,0,0">
                    <w:txbxContent>
                      <w:p w14:paraId="6EFE4A23" w14:textId="77777777" w:rsidR="00E56ED0" w:rsidRPr="007D2430" w:rsidRDefault="00E56ED0" w:rsidP="007D2430">
                        <w:pPr>
                          <w:ind w:firstLine="0"/>
                          <w:jc w:val="center"/>
                          <w:rPr>
                            <w:rFonts w:ascii="Times New Roman" w:hAnsi="Times New Roman"/>
                          </w:rPr>
                        </w:pPr>
                        <w:r w:rsidRPr="007D2430">
                          <w:rPr>
                            <w:rFonts w:ascii="Times New Roman" w:hAnsi="Times New Roman"/>
                            <w:sz w:val="20"/>
                            <w:szCs w:val="16"/>
                          </w:rPr>
                          <w:t>Листов</w:t>
                        </w:r>
                      </w:p>
                    </w:txbxContent>
                  </v:textbox>
                </v:shape>
                <v:shape id="Text Box 113" o:spid="_x0000_s1104" type="#_x0000_t202" style="position:absolute;left:9526;top:6521;width:850;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" stroked="f" strokecolor="red">
                  <v:textbox inset="0,0,0,0">
                    <w:txbxContent>
                      <w:p w14:paraId="3E62C84A" w14:textId="77777777" w:rsidR="00E56ED0" w:rsidRPr="007D2430" w:rsidRDefault="00E56ED0" w:rsidP="007D2430">
                        <w:pPr>
                          <w:ind w:firstLine="0"/>
                          <w:jc w:val="center"/>
                          <w:rPr>
                            <w:rFonts w:ascii="Times New Roman" w:hAnsi="Times New Roman"/>
                          </w:rPr>
                        </w:pPr>
                        <w:r w:rsidRPr="007D2430">
                          <w:rPr>
                            <w:rFonts w:ascii="Times New Roman" w:hAnsi="Times New Roman"/>
                            <w:sz w:val="20"/>
                            <w:szCs w:val="16"/>
                          </w:rPr>
                          <w:t>Лист</w:t>
                        </w:r>
                      </w:p>
                    </w:txbxContent>
                  </v:textbox>
                </v:shape>
                <v:shape id="Text Box 114" o:spid="_x0000_s1105" type="#_x0000_t202" style="position:absolute;left:8675;top:6521;width:850;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" stroked="f" strokecolor="red">
                  <v:textbox inset="0,0,0,0">
                    <w:txbxContent>
                      <w:p w14:paraId="1F647D65" w14:textId="77777777" w:rsidR="00E56ED0" w:rsidRPr="007D2430" w:rsidRDefault="00E56ED0" w:rsidP="007D2430">
                        <w:pPr>
                          <w:ind w:firstLine="0"/>
                          <w:jc w:val="center"/>
                          <w:rPr>
                            <w:rFonts w:ascii="Times New Roman" w:hAnsi="Times New Roman"/>
                          </w:rPr>
                        </w:pPr>
                        <w:r w:rsidRPr="007D2430">
                          <w:rPr>
                            <w:rFonts w:ascii="Times New Roman" w:hAnsi="Times New Roman"/>
                            <w:sz w:val="20"/>
                            <w:szCs w:val="16"/>
                          </w:rPr>
                          <w:t>Стадия</w:t>
                        </w:r>
                      </w:p>
                    </w:txbxContent>
                  </v:textbox>
                </v:shape>
                <v:shape id="Text Box 115" o:spid="_x0000_s1106" type="#_x0000_t202" style="position:absolute;left:4933;top:6521;width:3742;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" stroked="f" strokecolor="red">
                  <v:textbox inset="0,0,0,0">
                    <w:txbxContent>
                      <w:p w14:paraId="2F346585" w14:textId="7C58562E" w:rsidR="00E56ED0" w:rsidRPr="00BB7F91" w:rsidRDefault="00E56ED0" w:rsidP="00BB7F91">
                        <w:pPr>
                          <w:spacing w:line="240" w:lineRule="auto"/>
                          <w:ind w:firstLine="0"/>
                          <w:jc w:val="center"/>
                          <w:rPr>
                            <w:rFonts w:ascii="Times New Roman" w:hAnsi="Times New Roman"/>
                            <w:b/>
                            <w:bCs/>
                            <w:sz w:val="24"/>
                          </w:rPr>
                        </w:pPr>
                        <w:r>
                          <w:rPr>
                            <w:rFonts w:ascii="Times New Roman" w:hAnsi="Times New Roman"/>
                            <w:b/>
                            <w:bCs/>
                            <w:sz w:val="24"/>
                          </w:rPr>
                          <w:t>Состав рабочей документации</w:t>
                        </w:r>
                      </w:p>
                    </w:txbxContent>
                  </v:textbox>
                </v:shape>
                <v:shape id="Text Box 116" o:spid="_x0000_s1107" type="#_x0000_t202" style="position:absolute;left:4366;top:6804;width:567;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" stroked="f">
                  <v:textbox inset="0,0,0,0">
                    <w:txbxContent>
                      <w:sdt>
                        <w:sdtPr>
                          <w:rPr>
                            <w:rFonts w:ascii="Times New Roman" w:hAnsi="Times New Roman"/>
                            <w:sz w:val="12"/>
                            <w:szCs w:val="12"/>
                          </w:rPr>
                          <w:alias w:val="Примечания"/>
                          <w:tag w:val=""/>
                          <w:id w:val="222577102"/>
                          <w:dataBinding w:prefixMappings="xmlns:ns0='http://purl.org/dc/elements/1.1/' xmlns:ns1='http://schemas.openxmlformats.org/package/2006/metadata/core-properties' " w:xpath="/ns1:coreProperties[1]/ns0:description[1]" w:storeItemID="{6C3C8BC8-F283-45AE-878A-BAB7291924A1}"/>
                          <w:text w:multiLine="1"/>
                        </w:sdtPr>
                        <w:sdtEndPr>
                          <w:rPr>
                            <w:w w:val="96"/>
                          </w:rPr>
                        </w:sdtEndPr>
                        <w:sdtContent>
                          <w:p w14:paraId="51B23A04" w14:textId="7ED72C53" w:rsidR="00E56ED0" w:rsidRPr="00591882" w:rsidRDefault="00E56ED0" w:rsidP="00591882">
                            <w:pPr>
                              <w:spacing w:line="240" w:lineRule="auto"/>
                              <w:ind w:firstLine="0"/>
                              <w:jc w:val="center"/>
                              <w:rPr>
                                <w:sz w:val="16"/>
                                <w:szCs w:val="16"/>
                              </w:rPr>
                            </w:pPr>
                            <w:r>
                              <w:rPr>
                                <w:rFonts w:ascii="Times New Roman" w:hAnsi="Times New Roman"/>
                                <w:sz w:val="12"/>
                                <w:szCs w:val="12"/>
                              </w:rPr>
                              <w:t>06.07.2023</w:t>
                            </w:r>
                          </w:p>
                        </w:sdtContent>
                      </w:sdt>
                    </w:txbxContent>
                  </v:textbox>
                </v:shape>
                <v:shape id="Text Box 117" o:spid="_x0000_s1108" type="#_x0000_t202" style="position:absolute;left:1247;top:7371;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" stroked="f" strokecolor="red">
                  <v:textbox inset="0,0,0,0">
                    <w:txbxContent>
                      <w:p w14:paraId="7032A45E" w14:textId="77777777" w:rsidR="00E56ED0" w:rsidRPr="00066AA7" w:rsidRDefault="00E56ED0" w:rsidP="00FA1C95">
                        <w:pPr>
                          <w:spacing w:before="20" w:line="240" w:lineRule="auto"/>
                          <w:ind w:firstLine="0"/>
                          <w:jc w:val="center"/>
                          <w:rPr>
                            <w:rFonts w:ascii="Times New Roman" w:hAnsi="Times New Roman"/>
                            <w:sz w:val="20"/>
                            <w:szCs w:val="20"/>
                          </w:rPr>
                        </w:pPr>
                        <w:r w:rsidRPr="00066AA7">
                          <w:rPr>
                            <w:rFonts w:ascii="Times New Roman" w:hAnsi="Times New Roman"/>
                            <w:sz w:val="20"/>
                            <w:szCs w:val="20"/>
                          </w:rPr>
                          <w:t>Н</w:t>
                        </w:r>
                        <w:r>
                          <w:rPr>
                            <w:rFonts w:ascii="Times New Roman" w:hAnsi="Times New Roman"/>
                            <w:sz w:val="20"/>
                            <w:szCs w:val="20"/>
                          </w:rPr>
                          <w:t>. контр.</w:t>
                        </w:r>
                      </w:p>
                    </w:txbxContent>
                  </v:textbox>
                </v:shape>
                <v:shape id="Text Box 118" o:spid="_x0000_s1109" type="#_x0000_t202" style="position:absolute;left:1247;top:6804;width:1134;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" stroked="f" strokecolor="red">
                  <v:textbox inset="0,0,0,0">
                    <w:txbxContent>
                      <w:p w14:paraId="50AA2967" w14:textId="77777777" w:rsidR="00E56ED0" w:rsidRPr="007A6C62" w:rsidRDefault="00E56ED0" w:rsidP="00FA1C95">
                        <w:pPr>
                          <w:spacing w:line="240" w:lineRule="auto"/>
                          <w:ind w:firstLine="0"/>
                          <w:contextualSpacing/>
                          <w:jc w:val="center"/>
                          <w:rPr>
                            <w:rFonts w:ascii="Times New Roman" w:hAnsi="Times New Roman"/>
                          </w:rPr>
                        </w:pPr>
                        <w:r w:rsidRPr="007A6C62">
                          <w:rPr>
                            <w:rFonts w:ascii="Times New Roman" w:hAnsi="Times New Roman"/>
                            <w:sz w:val="20"/>
                            <w:szCs w:val="16"/>
                          </w:rPr>
                          <w:t>Проверил</w:t>
                        </w:r>
                      </w:p>
                    </w:txbxContent>
                  </v:textbox>
                </v:shape>
                <v:shape id="Text Box 119" o:spid="_x0000_s1110" type="#_x0000_t202" style="position:absolute;left:1247;top:6521;width:1134;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" stroked="f" strokecolor="red">
                  <v:textbox inset="0,0,0,0">
                    <w:txbxContent>
                      <w:p w14:paraId="369EEE4B" w14:textId="77777777" w:rsidR="00E56ED0" w:rsidRPr="007A6C62" w:rsidRDefault="00E56ED0" w:rsidP="00FA1C95">
                        <w:pPr>
                          <w:spacing w:line="240" w:lineRule="auto"/>
                          <w:ind w:firstLine="0"/>
                          <w:jc w:val="center"/>
                          <w:rPr>
                            <w:sz w:val="20"/>
                            <w:szCs w:val="20"/>
                          </w:rPr>
                        </w:pPr>
                        <w:proofErr w:type="spellStart"/>
                        <w:r w:rsidRPr="007A6C62">
                          <w:rPr>
                            <w:rFonts w:ascii="Times New Roman" w:hAnsi="Times New Roman"/>
                            <w:sz w:val="20"/>
                            <w:szCs w:val="20"/>
                          </w:rPr>
                          <w:t>Разраб</w:t>
                        </w:r>
                        <w:proofErr w:type="spellEnd"/>
                        <w:r>
                          <w:rPr>
                            <w:rFonts w:ascii="Times New Roman" w:hAnsi="Times New Roman"/>
                            <w:sz w:val="20"/>
                            <w:szCs w:val="20"/>
                          </w:rPr>
                          <w:t>.</w:t>
                        </w:r>
                      </w:p>
                    </w:txbxContent>
                  </v:textbox>
                </v:shape>
                <v:shape id="Text Box 120" o:spid="_x0000_s1111" type="#_x0000_t202" style="position:absolute;left:2948;top:6237;width:567;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" stroked="f" strokecolor="red">
                  <v:textbox inset="0,0,0,0">
                    <w:txbxContent>
                      <w:p w14:paraId="4E71D0EB" w14:textId="77777777" w:rsidR="00E56ED0" w:rsidRPr="002C607A" w:rsidRDefault="00E56ED0" w:rsidP="002C607A">
                        <w:pPr>
                          <w:spacing w:line="240" w:lineRule="auto"/>
                          <w:ind w:firstLine="0"/>
                          <w:jc w:val="center"/>
                          <w:rPr>
                            <w:rFonts w:ascii="Times New Roman" w:hAnsi="Times New Roman"/>
                            <w:sz w:val="18"/>
                            <w:szCs w:val="16"/>
                          </w:rPr>
                        </w:pPr>
                        <w:r w:rsidRPr="002C607A">
                          <w:rPr>
                            <w:rFonts w:ascii="Times New Roman" w:hAnsi="Times New Roman"/>
                            <w:sz w:val="18"/>
                            <w:szCs w:val="16"/>
                          </w:rPr>
                          <w:t>№док.</w:t>
                        </w:r>
                      </w:p>
                    </w:txbxContent>
                  </v:textbox>
                </v:shape>
                <v:shape id="Text Box 121" o:spid="_x0000_s1112" type="#_x0000_t202" style="position:absolute;left:2381;top:6237;width:567;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" stroked="f" strokecolor="red">
                  <v:textbox inset="0,0,0,0">
                    <w:txbxContent>
                      <w:p w14:paraId="6ACF93DE" w14:textId="77777777" w:rsidR="00E56ED0" w:rsidRPr="002C607A" w:rsidRDefault="00E56ED0" w:rsidP="002C607A">
                        <w:pPr>
                          <w:spacing w:line="240" w:lineRule="auto"/>
                          <w:ind w:firstLine="0"/>
                          <w:jc w:val="center"/>
                          <w:rPr>
                            <w:rFonts w:ascii="Times New Roman" w:hAnsi="Times New Roman"/>
                            <w:sz w:val="18"/>
                          </w:rPr>
                        </w:pPr>
                        <w:r w:rsidRPr="002C607A">
                          <w:rPr>
                            <w:rFonts w:ascii="Times New Roman" w:hAnsi="Times New Roman"/>
                            <w:sz w:val="18"/>
                          </w:rPr>
                          <w:t>Лист</w:t>
                        </w:r>
                      </w:p>
                    </w:txbxContent>
                  </v:textbox>
                </v:shape>
                <v:shape id="Text Box 122" o:spid="_x0000_s1113" type="#_x0000_t202" style="position:absolute;left:1814;top:6237;width:567;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" stroked="f" strokecolor="red">
                  <v:textbox inset="0,0,0,0">
                    <w:txbxContent>
                      <w:p w14:paraId="1E628C50" w14:textId="77777777" w:rsidR="00E56ED0" w:rsidRPr="00596ED4" w:rsidRDefault="00E56ED0" w:rsidP="001A7CFB">
                        <w:pPr>
                          <w:spacing w:after="40" w:line="240" w:lineRule="auto"/>
                          <w:ind w:firstLine="0"/>
                          <w:jc w:val="center"/>
                          <w:rPr>
                            <w:sz w:val="18"/>
                            <w:szCs w:val="16"/>
                          </w:rPr>
                        </w:pPr>
                        <w:proofErr w:type="spellStart"/>
                        <w:r w:rsidRPr="002C607A">
                          <w:rPr>
                            <w:rFonts w:ascii="Times New Roman" w:hAnsi="Times New Roman"/>
                            <w:sz w:val="16"/>
                            <w:szCs w:val="16"/>
                          </w:rPr>
                          <w:t>Кол.уч</w:t>
                        </w:r>
                        <w:proofErr w:type="spellEnd"/>
                        <w:r w:rsidRPr="00596ED4">
                          <w:rPr>
                            <w:sz w:val="18"/>
                            <w:szCs w:val="16"/>
                          </w:rPr>
                          <w:t>.</w:t>
                        </w:r>
                      </w:p>
                    </w:txbxContent>
                  </v:textbox>
                </v:shape>
                <v:shape id="Text Box 123" o:spid="_x0000_s1114" type="#_x0000_t202" style="position:absolute;left:1247;top:6237;width:567;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" stroked="f" strokecolor="red">
                  <v:textbox inset="0,0,0,0">
                    <w:txbxContent>
                      <w:p w14:paraId="2FF224EA" w14:textId="77777777" w:rsidR="00E56ED0" w:rsidRPr="002C607A" w:rsidRDefault="00E56ED0" w:rsidP="002C607A">
                        <w:pPr>
                          <w:spacing w:line="240" w:lineRule="auto"/>
                          <w:ind w:firstLine="0"/>
                          <w:jc w:val="center"/>
                          <w:rPr>
                            <w:rFonts w:ascii="Times New Roman" w:hAnsi="Times New Roman"/>
                            <w:sz w:val="18"/>
                          </w:rPr>
                        </w:pPr>
                        <w:r w:rsidRPr="002C607A">
                          <w:rPr>
                            <w:rFonts w:ascii="Times New Roman" w:hAnsi="Times New Roman"/>
                            <w:sz w:val="18"/>
                          </w:rPr>
                          <w:t>Изм.</w:t>
                        </w:r>
                      </w:p>
                    </w:txbxContent>
                  </v:textbox>
                </v:shape>
                <v:shape id="Text Box 124" o:spid="_x0000_s1115" type="#_x0000_t202" style="position:absolute;left:4366;top:5954;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" stroked="f">
                  <v:textbox inset="0,0,0,0">
                    <w:txbxContent>
                      <w:p w14:paraId="5DDE3E2F" w14:textId="77777777" w:rsidR="00E56ED0" w:rsidRPr="00FF0FCB" w:rsidRDefault="00E56ED0" w:rsidP="007D2430">
                        <w:pPr>
                          <w:spacing w:before="20"/>
                          <w:jc w:val="center"/>
                          <w:rPr>
                            <w:sz w:val="18"/>
                            <w:szCs w:val="16"/>
                          </w:rPr>
                        </w:pPr>
                      </w:p>
                    </w:txbxContent>
                  </v:textbox>
                </v:shape>
                <v:shape id="Text Box 125" o:spid="_x0000_s1116" type="#_x0000_t202" style="position:absolute;left:2948;top:5670;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" stroked="f">
                  <v:textbox inset="0,0,0,0">
                    <w:txbxContent>
                      <w:p w14:paraId="70BF8B12" w14:textId="77777777" w:rsidR="00E56ED0" w:rsidRPr="00FF0FCB" w:rsidRDefault="00E56ED0" w:rsidP="007D2430">
                        <w:pPr>
                          <w:spacing w:before="20"/>
                          <w:jc w:val="center"/>
                          <w:rPr>
                            <w:sz w:val="18"/>
                            <w:szCs w:val="16"/>
                          </w:rPr>
                        </w:pPr>
                      </w:p>
                    </w:txbxContent>
                  </v:textbox>
                </v:shape>
                <v:shape id="Text Box 126" o:spid="_x0000_s1117" type="#_x0000_t202" style="position:absolute;left:2381;top:5954;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" stroked="f">
                  <v:textbox inset="0,0,0,0">
                    <w:txbxContent>
                      <w:p w14:paraId="67AE2A64" w14:textId="77777777" w:rsidR="00E56ED0" w:rsidRPr="00FF0FCB" w:rsidRDefault="00E56ED0" w:rsidP="007D2430">
                        <w:pPr>
                          <w:spacing w:before="20"/>
                          <w:jc w:val="center"/>
                          <w:rPr>
                            <w:sz w:val="18"/>
                            <w:szCs w:val="16"/>
                          </w:rPr>
                        </w:pPr>
                      </w:p>
                    </w:txbxContent>
                  </v:textbox>
                </v:shape>
                <v:shape id="Text Box 127" o:spid="_x0000_s1118" type="#_x0000_t202" style="position:absolute;left:1247;top:5954;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" stroked="f">
                  <v:textbox inset="0,0,0,0">
                    <w:txbxContent>
                      <w:p w14:paraId="6C63D0DF" w14:textId="77777777" w:rsidR="00E56ED0" w:rsidRPr="00FF0FCB" w:rsidRDefault="00E56ED0" w:rsidP="007D2430">
                        <w:pPr>
                          <w:spacing w:before="20"/>
                          <w:jc w:val="center"/>
                          <w:rPr>
                            <w:sz w:val="18"/>
                            <w:szCs w:val="16"/>
                          </w:rPr>
                        </w:pPr>
                      </w:p>
                    </w:txbxContent>
                  </v:textbox>
                </v:shape>
                <v:shape id="Text Box 128" o:spid="_x0000_s1119" type="#_x0000_t202" style="position:absolute;left:1247;top:5670;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" stroked="f">
                  <v:textbox inset="0,0,0,0">
                    <w:txbxContent>
                      <w:p w14:paraId="58580F05" w14:textId="77777777" w:rsidR="00E56ED0" w:rsidRPr="00FF0FCB" w:rsidRDefault="00E56ED0" w:rsidP="007D2430">
                        <w:pPr>
                          <w:spacing w:before="20"/>
                          <w:jc w:val="center"/>
                          <w:rPr>
                            <w:sz w:val="18"/>
                            <w:szCs w:val="16"/>
                          </w:rPr>
                        </w:pPr>
                      </w:p>
                    </w:txbxContent>
                  </v:textbox>
                </v:shape>
                <v:shape id="_x0000_s1120" type="#_x0000_t202" style="position:absolute;left:4366;top:7371;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" stroked="f">
                  <v:textbox inset="0,0,0,0">
                    <w:txbxContent>
                      <w:sdt>
                        <w:sdtPr>
                          <w:rPr>
                            <w:rFonts w:ascii="Times New Roman" w:hAnsi="Times New Roman"/>
                            <w:sz w:val="12"/>
                            <w:szCs w:val="12"/>
                          </w:rPr>
                          <w:alias w:val="Примечания"/>
                          <w:tag w:val=""/>
                          <w:id w:val="-1004584210"/>
                          <w:dataBinding w:prefixMappings="xmlns:ns0='http://purl.org/dc/elements/1.1/' xmlns:ns1='http://schemas.openxmlformats.org/package/2006/metadata/core-properties' " w:xpath="/ns1:coreProperties[1]/ns0:description[1]" w:storeItemID="{6C3C8BC8-F283-45AE-878A-BAB7291924A1}"/>
                          <w:text w:multiLine="1"/>
                        </w:sdtPr>
                        <w:sdtEndPr>
                          <w:rPr>
                            <w:w w:val="96"/>
                          </w:rPr>
                        </w:sdtEndPr>
                        <w:sdtContent>
                          <w:p w14:paraId="09110C05" w14:textId="3B3A4A36" w:rsidR="00E56ED0" w:rsidRPr="00591882" w:rsidRDefault="00E56ED0" w:rsidP="00727636">
                            <w:pPr>
                              <w:spacing w:before="40" w:line="240" w:lineRule="auto"/>
                              <w:ind w:firstLine="0"/>
                              <w:jc w:val="center"/>
                              <w:rPr>
                                <w:sz w:val="16"/>
                                <w:szCs w:val="16"/>
                              </w:rPr>
                            </w:pPr>
                            <w:r>
                              <w:rPr>
                                <w:rFonts w:ascii="Times New Roman" w:hAnsi="Times New Roman"/>
                                <w:sz w:val="12"/>
                                <w:szCs w:val="12"/>
                              </w:rPr>
                              <w:t>06.07.2023</w:t>
                            </w:r>
                          </w:p>
                        </w:sdtContent>
                      </w:sdt>
                      <w:p w14:paraId="6E06D74F" w14:textId="77777777" w:rsidR="00E56ED0" w:rsidRPr="00591882" w:rsidRDefault="00E56ED0" w:rsidP="007D2430">
                        <w:pPr>
                          <w:jc w:val="center"/>
                          <w:rPr>
                            <w:sz w:val="20"/>
                            <w:lang w:val="en-US"/>
                          </w:rPr>
                        </w:pPr>
                      </w:p>
                    </w:txbxContent>
                  </v:textbox>
                </v:shape>
                <v:shape id="Text Box 131" o:spid="_x0000_s1121" type="#_x0000_t202" style="position:absolute;left:4366;top:708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" stroked="f">
                  <v:textbox inset="0,0,0,0">
                    <w:txbxContent>
                      <w:p w14:paraId="779AF022" w14:textId="77777777" w:rsidR="00E56ED0" w:rsidRPr="00596ED4" w:rsidRDefault="00E56ED0" w:rsidP="007D2430">
                        <w:pPr>
                          <w:jc w:val="center"/>
                          <w:rPr>
                            <w:sz w:val="20"/>
                            <w:lang w:val="en-US"/>
                          </w:rPr>
                        </w:pPr>
                      </w:p>
                    </w:txbxContent>
                  </v:textbox>
                </v:shape>
                <v:shape id="Text Box 132" o:spid="_x0000_s1122" type="#_x0000_t202" style="position:absolute;left:4366;top:6521;width:567;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" stroked="f">
                  <v:textbox inset="0,0,0,0">
                    <w:txbxContent>
                      <w:sdt>
                        <w:sdtPr>
                          <w:rPr>
                            <w:rFonts w:ascii="Times New Roman" w:hAnsi="Times New Roman"/>
                            <w:sz w:val="12"/>
                            <w:szCs w:val="12"/>
                          </w:rPr>
                          <w:alias w:val="Примечания"/>
                          <w:tag w:val=""/>
                          <w:id w:val="159433678"/>
                          <w:dataBinding w:prefixMappings="xmlns:ns0='http://purl.org/dc/elements/1.1/' xmlns:ns1='http://schemas.openxmlformats.org/package/2006/metadata/core-properties' " w:xpath="/ns1:coreProperties[1]/ns0:description[1]" w:storeItemID="{6C3C8BC8-F283-45AE-878A-BAB7291924A1}"/>
                          <w:text w:multiLine="1"/>
                        </w:sdtPr>
                        <w:sdtEndPr>
                          <w:rPr>
                            <w:w w:val="96"/>
                          </w:rPr>
                        </w:sdtEndPr>
                        <w:sdtContent>
                          <w:p w14:paraId="7BAB264C" w14:textId="751D16D2" w:rsidR="00E56ED0" w:rsidRPr="00591882" w:rsidRDefault="00E56ED0" w:rsidP="00727636">
                            <w:pPr>
                              <w:spacing w:before="40" w:line="240" w:lineRule="auto"/>
                              <w:ind w:firstLine="0"/>
                              <w:jc w:val="center"/>
                              <w:rPr>
                                <w:sz w:val="16"/>
                                <w:szCs w:val="16"/>
                              </w:rPr>
                            </w:pPr>
                            <w:r>
                              <w:rPr>
                                <w:rFonts w:ascii="Times New Roman" w:hAnsi="Times New Roman"/>
                                <w:sz w:val="12"/>
                                <w:szCs w:val="12"/>
                              </w:rPr>
                              <w:t>06.07.2023</w:t>
                            </w:r>
                          </w:p>
                        </w:sdtContent>
                      </w:sdt>
                      <w:p w14:paraId="6FE938A1" w14:textId="77777777" w:rsidR="00E56ED0" w:rsidRPr="00591882" w:rsidRDefault="00E56ED0">
                        <w:r w:rsidRPr="00591882">
                          <w:rPr>
                            <w:rFonts w:ascii="Times New Roman" w:hAnsi="Times New Roman"/>
                            <w:sz w:val="16"/>
                            <w:szCs w:val="16"/>
                          </w:rPr>
                          <w:t xml:space="preserve"> </w:t>
                        </w:r>
                        <w:proofErr w:type="spellStart"/>
                        <w:proofErr w:type="gramStart"/>
                        <w:r w:rsidRPr="00591882">
                          <w:rPr>
                            <w:rFonts w:ascii="Times New Roman" w:hAnsi="Times New Roman"/>
                            <w:sz w:val="16"/>
                            <w:szCs w:val="16"/>
                          </w:rPr>
                          <w:t>м.ггм</w:t>
                        </w:r>
                        <w:proofErr w:type="gramEnd"/>
                        <w:r w:rsidRPr="00591882">
                          <w:rPr>
                            <w:rFonts w:ascii="Times New Roman" w:hAnsi="Times New Roman"/>
                            <w:sz w:val="16"/>
                            <w:szCs w:val="16"/>
                          </w:rPr>
                          <w:t>.гггмм.гг</w:t>
                        </w:r>
                        <w:proofErr w:type="spellEnd"/>
                      </w:p>
                      <w:sdt>
                        <w:sdtPr>
                          <w:rPr>
                            <w:rFonts w:ascii="Times New Roman" w:hAnsi="Times New Roman"/>
                            <w:sz w:val="16"/>
                            <w:szCs w:val="16"/>
                          </w:rPr>
                          <w:alias w:val="Примечания"/>
                          <w:tag w:val=""/>
                          <w:id w:val="-363217205"/>
                          <w:dataBinding w:prefixMappings="xmlns:ns0='http://purl.org/dc/elements/1.1/' xmlns:ns1='http://schemas.openxmlformats.org/package/2006/metadata/core-properties' " w:xpath="/ns1:coreProperties[1]/ns0:description[1]" w:storeItemID="{6C3C8BC8-F283-45AE-878A-BAB7291924A1}"/>
                          <w:text w:multiLine="1"/>
                        </w:sdtPr>
                        <w:sdtEndPr/>
                        <w:sdtContent>
                          <w:p w14:paraId="612E5E9D" w14:textId="1DF022D3" w:rsidR="00E56ED0" w:rsidRPr="00591882" w:rsidRDefault="00E56ED0">
                            <w:r>
                              <w:rPr>
                                <w:rFonts w:ascii="Times New Roman" w:hAnsi="Times New Roman"/>
                                <w:sz w:val="16"/>
                                <w:szCs w:val="16"/>
                              </w:rPr>
                              <w:t>06.07.2023</w:t>
                            </w:r>
                          </w:p>
                        </w:sdtContent>
                      </w:sdt>
                    </w:txbxContent>
                  </v:textbox>
                </v:shape>
                <v:shape id="Text Box 133" o:spid="_x0000_s1123" type="#_x0000_t202" style="position:absolute;left:1814;top:5954;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" stroked="f">
                  <v:textbox inset="0,0,0,0">
                    <w:txbxContent>
                      <w:p w14:paraId="0BC5EAC5" w14:textId="77777777" w:rsidR="00E56ED0" w:rsidRPr="00FF0FCB" w:rsidRDefault="00E56ED0" w:rsidP="007D2430">
                        <w:pPr>
                          <w:spacing w:before="20"/>
                          <w:jc w:val="center"/>
                          <w:rPr>
                            <w:sz w:val="18"/>
                            <w:szCs w:val="16"/>
                          </w:rPr>
                        </w:pPr>
                      </w:p>
                    </w:txbxContent>
                  </v:textbox>
                </v:shape>
                <v:shape id="Text Box 134" o:spid="_x0000_s1124" type="#_x0000_t202" style="position:absolute;left:2948;top:5954;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" stroked="f">
                  <v:textbox inset="0,0,0,0">
                    <w:txbxContent>
                      <w:p w14:paraId="311B99FF" w14:textId="77777777" w:rsidR="00E56ED0" w:rsidRPr="00FF0FCB" w:rsidRDefault="00E56ED0" w:rsidP="007D2430">
                        <w:pPr>
                          <w:spacing w:before="20"/>
                          <w:jc w:val="center"/>
                          <w:rPr>
                            <w:sz w:val="18"/>
                            <w:szCs w:val="16"/>
                          </w:rPr>
                        </w:pPr>
                      </w:p>
                    </w:txbxContent>
                  </v:textbox>
                </v:shape>
                <v:shape id="Text Box 135" o:spid="_x0000_s1125" type="#_x0000_t202" style="position:absolute;left:1814;top:5670;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" stroked="f">
                  <v:textbox inset="0,0,0,0">
                    <w:txbxContent>
                      <w:p w14:paraId="2392AEB0" w14:textId="77777777" w:rsidR="00E56ED0" w:rsidRPr="00FF0FCB" w:rsidRDefault="00E56ED0" w:rsidP="007D2430">
                        <w:pPr>
                          <w:spacing w:before="20"/>
                          <w:jc w:val="center"/>
                          <w:rPr>
                            <w:sz w:val="18"/>
                            <w:szCs w:val="16"/>
                          </w:rPr>
                        </w:pPr>
                      </w:p>
                    </w:txbxContent>
                  </v:textbox>
                </v:shape>
                <v:shape id="Text Box 136" o:spid="_x0000_s1126" type="#_x0000_t202" style="position:absolute;left:2381;top:5670;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" stroked="f">
                  <v:textbox inset="0,0,0,0">
                    <w:txbxContent>
                      <w:p w14:paraId="536A4F05" w14:textId="77777777" w:rsidR="00E56ED0" w:rsidRPr="00FF0FCB" w:rsidRDefault="00E56ED0" w:rsidP="007D2430">
                        <w:pPr>
                          <w:spacing w:before="20"/>
                          <w:jc w:val="center"/>
                          <w:rPr>
                            <w:sz w:val="18"/>
                            <w:szCs w:val="16"/>
                          </w:rPr>
                        </w:pPr>
                      </w:p>
                    </w:txbxContent>
                  </v:textbox>
                </v:shape>
                <v:shape id="Text Box 137" o:spid="_x0000_s1127" type="#_x0000_t202" style="position:absolute;left:4366;top:5670;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" stroked="f">
                  <v:textbox inset="0,0,0,0">
                    <w:txbxContent>
                      <w:p w14:paraId="5F699CC5" w14:textId="77777777" w:rsidR="00E56ED0" w:rsidRPr="00FF0FCB" w:rsidRDefault="00E56ED0" w:rsidP="007D2430">
                        <w:pPr>
                          <w:spacing w:before="20"/>
                          <w:jc w:val="center"/>
                          <w:rPr>
                            <w:sz w:val="18"/>
                            <w:szCs w:val="16"/>
                          </w:rPr>
                        </w:pPr>
                      </w:p>
                    </w:txbxContent>
                  </v:textbox>
                </v:shape>
                <v:shape id="Text Box 138" o:spid="_x0000_s1128" type="#_x0000_t202" style="position:absolute;left:2381;top:7655;width:1134;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" stroked="f" strokecolor="red">
                  <v:textbox inset="0,0,0,0">
                    <w:txbxContent>
                      <w:p w14:paraId="0DC2F7A4" w14:textId="3B10C96A" w:rsidR="00E56ED0" w:rsidRPr="007B59C9" w:rsidRDefault="008435A3" w:rsidP="007B59C9">
                        <w:pPr>
                          <w:spacing w:before="20" w:line="240" w:lineRule="auto"/>
                          <w:ind w:firstLine="57"/>
                          <w:rPr>
                            <w:sz w:val="16"/>
                            <w:szCs w:val="16"/>
                          </w:rPr>
                        </w:pPr>
                        <w:sdt>
                          <w:sdtPr>
                            <w:rPr>
                              <w:rFonts w:ascii="Times New Roman" w:hAnsi="Times New Roman"/>
                              <w:sz w:val="16"/>
                              <w:szCs w:val="16"/>
                            </w:rPr>
                            <w:alias w:val="Автор"/>
                            <w:tag w:val=""/>
                            <w:id w:val="1912885058"/>
                            <w:dataBinding w:prefixMappings="xmlns:ns0='http://purl.org/dc/elements/1.1/' xmlns:ns1='http://schemas.openxmlformats.org/package/2006/metadata/core-properties' " w:xpath="/ns1:coreProperties[1]/ns0:creator[1]" w:storeItemID="{6C3C8BC8-F283-45AE-878A-BAB7291924A1}"/>
                            <w:text/>
                          </w:sdtPr>
                          <w:sdtEndPr/>
                          <w:sdtContent>
                            <w:r w:rsidR="00E56ED0">
                              <w:rPr>
                                <w:rFonts w:ascii="Times New Roman" w:hAnsi="Times New Roman"/>
                                <w:sz w:val="16"/>
                                <w:szCs w:val="16"/>
                              </w:rPr>
                              <w:t>Пустынников</w:t>
                            </w:r>
                          </w:sdtContent>
                        </w:sdt>
                      </w:p>
                    </w:txbxContent>
                  </v:textbox>
                </v:shape>
                <v:shape id="Text Box 139" o:spid="_x0000_s1129" type="#_x0000_t202" style="position:absolute;left:2381;top:7371;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" stroked="f" strokecolor="red">
                  <v:textbox inset="0,0,0,0">
                    <w:txbxContent>
                      <w:p w14:paraId="08281E09" w14:textId="77777777" w:rsidR="00E56ED0" w:rsidRPr="00066AA7" w:rsidRDefault="00E56ED0" w:rsidP="00066AA7">
                        <w:pPr>
                          <w:spacing w:before="60"/>
                          <w:ind w:firstLine="0"/>
                          <w:rPr>
                            <w:rFonts w:ascii="Times New Roman" w:hAnsi="Times New Roman"/>
                            <w:sz w:val="16"/>
                            <w:szCs w:val="16"/>
                          </w:rPr>
                        </w:pPr>
                        <w:r>
                          <w:t xml:space="preserve"> </w:t>
                        </w:r>
                        <w:r w:rsidRPr="00066AA7">
                          <w:rPr>
                            <w:rFonts w:ascii="Times New Roman" w:hAnsi="Times New Roman"/>
                            <w:sz w:val="16"/>
                            <w:szCs w:val="16"/>
                          </w:rPr>
                          <w:t>Карпова</w:t>
                        </w:r>
                      </w:p>
                    </w:txbxContent>
                  </v:textbox>
                </v:shape>
                <v:shape id="Text Box 140" o:spid="_x0000_s1130" type="#_x0000_t202" style="position:absolute;left:3542;top:6547;width:796;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" stroked="f" strokecolor="red">
                  <v:textbox inset="0,0,0,0">
                    <w:txbxContent>
                      <w:p w14:paraId="6F01806A" w14:textId="030E0F47" w:rsidR="00E56ED0" w:rsidRPr="00596ED4" w:rsidRDefault="00E56ED0" w:rsidP="00564210">
                        <w:pPr>
                          <w:spacing w:line="240" w:lineRule="auto"/>
                          <w:ind w:firstLine="0"/>
                          <w:jc w:val="center"/>
                        </w:pPr>
                        <w:r>
                          <w:rPr>
                            <w:noProof/>
                            <w:lang w:eastAsia="ru-RU"/>
                          </w:rPr>
                          <w:drawing>
                            <wp:inline distT="0" distB="0" distL="0" distR="0" wp14:anchorId="4D6CC519" wp14:editId="60D233AA">
                              <wp:extent cx="380365" cy="166370"/>
                              <wp:effectExtent l="0" t="0" r="635" b="5080"/>
                              <wp:docPr id="455" name="Рисунок 455" descr="C:\Users\ArapovaAU\AppData\Local\Microsoft\Windows\INetCache\Content.Word\+ Пустынников Н.П_.gif"/>
                              <wp:cNvGraphicFramePr/>
                              <a:graphic xmlns:a="http://schemas.openxmlformats.org/drawingml/2006/main">
                                <a:graphicData uri="http://schemas.openxmlformats.org/drawingml/2006/picture">
                                  <pic:pic xmlns:pic="http://schemas.openxmlformats.org/drawingml/2006/picture">
                                    <pic:nvPicPr>
                                      <pic:cNvPr id="4" name="Рисунок 4" descr="C:\Users\ArapovaAU\AppData\Local\Microsoft\Windows\INetCache\Content.Word\+ Пустынников Н.П_.gif"/>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80365" cy="166370"/>
                                      </a:xfrm>
                                      <a:prstGeom prst="rect">
                                        <a:avLst/>
                                      </a:prstGeom>
                                      <a:noFill/>
                                      <a:ln>
                                        <a:noFill/>
                                      </a:ln>
                                    </pic:spPr>
                                  </pic:pic>
                                </a:graphicData>
                              </a:graphic>
                            </wp:inline>
                          </w:drawing>
                        </w:r>
                      </w:p>
                    </w:txbxContent>
                  </v:textbox>
                </v:shape>
                <v:shape id="Text Box 141" o:spid="_x0000_s1131" type="#_x0000_t202" style="position:absolute;left:2381;top:6804;width:1134;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" stroked="f" strokecolor="red">
                  <v:textbox inset="0,0,0,0">
                    <w:txbxContent>
                      <w:p w14:paraId="0110BB2E" w14:textId="69D50B31" w:rsidR="00E56ED0" w:rsidRPr="00E04CA7" w:rsidRDefault="008435A3" w:rsidP="007B59C9">
                        <w:pPr>
                          <w:tabs>
                            <w:tab w:val="left" w:pos="3020"/>
                          </w:tabs>
                          <w:spacing w:before="40" w:line="240" w:lineRule="auto"/>
                          <w:ind w:firstLine="57"/>
                          <w:rPr>
                            <w:rFonts w:ascii="Times New Roman" w:hAnsi="Times New Roman"/>
                            <w:sz w:val="16"/>
                            <w:szCs w:val="16"/>
                          </w:rPr>
                        </w:pPr>
                        <w:sdt>
                          <w:sdtPr>
                            <w:rPr>
                              <w:rFonts w:ascii="Times New Roman" w:hAnsi="Times New Roman"/>
                              <w:sz w:val="16"/>
                              <w:szCs w:val="16"/>
                            </w:rPr>
                            <w:alias w:val="Аннотация"/>
                            <w:tag w:val=""/>
                            <w:id w:val="1897239651"/>
                            <w:dataBinding w:prefixMappings="xmlns:ns0='http://schemas.microsoft.com/office/2006/coverPageProps' " w:xpath="/ns0:CoverPageProperties[1]/ns0:Abstract[1]" w:storeItemID="{55AF091B-3C7A-41E3-B477-F2FDAA23CFDA}"/>
                            <w:text/>
                          </w:sdtPr>
                          <w:sdtEndPr/>
                          <w:sdtContent>
                            <w:r w:rsidR="00E56ED0">
                              <w:rPr>
                                <w:rFonts w:ascii="Times New Roman" w:hAnsi="Times New Roman"/>
                                <w:sz w:val="16"/>
                                <w:szCs w:val="16"/>
                              </w:rPr>
                              <w:t>Колтачихин</w:t>
                            </w:r>
                          </w:sdtContent>
                        </w:sdt>
                      </w:p>
                      <w:p w14:paraId="79E98383" w14:textId="77777777" w:rsidR="00E56ED0" w:rsidRPr="00596ED4" w:rsidRDefault="00E56ED0" w:rsidP="00E04CA7">
                        <w:pPr>
                          <w:spacing w:line="240" w:lineRule="auto"/>
                          <w:ind w:firstLine="0"/>
                        </w:pPr>
                      </w:p>
                    </w:txbxContent>
                  </v:textbox>
                </v:shape>
                <v:shape id="_x0000_s1132" type="#_x0000_t202" style="position:absolute;left:2381;top:6521;width:1134;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" stroked="f" strokecolor="red">
                  <v:textbox inset="0,0,0,0">
                    <w:txbxContent>
                      <w:p w14:paraId="2853E889" w14:textId="737876CD" w:rsidR="00E56ED0" w:rsidRPr="00D31823" w:rsidRDefault="008435A3" w:rsidP="00D31823">
                        <w:pPr>
                          <w:spacing w:before="20" w:line="240" w:lineRule="auto"/>
                          <w:ind w:firstLine="57"/>
                          <w:rPr>
                            <w:sz w:val="16"/>
                            <w:szCs w:val="16"/>
                          </w:rPr>
                        </w:pPr>
                        <w:sdt>
                          <w:sdtPr>
                            <w:rPr>
                              <w:rFonts w:ascii="Times New Roman" w:hAnsi="Times New Roman"/>
                              <w:sz w:val="16"/>
                              <w:szCs w:val="16"/>
                            </w:rPr>
                            <w:alias w:val="Автор"/>
                            <w:tag w:val=""/>
                            <w:id w:val="1754863769"/>
                            <w:dataBinding w:prefixMappings="xmlns:ns0='http://purl.org/dc/elements/1.1/' xmlns:ns1='http://schemas.openxmlformats.org/package/2006/metadata/core-properties' " w:xpath="/ns1:coreProperties[1]/ns0:creator[1]" w:storeItemID="{6C3C8BC8-F283-45AE-878A-BAB7291924A1}"/>
                            <w:text/>
                          </w:sdtPr>
                          <w:sdtEndPr/>
                          <w:sdtContent>
                            <w:r w:rsidR="00E56ED0">
                              <w:rPr>
                                <w:rFonts w:ascii="Times New Roman" w:hAnsi="Times New Roman"/>
                                <w:sz w:val="16"/>
                                <w:szCs w:val="16"/>
                              </w:rPr>
                              <w:t>Пустынников</w:t>
                            </w:r>
                          </w:sdtContent>
                        </w:sdt>
                      </w:p>
                    </w:txbxContent>
                  </v:textbox>
                </v:shape>
                <v:shape id="Text Box 143" o:spid="_x0000_s1133" type="#_x0000_t202" style="position:absolute;left:4366;top:6237;width:567;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" stroked="f" strokecolor="red">
                  <v:textbox inset="0,0,0,0">
                    <w:txbxContent>
                      <w:p w14:paraId="1B38E0DC" w14:textId="77777777" w:rsidR="00E56ED0" w:rsidRPr="002C607A" w:rsidRDefault="00E56ED0" w:rsidP="002C607A">
                        <w:pPr>
                          <w:spacing w:line="240" w:lineRule="auto"/>
                          <w:ind w:firstLine="0"/>
                          <w:jc w:val="center"/>
                          <w:rPr>
                            <w:rFonts w:ascii="Times New Roman" w:hAnsi="Times New Roman"/>
                            <w:sz w:val="16"/>
                            <w:szCs w:val="16"/>
                          </w:rPr>
                        </w:pPr>
                        <w:r>
                          <w:rPr>
                            <w:rFonts w:ascii="Times New Roman" w:hAnsi="Times New Roman"/>
                            <w:sz w:val="18"/>
                          </w:rPr>
                          <w:t>Дата</w:t>
                        </w:r>
                      </w:p>
                    </w:txbxContent>
                  </v:textbox>
                </v:shape>
                <v:shape id="_x0000_s1134" type="#_x0000_t202" style="position:absolute;left:3515;top:6237;width:850;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" stroked="f" strokecolor="red">
                  <v:textbox inset="0,0,0,0">
                    <w:txbxContent>
                      <w:p w14:paraId="41D1DA8F" w14:textId="77777777" w:rsidR="00E56ED0" w:rsidRPr="002C607A" w:rsidRDefault="00E56ED0" w:rsidP="001A7CFB">
                        <w:pPr>
                          <w:spacing w:before="20" w:line="240" w:lineRule="auto"/>
                          <w:ind w:firstLine="0"/>
                          <w:jc w:val="center"/>
                          <w:rPr>
                            <w:rFonts w:ascii="Times New Roman" w:hAnsi="Times New Roman"/>
                            <w:sz w:val="18"/>
                          </w:rPr>
                        </w:pPr>
                        <w:r w:rsidRPr="002C607A">
                          <w:rPr>
                            <w:rFonts w:ascii="Times New Roman" w:hAnsi="Times New Roman"/>
                            <w:sz w:val="18"/>
                          </w:rPr>
                          <w:t>Подп.</w:t>
                        </w:r>
                      </w:p>
                    </w:txbxContent>
                  </v:textbox>
                </v:shape>
                <v:shape id="Text Box 145" o:spid="_x0000_s1135" type="#_x0000_t202" style="position:absolute;left:1247;top:7655;width:1134;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" stroked="f" strokecolor="red">
                  <v:textbox inset="0,0,0,0">
                    <w:txbxContent>
                      <w:p w14:paraId="4F748554" w14:textId="77777777" w:rsidR="00E56ED0" w:rsidRPr="007A6C62" w:rsidRDefault="00E56ED0" w:rsidP="00FA1C95">
                        <w:pPr>
                          <w:spacing w:line="240" w:lineRule="auto"/>
                          <w:ind w:firstLine="0"/>
                          <w:jc w:val="center"/>
                          <w:rPr>
                            <w:rFonts w:ascii="Times New Roman" w:hAnsi="Times New Roman"/>
                          </w:rPr>
                        </w:pPr>
                        <w:r w:rsidRPr="007A6C62">
                          <w:rPr>
                            <w:rFonts w:ascii="Times New Roman" w:hAnsi="Times New Roman"/>
                            <w:sz w:val="20"/>
                            <w:szCs w:val="16"/>
                          </w:rPr>
                          <w:t>ГИП</w:t>
                        </w:r>
                      </w:p>
                    </w:txbxContent>
                  </v:textbox>
                </v:shape>
                <v:shape id="Text Box 146" o:spid="_x0000_s1136" type="#_x0000_t202" style="position:absolute;left:1247;top:7088;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" stroked="f" strokecolor="red">
                  <v:textbox inset="0,0,0,0">
                    <w:txbxContent>
                      <w:p w14:paraId="5FF5B716" w14:textId="77777777" w:rsidR="00E56ED0" w:rsidRPr="00596ED4" w:rsidRDefault="00E56ED0" w:rsidP="007A6C62">
                        <w:pPr>
                          <w:ind w:firstLine="0"/>
                        </w:pPr>
                      </w:p>
                    </w:txbxContent>
                  </v:textbox>
                </v:shape>
                <v:shapetype id="_x0000_t32" coordsize="21600,21600" o:spt="32" o:oned="t" path="m,l21600,21600e" filled="f">
                  <v:path arrowok="t" fillok="f" o:connecttype="none"/>
                  <o:lock v:ext="edit" shapetype="t"/>
                </v:shapetype>
                <v:shape id="AutoShape 147" o:spid="_x0000_s1137" type="#_x0000_t32" style="position:absolute;left:1247;top:5670;width:102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" strokeweight="1.5pt"/>
                <v:shape id="AutoShape 148" o:spid="_x0000_s1138" type="#_x0000_t32" style="position:absolute;left:1247;top:6521;width:102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" strokeweight="1.5pt"/>
                <v:shape id="AutoShape 149" o:spid="_x0000_s1139" type="#_x0000_t32" style="position:absolute;left:1247;top:5954;width:36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CZwxgAAANwAAAAPAAAAZHJzL2Rvd25yZXYueG1sRI9BawIx&#10;FITvQv9DeIVeRLNbUc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tOwmcMYAAADcAAAA&#10;DwAAAAAAAAAAAAAAAAAHAgAAZHJzL2Rvd25yZXYueG1sUEsFBgAAAAADAAMAtwAAAPoCAAAAAA==&#10;"/>
                <v:shape id="AutoShape 150" o:spid="_x0000_s1140" type="#_x0000_t32" style="position:absolute;left:1247;top:6237;width:36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" strokeweight="1.5pt"/>
                <v:shape id="AutoShape 151" o:spid="_x0000_s1141" type="#_x0000_t32" style="position:absolute;left:1247;top:6804;width:36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"/>
                <v:shape id="AutoShape 152" o:spid="_x0000_s1142" type="#_x0000_t32" style="position:absolute;left:1247;top:7088;width:36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"/>
                <v:shape id="AutoShape 153" o:spid="_x0000_s1143" type="#_x0000_t32" style="position:absolute;left:1247;top:7371;width:36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"/>
                <v:shape id="AutoShape 154" o:spid="_x0000_s1144" type="#_x0000_t32" style="position:absolute;left:1247;top:7653;width:36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"/>
                <v:shape id="AutoShape 155" o:spid="_x0000_s1145" type="#_x0000_t32" style="position:absolute;left:4933;top:5670;width:0;height:22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" strokeweight="1.5pt"/>
                <v:shape id="AutoShape 156" o:spid="_x0000_s1146" type="#_x0000_t32" style="position:absolute;left:2381;top:5671;width:0;height:22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" strokeweight="1.5pt"/>
                <v:shape id="AutoShape 157" o:spid="_x0000_s1147" type="#_x0000_t32" style="position:absolute;left:3515;top:5671;width:0;height:22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" strokeweight="1.5pt"/>
                <v:shape id="AutoShape 158" o:spid="_x0000_s1148" type="#_x0000_t32" style="position:absolute;left:4366;top:5670;width:0;height:22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" strokeweight="1.5pt"/>
                <v:shape id="AutoShape 159" o:spid="_x0000_s1149" type="#_x0000_t32" style="position:absolute;left:8675;top:6521;width:0;height: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" strokeweight="1.5pt"/>
                <v:shape id="AutoShape 160" o:spid="_x0000_s1150" type="#_x0000_t32" style="position:absolute;left:8675;top:6804;width:28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" strokeweight="1.5pt"/>
                <v:shape id="AutoShape 161" o:spid="_x0000_s1151" type="#_x0000_t32" style="position:absolute;left:8675;top:7088;width:28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" strokeweight="1.5pt"/>
                <v:shape id="AutoShape 162" o:spid="_x0000_s1152" type="#_x0000_t32" style="position:absolute;left:9526;top:6522;width:0;height:5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" strokeweight="1.5pt"/>
                <v:shape id="AutoShape 163" o:spid="_x0000_s1153" type="#_x0000_t32" style="position:absolute;left:10376;top:6522;width:0;height:5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" strokeweight="1.5pt"/>
                <v:shape id="AutoShape 164" o:spid="_x0000_s1154" type="#_x0000_t32" style="position:absolute;left:1814;top:5671;width:0;height:8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" strokeweight="1.5pt"/>
                <v:shape id="AutoShape 165" o:spid="_x0000_s1155" type="#_x0000_t32" style="position:absolute;left:2948;top:5672;width:0;height:8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" strokeweight="1.5pt"/>
                <v:shape id="Text Box 146" o:spid="_x0000_s1156" type="#_x0000_t202" style="position:absolute;left:3538;top:7383;width:805;height: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" stroked="f" strokecolor="red">
                  <v:textbox inset="0,0,0,0">
                    <w:txbxContent>
                      <w:p w14:paraId="2380A426" w14:textId="77777777" w:rsidR="00E56ED0" w:rsidRPr="00596ED4" w:rsidRDefault="00E56ED0" w:rsidP="00066AA7">
                        <w:pPr>
                          <w:ind w:firstLine="0"/>
                          <w:jc w:val="center"/>
                        </w:pPr>
                        <w:r>
                          <w:rPr>
                            <w:noProof/>
                            <w:lang w:eastAsia="ru-RU"/>
                          </w:rPr>
                          <w:drawing>
                            <wp:inline distT="0" distB="0" distL="0" distR="0" wp14:anchorId="42C21E33" wp14:editId="2C0D5DB3">
                              <wp:extent cx="295735" cy="157949"/>
                              <wp:effectExtent l="0" t="0" r="0" b="0"/>
                              <wp:docPr id="131" name="Рисунок 131" descr="C:\Users\ArapovaAU\AppData\Local\Microsoft\Windows\INetCache\Content.Word\+ Карпова Е.А. НОРМОКОНТРОЛЬ_gif прозрачный.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apovaAU\AppData\Local\Microsoft\Windows\INetCache\Content.Word\+ Карпова Е.А. НОРМОКОНТРОЛЬ_gif прозрачный.g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04788" cy="162784"/>
                                      </a:xfrm>
                                      <a:prstGeom prst="rect">
                                        <a:avLst/>
                                      </a:prstGeom>
                                      <a:noFill/>
                                      <a:ln>
                                        <a:noFill/>
                                      </a:ln>
                                    </pic:spPr>
                                  </pic:pic>
                                </a:graphicData>
                              </a:graphic>
                            </wp:inline>
                          </w:drawing>
                        </w:r>
                      </w:p>
                    </w:txbxContent>
                  </v:textbox>
                </v:shape>
              </v:group>
              <v:group id="Group 166" o:spid="_x0000_s1157" style="position:absolute;left:397;top:7881;width:851;height:3686" coordorigin="5670,5670" coordsize="851,3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shape id="Text Box 167" o:spid="_x0000_s1158" type="#_x0000_t202" style="position:absolute;left:6237;top:8222;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" stroked="f">
                  <v:textbox style="layout-flow:vertical;mso-layout-flow-alt:bottom-to-top" inset="0,0,0,0">
                    <w:txbxContent>
                      <w:p w14:paraId="650660B8" w14:textId="77777777" w:rsidR="00E56ED0" w:rsidRPr="00596ED4" w:rsidRDefault="00E56ED0" w:rsidP="007D2430">
                        <w:pPr>
                          <w:ind w:left="57"/>
                          <w:rPr>
                            <w:sz w:val="18"/>
                          </w:rPr>
                        </w:pPr>
                      </w:p>
                    </w:txbxContent>
                  </v:textbox>
                </v:shape>
                <v:shape id="Text Box 168" o:spid="_x0000_s1159" type="#_x0000_t202" style="position:absolute;left:6237;top:7088;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" stroked="f">
                  <v:textbox style="layout-flow:vertical;mso-layout-flow-alt:bottom-to-top" inset="0,0,0,0">
                    <w:txbxContent>
                      <w:p w14:paraId="1FE7E570" w14:textId="77777777" w:rsidR="00E56ED0" w:rsidRPr="00596ED4" w:rsidRDefault="00E56ED0" w:rsidP="007D2430">
                        <w:pPr>
                          <w:ind w:left="57"/>
                          <w:rPr>
                            <w:sz w:val="18"/>
                          </w:rPr>
                        </w:pPr>
                      </w:p>
                    </w:txbxContent>
                  </v:textbox>
                </v:shape>
                <v:shape id="Text Box 169" o:spid="_x0000_s1160" type="#_x0000_t202" style="position:absolute;left:6237;top:567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" stroked="f">
                  <v:textbox style="layout-flow:vertical;mso-layout-flow-alt:bottom-to-top" inset="0,0,0,0">
                    <w:txbxContent>
                      <w:p w14:paraId="741DD5DB" w14:textId="77777777" w:rsidR="00E56ED0" w:rsidRPr="00596ED4" w:rsidRDefault="00E56ED0" w:rsidP="007D2430">
                        <w:pPr>
                          <w:jc w:val="center"/>
                          <w:rPr>
                            <w:sz w:val="18"/>
                          </w:rPr>
                        </w:pPr>
                      </w:p>
                    </w:txbxContent>
                  </v:textbox>
                </v:shape>
                <v:shape id="Text Box 170" o:spid="_x0000_s1161" type="#_x0000_t202" style="position:absolute;left:5954;top:567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" stroked="f">
                  <v:textbox style="layout-flow:vertical;mso-layout-flow-alt:bottom-to-top" inset="0,0,0,0">
                    <w:txbxContent>
                      <w:p w14:paraId="60C21FC8" w14:textId="77777777" w:rsidR="00E56ED0" w:rsidRPr="00596ED4" w:rsidRDefault="00E56ED0" w:rsidP="007D2430">
                        <w:pPr>
                          <w:jc w:val="center"/>
                          <w:rPr>
                            <w:sz w:val="18"/>
                          </w:rPr>
                        </w:pPr>
                      </w:p>
                    </w:txbxContent>
                  </v:textbox>
                </v:shape>
                <v:shape id="Text Box 171" o:spid="_x0000_s1162" type="#_x0000_t202" style="position:absolute;left:5954;top:7088;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" stroked="f">
                  <v:textbox style="layout-flow:vertical;mso-layout-flow-alt:bottom-to-top" inset="0,0,0,0">
                    <w:txbxContent>
                      <w:p w14:paraId="3F6F5793" w14:textId="77777777" w:rsidR="00E56ED0" w:rsidRPr="00596ED4" w:rsidRDefault="00E56ED0" w:rsidP="007D2430">
                        <w:pPr>
                          <w:ind w:left="57"/>
                          <w:rPr>
                            <w:sz w:val="18"/>
                          </w:rPr>
                        </w:pPr>
                      </w:p>
                    </w:txbxContent>
                  </v:textbox>
                </v:shape>
                <v:shape id="Text Box 172" o:spid="_x0000_s1163" type="#_x0000_t202" style="position:absolute;left:5954;top:8222;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" stroked="f">
                  <v:textbox style="layout-flow:vertical;mso-layout-flow-alt:bottom-to-top" inset="0,0,0,0">
                    <w:txbxContent>
                      <w:p w14:paraId="108BB427" w14:textId="77777777" w:rsidR="00E56ED0" w:rsidRPr="00596ED4" w:rsidRDefault="00E56ED0" w:rsidP="007D2430">
                        <w:pPr>
                          <w:ind w:left="57"/>
                          <w:rPr>
                            <w:sz w:val="18"/>
                          </w:rPr>
                        </w:pPr>
                      </w:p>
                    </w:txbxContent>
                  </v:textbox>
                </v:shape>
                <v:shape id="Text Box 173" o:spid="_x0000_s1164" type="#_x0000_t202" style="position:absolute;left:5670;top:5670;width:283;height:3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" stroked="f">
                  <v:textbox style="layout-flow:vertical;mso-layout-flow-alt:bottom-to-top" inset="0,0,0,0">
                    <w:txbxContent>
                      <w:p w14:paraId="2109A83E" w14:textId="77777777" w:rsidR="00E56ED0" w:rsidRPr="007D2430" w:rsidRDefault="00E56ED0" w:rsidP="00727636">
                        <w:pPr>
                          <w:spacing w:line="240" w:lineRule="auto"/>
                          <w:ind w:firstLine="0"/>
                          <w:jc w:val="left"/>
                          <w:rPr>
                            <w:rFonts w:ascii="Times New Roman" w:hAnsi="Times New Roman"/>
                            <w:sz w:val="18"/>
                          </w:rPr>
                        </w:pPr>
                        <w:r>
                          <w:rPr>
                            <w:rFonts w:ascii="Times New Roman" w:hAnsi="Times New Roman"/>
                            <w:sz w:val="18"/>
                          </w:rPr>
                          <w:t xml:space="preserve"> </w:t>
                        </w:r>
                        <w:r w:rsidRPr="007D2430">
                          <w:rPr>
                            <w:rFonts w:ascii="Times New Roman" w:hAnsi="Times New Roman"/>
                            <w:sz w:val="18"/>
                          </w:rPr>
                          <w:t>Согласовано</w:t>
                        </w:r>
                      </w:p>
                    </w:txbxContent>
                  </v:textbox>
                </v:shape>
                <v:shape id="AutoShape 174" o:spid="_x0000_s1165" type="#_x0000_t32" style="position:absolute;left:5670;top:5670;width:0;height:36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" strokeweight="1.5pt"/>
                <v:shape id="AutoShape 175" o:spid="_x0000_s1166" type="#_x0000_t32" style="position:absolute;left:5954;top:5670;width:0;height:36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" strokeweight="1.5pt"/>
                <v:shape id="AutoShape 176" o:spid="_x0000_s1167" type="#_x0000_t32" style="position:absolute;left:6237;top:5670;width:0;height:36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" strokeweight="1pt"/>
                <v:shape id="AutoShape 177" o:spid="_x0000_s1168" type="#_x0000_t32" style="position:absolute;left:5670;top:5670;width:8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" strokeweight="1.5pt"/>
                <v:shape id="AutoShape 178" o:spid="_x0000_s1169" type="#_x0000_t32" style="position:absolute;left:5954;top:6237;width:5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" strokeweight="1.5pt"/>
                <v:shape id="AutoShape 179" o:spid="_x0000_s1170" type="#_x0000_t32" style="position:absolute;left:5954;top:7088;width:5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" strokeweight="1.5pt"/>
                <v:shape id="AutoShape 180" o:spid="_x0000_s1171" type="#_x0000_t32" style="position:absolute;left:5954;top:8222;width:5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" strokeweight="1.5pt"/>
                <v:shape id="AutoShape 181" o:spid="_x0000_s1172" type="#_x0000_t32" style="position:absolute;left:5670;top:9356;width:8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" strokeweight="1.5pt"/>
              </v:group>
              <v:group id="Group 182" o:spid="_x0000_s1173" style="position:absolute;left:567;top:11567;width:681;height:4819" coordorigin="5670,5670" coordsize="681,4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">
                <v:shape id="Text Box 183" o:spid="_x0000_s1174" type="#_x0000_t202" style="position:absolute;left:5954;top:5670;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" stroked="f">
                  <v:textbox style="layout-flow:vertical;mso-layout-flow-alt:bottom-to-top" inset="0,0,0,0">
                    <w:txbxContent>
                      <w:p w14:paraId="21AE04E7" w14:textId="77777777" w:rsidR="00E56ED0" w:rsidRPr="00596ED4" w:rsidRDefault="00E56ED0" w:rsidP="007D2430">
                        <w:pPr>
                          <w:spacing w:before="60"/>
                          <w:jc w:val="center"/>
                          <w:rPr>
                            <w:sz w:val="18"/>
                          </w:rPr>
                        </w:pPr>
                      </w:p>
                    </w:txbxContent>
                  </v:textbox>
                </v:shape>
                <v:shape id="Text Box 184" o:spid="_x0000_s1175" type="#_x0000_t202" style="position:absolute;left:5954;top:9071;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" stroked="f">
                  <v:textbox style="layout-flow:vertical;mso-layout-flow-alt:bottom-to-top" inset="0,0,0,0">
                    <w:txbxContent>
                      <w:p w14:paraId="6C3A3392" w14:textId="77777777" w:rsidR="00E56ED0" w:rsidRPr="00596ED4" w:rsidRDefault="00E56ED0" w:rsidP="007D2430">
                        <w:pPr>
                          <w:spacing w:before="60"/>
                          <w:jc w:val="center"/>
                          <w:rPr>
                            <w:sz w:val="18"/>
                          </w:rPr>
                        </w:pPr>
                      </w:p>
                    </w:txbxContent>
                  </v:textbox>
                </v:shape>
                <v:shape id="Text Box 185" o:spid="_x0000_s1176" type="#_x0000_t202" style="position:absolute;left:5670;top:7087;width:283;height:1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" stroked="f">
                  <v:textbox style="layout-flow:vertical;mso-layout-flow-alt:bottom-to-top" inset="0,0,0,0">
                    <w:txbxContent>
                      <w:p w14:paraId="20619CCA" w14:textId="77777777" w:rsidR="00E56ED0" w:rsidRPr="007D2430" w:rsidRDefault="00E56ED0" w:rsidP="00EC14C7">
                        <w:pPr>
                          <w:spacing w:line="240" w:lineRule="auto"/>
                          <w:ind w:firstLine="0"/>
                          <w:jc w:val="center"/>
                          <w:rPr>
                            <w:rFonts w:ascii="Times New Roman" w:hAnsi="Times New Roman"/>
                            <w:sz w:val="18"/>
                          </w:rPr>
                        </w:pPr>
                        <w:r w:rsidRPr="00CB5D71">
                          <w:rPr>
                            <w:rFonts w:ascii="Times New Roman" w:hAnsi="Times New Roman"/>
                            <w:sz w:val="18"/>
                          </w:rPr>
                          <w:t>Подп. и дата</w:t>
                        </w:r>
                      </w:p>
                    </w:txbxContent>
                  </v:textbox>
                </v:shape>
                <v:shape id="Text Box 186" o:spid="_x0000_s1177" type="#_x0000_t202" style="position:absolute;left:5670;top:9072;width:283;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" stroked="f">
                  <v:textbox style="layout-flow:vertical;mso-layout-flow-alt:bottom-to-top" inset="0,0,0,0">
                    <w:txbxContent>
                      <w:p w14:paraId="3F2C5245" w14:textId="77777777" w:rsidR="00E56ED0" w:rsidRPr="007D2430" w:rsidRDefault="00E56ED0" w:rsidP="007D2430">
                        <w:pPr>
                          <w:spacing w:line="240" w:lineRule="auto"/>
                          <w:ind w:firstLine="0"/>
                          <w:jc w:val="center"/>
                          <w:rPr>
                            <w:rFonts w:ascii="Times New Roman" w:hAnsi="Times New Roman"/>
                            <w:sz w:val="18"/>
                            <w:szCs w:val="18"/>
                          </w:rPr>
                        </w:pPr>
                        <w:r w:rsidRPr="007D2430">
                          <w:rPr>
                            <w:rFonts w:ascii="Times New Roman" w:hAnsi="Times New Roman"/>
                            <w:sz w:val="18"/>
                            <w:szCs w:val="18"/>
                          </w:rPr>
                          <w:t>Инв. № подл.</w:t>
                        </w:r>
                      </w:p>
                    </w:txbxContent>
                  </v:textbox>
                </v:shape>
                <v:shape id="Text Box 187" o:spid="_x0000_s1178" type="#_x0000_t202" style="position:absolute;left:5670;top:5670;width:283;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" stroked="f">
                  <v:textbox style="layout-flow:vertical;mso-layout-flow-alt:bottom-to-top" inset="0,0,0,0">
                    <w:txbxContent>
                      <w:p w14:paraId="641547D2" w14:textId="77777777" w:rsidR="00E56ED0" w:rsidRPr="007A6C62" w:rsidRDefault="00E56ED0" w:rsidP="00B9089A">
                        <w:pPr>
                          <w:spacing w:line="240" w:lineRule="auto"/>
                          <w:ind w:firstLine="0"/>
                          <w:jc w:val="center"/>
                          <w:rPr>
                            <w:rFonts w:ascii="Times New Roman" w:hAnsi="Times New Roman"/>
                            <w:sz w:val="18"/>
                          </w:rPr>
                        </w:pPr>
                        <w:proofErr w:type="spellStart"/>
                        <w:r w:rsidRPr="007A6C62">
                          <w:rPr>
                            <w:rFonts w:ascii="Times New Roman" w:hAnsi="Times New Roman"/>
                            <w:sz w:val="18"/>
                          </w:rPr>
                          <w:t>Взам</w:t>
                        </w:r>
                        <w:proofErr w:type="spellEnd"/>
                        <w:r w:rsidRPr="007A6C62">
                          <w:rPr>
                            <w:rFonts w:ascii="Times New Roman" w:hAnsi="Times New Roman"/>
                            <w:sz w:val="18"/>
                          </w:rPr>
                          <w:t>. инв. №</w:t>
                        </w:r>
                      </w:p>
                    </w:txbxContent>
                  </v:textbox>
                </v:shape>
                <v:shape id="AutoShape 188" o:spid="_x0000_s1179" type="#_x0000_t32" style="position:absolute;left:5670;top:5670;width:0;height:48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" strokeweight="1.5pt"/>
                <v:shape id="AutoShape 189" o:spid="_x0000_s1180" type="#_x0000_t32" style="position:absolute;left:5954;top:5670;width:0;height:48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" strokeweight="1.5pt"/>
                <v:shape id="AutoShape 190" o:spid="_x0000_s1181" type="#_x0000_t32" style="position:absolute;left:5670;top:5670;width: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" strokeweight="1.5pt"/>
                <v:shape id="AutoShape 191" o:spid="_x0000_s1182" type="#_x0000_t32" style="position:absolute;left:5670;top:7088;width: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" strokeweight="1.5pt"/>
                <v:shape id="AutoShape 192" o:spid="_x0000_s1183" type="#_x0000_t32" style="position:absolute;left:5670;top:9072;width: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" strokeweight="1.5pt"/>
                <v:shape id="AutoShape 193" o:spid="_x0000_s1184" type="#_x0000_t32" style="position:absolute;left:5671;top:10489;width: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" strokeweight="1.5pt"/>
              </v:group>
              <v:group id="Group 194" o:spid="_x0000_s1185" style="position:absolute;left:1228;top:397;width:10282;height:15995" coordorigin="1228,397" coordsize="10282,15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">
                <v:shape id="AutoShape 196" o:spid="_x0000_s1186" type="#_x0000_t32" style="position:absolute;left:1228;top:397;width:10261;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" strokeweight="1.5pt"/>
                <v:shape id="AutoShape 197" o:spid="_x0000_s1187" type="#_x0000_t32" style="position:absolute;left:1247;top:397;width:0;height:159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" strokeweight="1.5pt"/>
                <v:shape id="AutoShape 198" o:spid="_x0000_s1188" type="#_x0000_t32" style="position:absolute;left:11510;top:405;width:0;height:159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" strokeweight="1.5pt"/>
                <v:shape id="AutoShape 199" o:spid="_x0000_s1189" type="#_x0000_t32" style="position:absolute;left:1247;top:16386;width:10261;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" strokeweight="1.5pt"/>
              </v:group>
              <w10:wrap anchorx="page" anchory="page"/>
            </v:group>
          </w:pict>
        </mc:Fallback>
      </mc:AlternateContent>
    </w:r>
  </w:p>
  <w:p w14:paraId="26390A5D" w14:textId="77777777" w:rsidR="00E56ED0" w:rsidRDefault="00E56ED0" w:rsidP="00A8333D">
    <w:pPr>
      <w:spacing w:line="240" w:lineRule="auto"/>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9CE46812"/>
    <w:lvl w:ilvl="0">
      <w:numFmt w:val="decimal"/>
      <w:pStyle w:val="-"/>
      <w:lvlText w:val="*"/>
      <w:lvlJc w:val="left"/>
    </w:lvl>
  </w:abstractNum>
  <w:abstractNum w:abstractNumId="1" w15:restartNumberingAfterBreak="0">
    <w:nsid w:val="00CB0820"/>
    <w:multiLevelType w:val="hybridMultilevel"/>
    <w:tmpl w:val="1A0C8610"/>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 w15:restartNumberingAfterBreak="0">
    <w:nsid w:val="03D3780D"/>
    <w:multiLevelType w:val="hybridMultilevel"/>
    <w:tmpl w:val="083AFA60"/>
    <w:lvl w:ilvl="0" w:tplc="F10C1CD4">
      <w:start w:val="1"/>
      <w:numFmt w:val="bullet"/>
      <w:pStyle w:val="a"/>
      <w:suff w:val="space"/>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3F7567B"/>
    <w:multiLevelType w:val="hybridMultilevel"/>
    <w:tmpl w:val="921223E2"/>
    <w:lvl w:ilvl="0" w:tplc="D7DEFA6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4C36CCD"/>
    <w:multiLevelType w:val="hybridMultilevel"/>
    <w:tmpl w:val="3B965D8A"/>
    <w:lvl w:ilvl="0" w:tplc="0D40B85C">
      <w:start w:val="1"/>
      <w:numFmt w:val="bullet"/>
      <w:lvlText w:val=""/>
      <w:lvlJc w:val="left"/>
      <w:pPr>
        <w:ind w:left="1287"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15:restartNumberingAfterBreak="0">
    <w:nsid w:val="11EF28A0"/>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6" w15:restartNumberingAfterBreak="0">
    <w:nsid w:val="134C72CD"/>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7" w15:restartNumberingAfterBreak="0">
    <w:nsid w:val="145C324C"/>
    <w:multiLevelType w:val="hybridMultilevel"/>
    <w:tmpl w:val="81CAC370"/>
    <w:lvl w:ilvl="0" w:tplc="04190003">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529783B"/>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9" w15:restartNumberingAfterBreak="0">
    <w:nsid w:val="15EB1F81"/>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0" w15:restartNumberingAfterBreak="0">
    <w:nsid w:val="161E3894"/>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1" w15:restartNumberingAfterBreak="0">
    <w:nsid w:val="18BF137B"/>
    <w:multiLevelType w:val="hybridMultilevel"/>
    <w:tmpl w:val="F53A593E"/>
    <w:lvl w:ilvl="0" w:tplc="B0A076AA">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tabs>
          <w:tab w:val="num" w:pos="1451"/>
        </w:tabs>
        <w:ind w:left="1451" w:hanging="360"/>
      </w:pPr>
    </w:lvl>
    <w:lvl w:ilvl="2" w:tplc="0419001B" w:tentative="1">
      <w:start w:val="1"/>
      <w:numFmt w:val="lowerRoman"/>
      <w:lvlText w:val="%3."/>
      <w:lvlJc w:val="right"/>
      <w:pPr>
        <w:tabs>
          <w:tab w:val="num" w:pos="2171"/>
        </w:tabs>
        <w:ind w:left="2171" w:hanging="180"/>
      </w:pPr>
    </w:lvl>
    <w:lvl w:ilvl="3" w:tplc="0419000F" w:tentative="1">
      <w:start w:val="1"/>
      <w:numFmt w:val="decimal"/>
      <w:lvlText w:val="%4."/>
      <w:lvlJc w:val="left"/>
      <w:pPr>
        <w:tabs>
          <w:tab w:val="num" w:pos="2891"/>
        </w:tabs>
        <w:ind w:left="2891" w:hanging="360"/>
      </w:pPr>
    </w:lvl>
    <w:lvl w:ilvl="4" w:tplc="04190019" w:tentative="1">
      <w:start w:val="1"/>
      <w:numFmt w:val="lowerLetter"/>
      <w:lvlText w:val="%5."/>
      <w:lvlJc w:val="left"/>
      <w:pPr>
        <w:tabs>
          <w:tab w:val="num" w:pos="3611"/>
        </w:tabs>
        <w:ind w:left="3611" w:hanging="360"/>
      </w:pPr>
    </w:lvl>
    <w:lvl w:ilvl="5" w:tplc="0419001B" w:tentative="1">
      <w:start w:val="1"/>
      <w:numFmt w:val="lowerRoman"/>
      <w:lvlText w:val="%6."/>
      <w:lvlJc w:val="right"/>
      <w:pPr>
        <w:tabs>
          <w:tab w:val="num" w:pos="4331"/>
        </w:tabs>
        <w:ind w:left="4331" w:hanging="180"/>
      </w:pPr>
    </w:lvl>
    <w:lvl w:ilvl="6" w:tplc="0419000F" w:tentative="1">
      <w:start w:val="1"/>
      <w:numFmt w:val="decimal"/>
      <w:lvlText w:val="%7."/>
      <w:lvlJc w:val="left"/>
      <w:pPr>
        <w:tabs>
          <w:tab w:val="num" w:pos="5051"/>
        </w:tabs>
        <w:ind w:left="5051" w:hanging="360"/>
      </w:pPr>
    </w:lvl>
    <w:lvl w:ilvl="7" w:tplc="04190019" w:tentative="1">
      <w:start w:val="1"/>
      <w:numFmt w:val="lowerLetter"/>
      <w:lvlText w:val="%8."/>
      <w:lvlJc w:val="left"/>
      <w:pPr>
        <w:tabs>
          <w:tab w:val="num" w:pos="5771"/>
        </w:tabs>
        <w:ind w:left="5771" w:hanging="360"/>
      </w:pPr>
    </w:lvl>
    <w:lvl w:ilvl="8" w:tplc="0419001B" w:tentative="1">
      <w:start w:val="1"/>
      <w:numFmt w:val="lowerRoman"/>
      <w:lvlText w:val="%9."/>
      <w:lvlJc w:val="right"/>
      <w:pPr>
        <w:tabs>
          <w:tab w:val="num" w:pos="6491"/>
        </w:tabs>
        <w:ind w:left="6491" w:hanging="180"/>
      </w:pPr>
    </w:lvl>
  </w:abstractNum>
  <w:abstractNum w:abstractNumId="12" w15:restartNumberingAfterBreak="0">
    <w:nsid w:val="1CC560D0"/>
    <w:multiLevelType w:val="multilevel"/>
    <w:tmpl w:val="230CE790"/>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1068"/>
        </w:tabs>
        <w:ind w:left="1068" w:hanging="36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104"/>
        </w:tabs>
        <w:ind w:left="7104" w:hanging="1440"/>
      </w:pPr>
      <w:rPr>
        <w:rFonts w:hint="default"/>
      </w:rPr>
    </w:lvl>
  </w:abstractNum>
  <w:abstractNum w:abstractNumId="13" w15:restartNumberingAfterBreak="0">
    <w:nsid w:val="20F344FC"/>
    <w:multiLevelType w:val="hybridMultilevel"/>
    <w:tmpl w:val="10E2295C"/>
    <w:lvl w:ilvl="0" w:tplc="FEA81EE2">
      <w:start w:val="1"/>
      <w:numFmt w:val="decimal"/>
      <w:suff w:val="nothing"/>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2392259"/>
    <w:multiLevelType w:val="hybridMultilevel"/>
    <w:tmpl w:val="CDD6089C"/>
    <w:lvl w:ilvl="0" w:tplc="FFFFFFFF">
      <w:start w:val="1"/>
      <w:numFmt w:val="bullet"/>
      <w:lvlText w:val=""/>
      <w:lvlJc w:val="left"/>
      <w:pPr>
        <w:tabs>
          <w:tab w:val="num" w:pos="1769"/>
        </w:tabs>
        <w:ind w:left="1769" w:hanging="34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226B2743"/>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6" w15:restartNumberingAfterBreak="0">
    <w:nsid w:val="22B00444"/>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7" w15:restartNumberingAfterBreak="0">
    <w:nsid w:val="2413248B"/>
    <w:multiLevelType w:val="hybridMultilevel"/>
    <w:tmpl w:val="1A0C8610"/>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8" w15:restartNumberingAfterBreak="0">
    <w:nsid w:val="24A75474"/>
    <w:multiLevelType w:val="hybridMultilevel"/>
    <w:tmpl w:val="5D72469A"/>
    <w:lvl w:ilvl="0" w:tplc="10748666">
      <w:start w:val="1"/>
      <w:numFmt w:val="bullet"/>
      <w:pStyle w:val="a0"/>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222"/>
        </w:tabs>
        <w:ind w:left="1222" w:hanging="360"/>
      </w:pPr>
      <w:rPr>
        <w:rFonts w:ascii="Courier New" w:hAnsi="Courier New" w:cs="Courier New" w:hint="default"/>
      </w:rPr>
    </w:lvl>
    <w:lvl w:ilvl="2" w:tplc="04190005" w:tentative="1">
      <w:start w:val="1"/>
      <w:numFmt w:val="bullet"/>
      <w:lvlText w:val=""/>
      <w:lvlJc w:val="left"/>
      <w:pPr>
        <w:tabs>
          <w:tab w:val="num" w:pos="1942"/>
        </w:tabs>
        <w:ind w:left="1942" w:hanging="360"/>
      </w:pPr>
      <w:rPr>
        <w:rFonts w:ascii="Wingdings" w:hAnsi="Wingdings" w:hint="default"/>
      </w:rPr>
    </w:lvl>
    <w:lvl w:ilvl="3" w:tplc="04190001" w:tentative="1">
      <w:start w:val="1"/>
      <w:numFmt w:val="bullet"/>
      <w:lvlText w:val=""/>
      <w:lvlJc w:val="left"/>
      <w:pPr>
        <w:tabs>
          <w:tab w:val="num" w:pos="2662"/>
        </w:tabs>
        <w:ind w:left="2662" w:hanging="360"/>
      </w:pPr>
      <w:rPr>
        <w:rFonts w:ascii="Symbol" w:hAnsi="Symbol" w:hint="default"/>
      </w:rPr>
    </w:lvl>
    <w:lvl w:ilvl="4" w:tplc="04190003" w:tentative="1">
      <w:start w:val="1"/>
      <w:numFmt w:val="bullet"/>
      <w:lvlText w:val="o"/>
      <w:lvlJc w:val="left"/>
      <w:pPr>
        <w:tabs>
          <w:tab w:val="num" w:pos="3382"/>
        </w:tabs>
        <w:ind w:left="3382" w:hanging="360"/>
      </w:pPr>
      <w:rPr>
        <w:rFonts w:ascii="Courier New" w:hAnsi="Courier New" w:cs="Courier New" w:hint="default"/>
      </w:rPr>
    </w:lvl>
    <w:lvl w:ilvl="5" w:tplc="04190005" w:tentative="1">
      <w:start w:val="1"/>
      <w:numFmt w:val="bullet"/>
      <w:lvlText w:val=""/>
      <w:lvlJc w:val="left"/>
      <w:pPr>
        <w:tabs>
          <w:tab w:val="num" w:pos="4102"/>
        </w:tabs>
        <w:ind w:left="4102" w:hanging="360"/>
      </w:pPr>
      <w:rPr>
        <w:rFonts w:ascii="Wingdings" w:hAnsi="Wingdings" w:hint="default"/>
      </w:rPr>
    </w:lvl>
    <w:lvl w:ilvl="6" w:tplc="04190001" w:tentative="1">
      <w:start w:val="1"/>
      <w:numFmt w:val="bullet"/>
      <w:lvlText w:val=""/>
      <w:lvlJc w:val="left"/>
      <w:pPr>
        <w:tabs>
          <w:tab w:val="num" w:pos="4822"/>
        </w:tabs>
        <w:ind w:left="4822" w:hanging="360"/>
      </w:pPr>
      <w:rPr>
        <w:rFonts w:ascii="Symbol" w:hAnsi="Symbol" w:hint="default"/>
      </w:rPr>
    </w:lvl>
    <w:lvl w:ilvl="7" w:tplc="04190003" w:tentative="1">
      <w:start w:val="1"/>
      <w:numFmt w:val="bullet"/>
      <w:lvlText w:val="o"/>
      <w:lvlJc w:val="left"/>
      <w:pPr>
        <w:tabs>
          <w:tab w:val="num" w:pos="5542"/>
        </w:tabs>
        <w:ind w:left="5542" w:hanging="360"/>
      </w:pPr>
      <w:rPr>
        <w:rFonts w:ascii="Courier New" w:hAnsi="Courier New" w:cs="Courier New" w:hint="default"/>
      </w:rPr>
    </w:lvl>
    <w:lvl w:ilvl="8" w:tplc="04190005" w:tentative="1">
      <w:start w:val="1"/>
      <w:numFmt w:val="bullet"/>
      <w:lvlText w:val=""/>
      <w:lvlJc w:val="left"/>
      <w:pPr>
        <w:tabs>
          <w:tab w:val="num" w:pos="6262"/>
        </w:tabs>
        <w:ind w:left="6262" w:hanging="360"/>
      </w:pPr>
      <w:rPr>
        <w:rFonts w:ascii="Wingdings" w:hAnsi="Wingdings" w:hint="default"/>
      </w:rPr>
    </w:lvl>
  </w:abstractNum>
  <w:abstractNum w:abstractNumId="19" w15:restartNumberingAfterBreak="0">
    <w:nsid w:val="25445AE0"/>
    <w:multiLevelType w:val="hybridMultilevel"/>
    <w:tmpl w:val="6FA0BF62"/>
    <w:lvl w:ilvl="0" w:tplc="FFFFFFFF">
      <w:start w:val="1"/>
      <w:numFmt w:val="decimal"/>
      <w:lvlText w:val="%1)"/>
      <w:lvlJc w:val="left"/>
      <w:pPr>
        <w:ind w:left="1854" w:hanging="360"/>
      </w:pPr>
    </w:lvl>
    <w:lvl w:ilvl="1" w:tplc="FFFFFFFF" w:tentative="1">
      <w:start w:val="1"/>
      <w:numFmt w:val="lowerLetter"/>
      <w:lvlText w:val="%2."/>
      <w:lvlJc w:val="left"/>
      <w:pPr>
        <w:ind w:left="2574" w:hanging="360"/>
      </w:pPr>
    </w:lvl>
    <w:lvl w:ilvl="2" w:tplc="FFFFFFFF" w:tentative="1">
      <w:start w:val="1"/>
      <w:numFmt w:val="lowerRoman"/>
      <w:lvlText w:val="%3."/>
      <w:lvlJc w:val="right"/>
      <w:pPr>
        <w:ind w:left="3294" w:hanging="180"/>
      </w:pPr>
    </w:lvl>
    <w:lvl w:ilvl="3" w:tplc="FFFFFFFF" w:tentative="1">
      <w:start w:val="1"/>
      <w:numFmt w:val="decimal"/>
      <w:lvlText w:val="%4."/>
      <w:lvlJc w:val="left"/>
      <w:pPr>
        <w:ind w:left="4014" w:hanging="360"/>
      </w:pPr>
    </w:lvl>
    <w:lvl w:ilvl="4" w:tplc="FFFFFFFF" w:tentative="1">
      <w:start w:val="1"/>
      <w:numFmt w:val="lowerLetter"/>
      <w:lvlText w:val="%5."/>
      <w:lvlJc w:val="left"/>
      <w:pPr>
        <w:ind w:left="4734" w:hanging="360"/>
      </w:pPr>
    </w:lvl>
    <w:lvl w:ilvl="5" w:tplc="FFFFFFFF" w:tentative="1">
      <w:start w:val="1"/>
      <w:numFmt w:val="lowerRoman"/>
      <w:lvlText w:val="%6."/>
      <w:lvlJc w:val="right"/>
      <w:pPr>
        <w:ind w:left="5454" w:hanging="180"/>
      </w:pPr>
    </w:lvl>
    <w:lvl w:ilvl="6" w:tplc="FFFFFFFF" w:tentative="1">
      <w:start w:val="1"/>
      <w:numFmt w:val="decimal"/>
      <w:lvlText w:val="%7."/>
      <w:lvlJc w:val="left"/>
      <w:pPr>
        <w:ind w:left="6174" w:hanging="360"/>
      </w:pPr>
    </w:lvl>
    <w:lvl w:ilvl="7" w:tplc="FFFFFFFF" w:tentative="1">
      <w:start w:val="1"/>
      <w:numFmt w:val="lowerLetter"/>
      <w:lvlText w:val="%8."/>
      <w:lvlJc w:val="left"/>
      <w:pPr>
        <w:ind w:left="6894" w:hanging="360"/>
      </w:pPr>
    </w:lvl>
    <w:lvl w:ilvl="8" w:tplc="FFFFFFFF" w:tentative="1">
      <w:start w:val="1"/>
      <w:numFmt w:val="lowerRoman"/>
      <w:lvlText w:val="%9."/>
      <w:lvlJc w:val="right"/>
      <w:pPr>
        <w:ind w:left="7614" w:hanging="180"/>
      </w:pPr>
    </w:lvl>
  </w:abstractNum>
  <w:abstractNum w:abstractNumId="20" w15:restartNumberingAfterBreak="0">
    <w:nsid w:val="29F855B9"/>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1" w15:restartNumberingAfterBreak="0">
    <w:nsid w:val="30877AC4"/>
    <w:multiLevelType w:val="multilevel"/>
    <w:tmpl w:val="18E2E2D0"/>
    <w:lvl w:ilvl="0">
      <w:start w:val="1"/>
      <w:numFmt w:val="decimal"/>
      <w:suff w:val="space"/>
      <w:lvlText w:val="%1"/>
      <w:lvlJc w:val="left"/>
      <w:pPr>
        <w:ind w:left="2552" w:firstLine="709"/>
      </w:pPr>
      <w:rPr>
        <w:rFonts w:hint="default"/>
        <w:sz w:val="28"/>
        <w:szCs w:val="28"/>
      </w:rPr>
    </w:lvl>
    <w:lvl w:ilvl="1">
      <w:start w:val="1"/>
      <w:numFmt w:val="decimal"/>
      <w:pStyle w:val="2"/>
      <w:suff w:val="space"/>
      <w:lvlText w:val="%1.%2"/>
      <w:lvlJc w:val="left"/>
      <w:pPr>
        <w:ind w:left="1" w:firstLine="709"/>
      </w:pPr>
      <w:rPr>
        <w:rFonts w:hint="default"/>
      </w:rPr>
    </w:lvl>
    <w:lvl w:ilvl="2">
      <w:start w:val="1"/>
      <w:numFmt w:val="decimal"/>
      <w:pStyle w:val="3"/>
      <w:suff w:val="space"/>
      <w:lvlText w:val="%1.%2.%3"/>
      <w:lvlJc w:val="left"/>
      <w:pPr>
        <w:ind w:left="0" w:firstLine="709"/>
      </w:pPr>
      <w:rPr>
        <w:rFonts w:hint="default"/>
        <w:b/>
        <w:sz w:val="22"/>
        <w:szCs w:val="20"/>
      </w:rPr>
    </w:lvl>
    <w:lvl w:ilvl="3">
      <w:start w:val="1"/>
      <w:numFmt w:val="decimal"/>
      <w:pStyle w:val="44"/>
      <w:suff w:val="space"/>
      <w:lvlText w:val="%1.%2.%3.%4"/>
      <w:lvlJc w:val="left"/>
      <w:pPr>
        <w:ind w:left="0" w:firstLine="709"/>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2" w15:restartNumberingAfterBreak="0">
    <w:nsid w:val="30D35055"/>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3" w15:restartNumberingAfterBreak="0">
    <w:nsid w:val="32DD797F"/>
    <w:multiLevelType w:val="hybridMultilevel"/>
    <w:tmpl w:val="9AF896BC"/>
    <w:lvl w:ilvl="0" w:tplc="FFFFFFFF">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4" w15:restartNumberingAfterBreak="0">
    <w:nsid w:val="35484B40"/>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5" w15:restartNumberingAfterBreak="0">
    <w:nsid w:val="35CF0017"/>
    <w:multiLevelType w:val="hybridMultilevel"/>
    <w:tmpl w:val="526EBF76"/>
    <w:lvl w:ilvl="0" w:tplc="9FC865EA">
      <w:start w:val="1"/>
      <w:numFmt w:val="bullet"/>
      <w:lvlText w:val=""/>
      <w:lvlJc w:val="left"/>
      <w:pPr>
        <w:ind w:left="957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15:restartNumberingAfterBreak="0">
    <w:nsid w:val="36BB5152"/>
    <w:multiLevelType w:val="multilevel"/>
    <w:tmpl w:val="AE3CA4B6"/>
    <w:lvl w:ilvl="0">
      <w:start w:val="1"/>
      <w:numFmt w:val="decimal"/>
      <w:pStyle w:val="a1"/>
      <w:lvlText w:val="%1"/>
      <w:lvlJc w:val="left"/>
      <w:pPr>
        <w:ind w:left="0" w:firstLine="0"/>
      </w:pPr>
      <w:rPr>
        <w:rFonts w:ascii="Arial" w:hAnsi="Arial" w:hint="default"/>
        <w:sz w:val="22"/>
        <w:szCs w:val="22"/>
      </w:rPr>
    </w:lvl>
    <w:lvl w:ilvl="1">
      <w:start w:val="1"/>
      <w:numFmt w:val="decimal"/>
      <w:suff w:val="nothing"/>
      <w:lvlText w:val="%1.%2"/>
      <w:lvlJc w:val="left"/>
      <w:pPr>
        <w:ind w:left="0" w:firstLine="0"/>
      </w:pPr>
      <w:rPr>
        <w:rFonts w:ascii="Arial" w:hAnsi="Arial" w:cs="Arial" w:hint="default"/>
        <w:sz w:val="22"/>
        <w:szCs w:val="22"/>
      </w:rPr>
    </w:lvl>
    <w:lvl w:ilvl="2">
      <w:start w:val="1"/>
      <w:numFmt w:val="decimal"/>
      <w:suff w:val="nothing"/>
      <w:lvlText w:val="%1.%2.%3."/>
      <w:lvlJc w:val="left"/>
      <w:pPr>
        <w:ind w:left="0" w:firstLine="0"/>
      </w:pPr>
      <w:rPr>
        <w:rFonts w:hint="default"/>
      </w:rPr>
    </w:lvl>
    <w:lvl w:ilvl="3">
      <w:start w:val="1"/>
      <w:numFmt w:val="decimal"/>
      <w:suff w:val="nothing"/>
      <w:lvlText w:val="%1.%2.%3.%4."/>
      <w:lvlJc w:val="left"/>
      <w:pPr>
        <w:ind w:left="0" w:firstLine="0"/>
      </w:pPr>
      <w:rPr>
        <w:rFonts w:hint="default"/>
      </w:rPr>
    </w:lvl>
    <w:lvl w:ilvl="4">
      <w:start w:val="1"/>
      <w:numFmt w:val="decimal"/>
      <w:suff w:val="nothing"/>
      <w:lvlText w:val="%1.%2.%3.%4.%5."/>
      <w:lvlJc w:val="left"/>
      <w:pPr>
        <w:ind w:left="0" w:firstLine="0"/>
      </w:pPr>
      <w:rPr>
        <w:rFonts w:hint="default"/>
      </w:rPr>
    </w:lvl>
    <w:lvl w:ilvl="5">
      <w:start w:val="1"/>
      <w:numFmt w:val="decimal"/>
      <w:suff w:val="nothing"/>
      <w:lvlText w:val="%1.%2.%3.%4.%5.%6."/>
      <w:lvlJc w:val="left"/>
      <w:pPr>
        <w:ind w:left="0" w:firstLine="0"/>
      </w:pPr>
      <w:rPr>
        <w:rFonts w:hint="default"/>
      </w:rPr>
    </w:lvl>
    <w:lvl w:ilvl="6">
      <w:start w:val="1"/>
      <w:numFmt w:val="decimal"/>
      <w:suff w:val="nothing"/>
      <w:lvlText w:val="%1.%2.%3.%4.%5.%6.%7."/>
      <w:lvlJc w:val="left"/>
      <w:pPr>
        <w:ind w:left="0" w:firstLine="0"/>
      </w:pPr>
      <w:rPr>
        <w:rFonts w:hint="default"/>
      </w:rPr>
    </w:lvl>
    <w:lvl w:ilvl="7">
      <w:start w:val="1"/>
      <w:numFmt w:val="decimal"/>
      <w:suff w:val="nothing"/>
      <w:lvlText w:val="%1.%2.%3.%4.%5.%6.%7.%8."/>
      <w:lvlJc w:val="left"/>
      <w:pPr>
        <w:ind w:left="0" w:firstLine="0"/>
      </w:pPr>
      <w:rPr>
        <w:rFonts w:hint="default"/>
      </w:rPr>
    </w:lvl>
    <w:lvl w:ilvl="8">
      <w:start w:val="1"/>
      <w:numFmt w:val="decimal"/>
      <w:suff w:val="nothing"/>
      <w:lvlText w:val="%1.%2.%3.%4.%5.%6.%7.%8.%9."/>
      <w:lvlJc w:val="left"/>
      <w:pPr>
        <w:ind w:left="0" w:firstLine="0"/>
      </w:pPr>
      <w:rPr>
        <w:rFonts w:hint="default"/>
      </w:rPr>
    </w:lvl>
  </w:abstractNum>
  <w:abstractNum w:abstractNumId="27" w15:restartNumberingAfterBreak="0">
    <w:nsid w:val="3A434A5F"/>
    <w:multiLevelType w:val="hybridMultilevel"/>
    <w:tmpl w:val="96C8E2FE"/>
    <w:lvl w:ilvl="0" w:tplc="6D04893C">
      <w:start w:val="1"/>
      <w:numFmt w:val="bullet"/>
      <w:pStyle w:val="-0"/>
      <w:suff w:val="space"/>
      <w:lvlText w:val="–"/>
      <w:lvlJc w:val="left"/>
      <w:pPr>
        <w:ind w:left="0" w:firstLine="907"/>
      </w:pPr>
      <w:rPr>
        <w:rFonts w:ascii="Times New Roman" w:hAnsi="Times New Roman" w:cs="Times New Roman"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8" w15:restartNumberingAfterBreak="0">
    <w:nsid w:val="3CCD3992"/>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9" w15:restartNumberingAfterBreak="0">
    <w:nsid w:val="3DE656AF"/>
    <w:multiLevelType w:val="hybridMultilevel"/>
    <w:tmpl w:val="69AA2DFC"/>
    <w:lvl w:ilvl="0" w:tplc="CC64B9D6">
      <w:start w:val="1"/>
      <w:numFmt w:val="decimal"/>
      <w:pStyle w:val="a2"/>
      <w:suff w:val="space"/>
      <w:lvlText w:val="%1."/>
      <w:lvlJc w:val="left"/>
      <w:pPr>
        <w:ind w:left="851" w:hanging="284"/>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41C4502E"/>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1" w15:restartNumberingAfterBreak="0">
    <w:nsid w:val="42FF66E7"/>
    <w:multiLevelType w:val="hybridMultilevel"/>
    <w:tmpl w:val="E486AB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CBB79E3"/>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3" w15:restartNumberingAfterBreak="0">
    <w:nsid w:val="55223C21"/>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4" w15:restartNumberingAfterBreak="0">
    <w:nsid w:val="603348FD"/>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5" w15:restartNumberingAfterBreak="0">
    <w:nsid w:val="61CF150D"/>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6" w15:restartNumberingAfterBreak="0">
    <w:nsid w:val="64793453"/>
    <w:multiLevelType w:val="hybridMultilevel"/>
    <w:tmpl w:val="5808A3F4"/>
    <w:lvl w:ilvl="0" w:tplc="BD0E784C">
      <w:start w:val="1"/>
      <w:numFmt w:val="bullet"/>
      <w:lvlText w:val="­"/>
      <w:lvlJc w:val="left"/>
      <w:pPr>
        <w:ind w:left="1429" w:hanging="360"/>
      </w:pPr>
      <w:rPr>
        <w:rFonts w:ascii="Courier New" w:hAnsi="Courier New"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37" w15:restartNumberingAfterBreak="0">
    <w:nsid w:val="65DC6CF2"/>
    <w:multiLevelType w:val="hybridMultilevel"/>
    <w:tmpl w:val="BCD6D60E"/>
    <w:lvl w:ilvl="0" w:tplc="5ED220CE">
      <w:start w:val="1"/>
      <w:numFmt w:val="bullet"/>
      <w:lvlText w:val="­"/>
      <w:lvlJc w:val="left"/>
      <w:pPr>
        <w:tabs>
          <w:tab w:val="num" w:pos="1080"/>
        </w:tabs>
        <w:ind w:left="1080" w:hanging="360"/>
      </w:pPr>
      <w:rPr>
        <w:rFonts w:ascii="Courier New" w:hAnsi="Courier New"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65F07FB9"/>
    <w:multiLevelType w:val="hybridMultilevel"/>
    <w:tmpl w:val="7C740C74"/>
    <w:lvl w:ilvl="0" w:tplc="9FC865EA">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9" w15:restartNumberingAfterBreak="0">
    <w:nsid w:val="66E6596F"/>
    <w:multiLevelType w:val="hybridMultilevel"/>
    <w:tmpl w:val="5E74040C"/>
    <w:lvl w:ilvl="0" w:tplc="3BFC8D48">
      <w:start w:val="1"/>
      <w:numFmt w:val="bullet"/>
      <w:lvlText w:val="­"/>
      <w:lvlJc w:val="left"/>
      <w:pPr>
        <w:tabs>
          <w:tab w:val="num" w:pos="1069"/>
        </w:tabs>
        <w:ind w:left="1069" w:hanging="360"/>
      </w:pPr>
      <w:rPr>
        <w:rFonts w:ascii="Courier New" w:hAnsi="Courier New" w:hint="default"/>
      </w:rPr>
    </w:lvl>
    <w:lvl w:ilvl="1" w:tplc="04190003" w:tentative="1">
      <w:start w:val="1"/>
      <w:numFmt w:val="bullet"/>
      <w:lvlText w:val="o"/>
      <w:lvlJc w:val="left"/>
      <w:pPr>
        <w:tabs>
          <w:tab w:val="num" w:pos="1222"/>
        </w:tabs>
        <w:ind w:left="1222" w:hanging="360"/>
      </w:pPr>
      <w:rPr>
        <w:rFonts w:ascii="Courier New" w:hAnsi="Courier New" w:cs="Courier New" w:hint="default"/>
      </w:rPr>
    </w:lvl>
    <w:lvl w:ilvl="2" w:tplc="04190005" w:tentative="1">
      <w:start w:val="1"/>
      <w:numFmt w:val="bullet"/>
      <w:lvlText w:val=""/>
      <w:lvlJc w:val="left"/>
      <w:pPr>
        <w:tabs>
          <w:tab w:val="num" w:pos="1942"/>
        </w:tabs>
        <w:ind w:left="1942" w:hanging="360"/>
      </w:pPr>
      <w:rPr>
        <w:rFonts w:ascii="Wingdings" w:hAnsi="Wingdings" w:hint="default"/>
      </w:rPr>
    </w:lvl>
    <w:lvl w:ilvl="3" w:tplc="04190001" w:tentative="1">
      <w:start w:val="1"/>
      <w:numFmt w:val="bullet"/>
      <w:lvlText w:val=""/>
      <w:lvlJc w:val="left"/>
      <w:pPr>
        <w:tabs>
          <w:tab w:val="num" w:pos="2662"/>
        </w:tabs>
        <w:ind w:left="2662" w:hanging="360"/>
      </w:pPr>
      <w:rPr>
        <w:rFonts w:ascii="Symbol" w:hAnsi="Symbol" w:hint="default"/>
      </w:rPr>
    </w:lvl>
    <w:lvl w:ilvl="4" w:tplc="04190003" w:tentative="1">
      <w:start w:val="1"/>
      <w:numFmt w:val="bullet"/>
      <w:lvlText w:val="o"/>
      <w:lvlJc w:val="left"/>
      <w:pPr>
        <w:tabs>
          <w:tab w:val="num" w:pos="3382"/>
        </w:tabs>
        <w:ind w:left="3382" w:hanging="360"/>
      </w:pPr>
      <w:rPr>
        <w:rFonts w:ascii="Courier New" w:hAnsi="Courier New" w:cs="Courier New" w:hint="default"/>
      </w:rPr>
    </w:lvl>
    <w:lvl w:ilvl="5" w:tplc="04190005" w:tentative="1">
      <w:start w:val="1"/>
      <w:numFmt w:val="bullet"/>
      <w:lvlText w:val=""/>
      <w:lvlJc w:val="left"/>
      <w:pPr>
        <w:tabs>
          <w:tab w:val="num" w:pos="4102"/>
        </w:tabs>
        <w:ind w:left="4102" w:hanging="360"/>
      </w:pPr>
      <w:rPr>
        <w:rFonts w:ascii="Wingdings" w:hAnsi="Wingdings" w:hint="default"/>
      </w:rPr>
    </w:lvl>
    <w:lvl w:ilvl="6" w:tplc="04190001" w:tentative="1">
      <w:start w:val="1"/>
      <w:numFmt w:val="bullet"/>
      <w:lvlText w:val=""/>
      <w:lvlJc w:val="left"/>
      <w:pPr>
        <w:tabs>
          <w:tab w:val="num" w:pos="4822"/>
        </w:tabs>
        <w:ind w:left="4822" w:hanging="360"/>
      </w:pPr>
      <w:rPr>
        <w:rFonts w:ascii="Symbol" w:hAnsi="Symbol" w:hint="default"/>
      </w:rPr>
    </w:lvl>
    <w:lvl w:ilvl="7" w:tplc="04190003" w:tentative="1">
      <w:start w:val="1"/>
      <w:numFmt w:val="bullet"/>
      <w:lvlText w:val="o"/>
      <w:lvlJc w:val="left"/>
      <w:pPr>
        <w:tabs>
          <w:tab w:val="num" w:pos="5542"/>
        </w:tabs>
        <w:ind w:left="5542" w:hanging="360"/>
      </w:pPr>
      <w:rPr>
        <w:rFonts w:ascii="Courier New" w:hAnsi="Courier New" w:cs="Courier New" w:hint="default"/>
      </w:rPr>
    </w:lvl>
    <w:lvl w:ilvl="8" w:tplc="04190005" w:tentative="1">
      <w:start w:val="1"/>
      <w:numFmt w:val="bullet"/>
      <w:lvlText w:val=""/>
      <w:lvlJc w:val="left"/>
      <w:pPr>
        <w:tabs>
          <w:tab w:val="num" w:pos="6262"/>
        </w:tabs>
        <w:ind w:left="6262" w:hanging="360"/>
      </w:pPr>
      <w:rPr>
        <w:rFonts w:ascii="Wingdings" w:hAnsi="Wingdings" w:hint="default"/>
      </w:rPr>
    </w:lvl>
  </w:abstractNum>
  <w:abstractNum w:abstractNumId="40" w15:restartNumberingAfterBreak="0">
    <w:nsid w:val="69262AF7"/>
    <w:multiLevelType w:val="multilevel"/>
    <w:tmpl w:val="62689E2C"/>
    <w:styleLink w:val="27"/>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647"/>
        </w:tabs>
        <w:ind w:left="1647" w:hanging="360"/>
      </w:pPr>
      <w:rPr>
        <w:rFonts w:ascii="Courier New" w:hAnsi="Courier New" w:hint="default"/>
      </w:rPr>
    </w:lvl>
    <w:lvl w:ilvl="2">
      <w:start w:val="1"/>
      <w:numFmt w:val="bullet"/>
      <w:lvlText w:val=""/>
      <w:lvlJc w:val="left"/>
      <w:pPr>
        <w:tabs>
          <w:tab w:val="num" w:pos="2367"/>
        </w:tabs>
        <w:ind w:left="2367" w:hanging="360"/>
      </w:pPr>
      <w:rPr>
        <w:rFonts w:ascii="Wingdings" w:hAnsi="Wingdings" w:hint="default"/>
      </w:rPr>
    </w:lvl>
    <w:lvl w:ilvl="3">
      <w:start w:val="1"/>
      <w:numFmt w:val="bullet"/>
      <w:lvlText w:val=""/>
      <w:lvlJc w:val="left"/>
      <w:pPr>
        <w:tabs>
          <w:tab w:val="num" w:pos="3087"/>
        </w:tabs>
        <w:ind w:left="3087" w:hanging="360"/>
      </w:pPr>
      <w:rPr>
        <w:rFonts w:ascii="Symbol" w:hAnsi="Symbol" w:hint="default"/>
      </w:rPr>
    </w:lvl>
    <w:lvl w:ilvl="4">
      <w:start w:val="1"/>
      <w:numFmt w:val="bullet"/>
      <w:lvlText w:val="o"/>
      <w:lvlJc w:val="left"/>
      <w:pPr>
        <w:tabs>
          <w:tab w:val="num" w:pos="3807"/>
        </w:tabs>
        <w:ind w:left="3807" w:hanging="360"/>
      </w:pPr>
      <w:rPr>
        <w:rFonts w:ascii="Courier New" w:hAnsi="Courier New" w:hint="default"/>
      </w:rPr>
    </w:lvl>
    <w:lvl w:ilvl="5">
      <w:start w:val="1"/>
      <w:numFmt w:val="bullet"/>
      <w:lvlText w:val=""/>
      <w:lvlJc w:val="left"/>
      <w:pPr>
        <w:tabs>
          <w:tab w:val="num" w:pos="4527"/>
        </w:tabs>
        <w:ind w:left="4527" w:hanging="360"/>
      </w:pPr>
      <w:rPr>
        <w:rFonts w:ascii="Wingdings" w:hAnsi="Wingdings" w:hint="default"/>
      </w:rPr>
    </w:lvl>
    <w:lvl w:ilvl="6">
      <w:start w:val="1"/>
      <w:numFmt w:val="bullet"/>
      <w:lvlText w:val=""/>
      <w:lvlJc w:val="left"/>
      <w:pPr>
        <w:tabs>
          <w:tab w:val="num" w:pos="5247"/>
        </w:tabs>
        <w:ind w:left="5247" w:hanging="360"/>
      </w:pPr>
      <w:rPr>
        <w:rFonts w:ascii="Symbol" w:hAnsi="Symbol" w:hint="default"/>
      </w:rPr>
    </w:lvl>
    <w:lvl w:ilvl="7">
      <w:start w:val="1"/>
      <w:numFmt w:val="bullet"/>
      <w:lvlText w:val="o"/>
      <w:lvlJc w:val="left"/>
      <w:pPr>
        <w:tabs>
          <w:tab w:val="num" w:pos="5967"/>
        </w:tabs>
        <w:ind w:left="5967" w:hanging="360"/>
      </w:pPr>
      <w:rPr>
        <w:rFonts w:ascii="Courier New" w:hAnsi="Courier New" w:hint="default"/>
      </w:rPr>
    </w:lvl>
    <w:lvl w:ilvl="8">
      <w:start w:val="1"/>
      <w:numFmt w:val="bullet"/>
      <w:lvlText w:val=""/>
      <w:lvlJc w:val="left"/>
      <w:pPr>
        <w:tabs>
          <w:tab w:val="num" w:pos="6687"/>
        </w:tabs>
        <w:ind w:left="6687" w:hanging="360"/>
      </w:pPr>
      <w:rPr>
        <w:rFonts w:ascii="Wingdings" w:hAnsi="Wingdings" w:hint="default"/>
      </w:rPr>
    </w:lvl>
  </w:abstractNum>
  <w:abstractNum w:abstractNumId="41" w15:restartNumberingAfterBreak="0">
    <w:nsid w:val="6E4640CE"/>
    <w:multiLevelType w:val="hybridMultilevel"/>
    <w:tmpl w:val="A4DE4922"/>
    <w:lvl w:ilvl="0" w:tplc="5ED220CE">
      <w:start w:val="1"/>
      <w:numFmt w:val="bullet"/>
      <w:lvlText w:val="­"/>
      <w:lvlJc w:val="left"/>
      <w:pPr>
        <w:tabs>
          <w:tab w:val="num" w:pos="1080"/>
        </w:tabs>
        <w:ind w:left="1080" w:hanging="360"/>
      </w:pPr>
      <w:rPr>
        <w:rFonts w:ascii="Courier New" w:hAnsi="Courier New"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15:restartNumberingAfterBreak="0">
    <w:nsid w:val="6F141BCE"/>
    <w:multiLevelType w:val="hybridMultilevel"/>
    <w:tmpl w:val="F954D290"/>
    <w:lvl w:ilvl="0" w:tplc="52F4D92E">
      <w:start w:val="1"/>
      <w:numFmt w:val="bullet"/>
      <w:pStyle w:val="a3"/>
      <w:suff w:val="space"/>
      <w:lvlText w:val="–"/>
      <w:lvlJc w:val="left"/>
      <w:pPr>
        <w:ind w:left="0" w:firstLine="709"/>
      </w:pPr>
      <w:rPr>
        <w:rFonts w:ascii="Times New Roman" w:hAnsi="Times New Roman" w:cs="Times New Roman" w:hint="default"/>
        <w:b w:val="0"/>
        <w:i w:val="0"/>
        <w:sz w:val="24"/>
      </w:rPr>
    </w:lvl>
    <w:lvl w:ilvl="1" w:tplc="04190019" w:tentative="1">
      <w:start w:val="1"/>
      <w:numFmt w:val="bullet"/>
      <w:lvlText w:val="o"/>
      <w:lvlJc w:val="left"/>
      <w:pPr>
        <w:ind w:left="1724" w:hanging="360"/>
      </w:pPr>
      <w:rPr>
        <w:rFonts w:ascii="Courier New" w:hAnsi="Courier New" w:cs="Courier New" w:hint="default"/>
      </w:rPr>
    </w:lvl>
    <w:lvl w:ilvl="2" w:tplc="0419001B" w:tentative="1">
      <w:start w:val="1"/>
      <w:numFmt w:val="bullet"/>
      <w:lvlText w:val=""/>
      <w:lvlJc w:val="left"/>
      <w:pPr>
        <w:ind w:left="2444" w:hanging="360"/>
      </w:pPr>
      <w:rPr>
        <w:rFonts w:ascii="Wingdings" w:hAnsi="Wingdings" w:hint="default"/>
      </w:rPr>
    </w:lvl>
    <w:lvl w:ilvl="3" w:tplc="0419000F" w:tentative="1">
      <w:start w:val="1"/>
      <w:numFmt w:val="bullet"/>
      <w:lvlText w:val=""/>
      <w:lvlJc w:val="left"/>
      <w:pPr>
        <w:ind w:left="3164" w:hanging="360"/>
      </w:pPr>
      <w:rPr>
        <w:rFonts w:ascii="Symbol" w:hAnsi="Symbol" w:hint="default"/>
      </w:rPr>
    </w:lvl>
    <w:lvl w:ilvl="4" w:tplc="04190019" w:tentative="1">
      <w:start w:val="1"/>
      <w:numFmt w:val="bullet"/>
      <w:lvlText w:val="o"/>
      <w:lvlJc w:val="left"/>
      <w:pPr>
        <w:ind w:left="3884" w:hanging="360"/>
      </w:pPr>
      <w:rPr>
        <w:rFonts w:ascii="Courier New" w:hAnsi="Courier New" w:cs="Courier New" w:hint="default"/>
      </w:rPr>
    </w:lvl>
    <w:lvl w:ilvl="5" w:tplc="0419001B" w:tentative="1">
      <w:start w:val="1"/>
      <w:numFmt w:val="bullet"/>
      <w:lvlText w:val=""/>
      <w:lvlJc w:val="left"/>
      <w:pPr>
        <w:ind w:left="4604" w:hanging="360"/>
      </w:pPr>
      <w:rPr>
        <w:rFonts w:ascii="Wingdings" w:hAnsi="Wingdings" w:hint="default"/>
      </w:rPr>
    </w:lvl>
    <w:lvl w:ilvl="6" w:tplc="0419000F" w:tentative="1">
      <w:start w:val="1"/>
      <w:numFmt w:val="bullet"/>
      <w:lvlText w:val=""/>
      <w:lvlJc w:val="left"/>
      <w:pPr>
        <w:ind w:left="5324" w:hanging="360"/>
      </w:pPr>
      <w:rPr>
        <w:rFonts w:ascii="Symbol" w:hAnsi="Symbol" w:hint="default"/>
      </w:rPr>
    </w:lvl>
    <w:lvl w:ilvl="7" w:tplc="04190019" w:tentative="1">
      <w:start w:val="1"/>
      <w:numFmt w:val="bullet"/>
      <w:lvlText w:val="o"/>
      <w:lvlJc w:val="left"/>
      <w:pPr>
        <w:ind w:left="6044" w:hanging="360"/>
      </w:pPr>
      <w:rPr>
        <w:rFonts w:ascii="Courier New" w:hAnsi="Courier New" w:cs="Courier New" w:hint="default"/>
      </w:rPr>
    </w:lvl>
    <w:lvl w:ilvl="8" w:tplc="0419001B" w:tentative="1">
      <w:start w:val="1"/>
      <w:numFmt w:val="bullet"/>
      <w:lvlText w:val=""/>
      <w:lvlJc w:val="left"/>
      <w:pPr>
        <w:ind w:left="6764" w:hanging="360"/>
      </w:pPr>
      <w:rPr>
        <w:rFonts w:ascii="Wingdings" w:hAnsi="Wingdings" w:hint="default"/>
      </w:rPr>
    </w:lvl>
  </w:abstractNum>
  <w:abstractNum w:abstractNumId="43" w15:restartNumberingAfterBreak="0">
    <w:nsid w:val="700B2502"/>
    <w:multiLevelType w:val="hybridMultilevel"/>
    <w:tmpl w:val="6FA0BF62"/>
    <w:lvl w:ilvl="0" w:tplc="FFFFFFFF">
      <w:start w:val="1"/>
      <w:numFmt w:val="decimal"/>
      <w:lvlText w:val="%1)"/>
      <w:lvlJc w:val="left"/>
      <w:pPr>
        <w:ind w:left="1854" w:hanging="360"/>
      </w:pPr>
    </w:lvl>
    <w:lvl w:ilvl="1" w:tplc="FFFFFFFF" w:tentative="1">
      <w:start w:val="1"/>
      <w:numFmt w:val="lowerLetter"/>
      <w:lvlText w:val="%2."/>
      <w:lvlJc w:val="left"/>
      <w:pPr>
        <w:ind w:left="2574" w:hanging="360"/>
      </w:pPr>
    </w:lvl>
    <w:lvl w:ilvl="2" w:tplc="FFFFFFFF" w:tentative="1">
      <w:start w:val="1"/>
      <w:numFmt w:val="lowerRoman"/>
      <w:lvlText w:val="%3."/>
      <w:lvlJc w:val="right"/>
      <w:pPr>
        <w:ind w:left="3294" w:hanging="180"/>
      </w:pPr>
    </w:lvl>
    <w:lvl w:ilvl="3" w:tplc="FFFFFFFF" w:tentative="1">
      <w:start w:val="1"/>
      <w:numFmt w:val="decimal"/>
      <w:lvlText w:val="%4."/>
      <w:lvlJc w:val="left"/>
      <w:pPr>
        <w:ind w:left="4014" w:hanging="360"/>
      </w:pPr>
    </w:lvl>
    <w:lvl w:ilvl="4" w:tplc="FFFFFFFF" w:tentative="1">
      <w:start w:val="1"/>
      <w:numFmt w:val="lowerLetter"/>
      <w:lvlText w:val="%5."/>
      <w:lvlJc w:val="left"/>
      <w:pPr>
        <w:ind w:left="4734" w:hanging="360"/>
      </w:pPr>
    </w:lvl>
    <w:lvl w:ilvl="5" w:tplc="FFFFFFFF" w:tentative="1">
      <w:start w:val="1"/>
      <w:numFmt w:val="lowerRoman"/>
      <w:lvlText w:val="%6."/>
      <w:lvlJc w:val="right"/>
      <w:pPr>
        <w:ind w:left="5454" w:hanging="180"/>
      </w:pPr>
    </w:lvl>
    <w:lvl w:ilvl="6" w:tplc="FFFFFFFF" w:tentative="1">
      <w:start w:val="1"/>
      <w:numFmt w:val="decimal"/>
      <w:lvlText w:val="%7."/>
      <w:lvlJc w:val="left"/>
      <w:pPr>
        <w:ind w:left="6174" w:hanging="360"/>
      </w:pPr>
    </w:lvl>
    <w:lvl w:ilvl="7" w:tplc="FFFFFFFF" w:tentative="1">
      <w:start w:val="1"/>
      <w:numFmt w:val="lowerLetter"/>
      <w:lvlText w:val="%8."/>
      <w:lvlJc w:val="left"/>
      <w:pPr>
        <w:ind w:left="6894" w:hanging="360"/>
      </w:pPr>
    </w:lvl>
    <w:lvl w:ilvl="8" w:tplc="FFFFFFFF" w:tentative="1">
      <w:start w:val="1"/>
      <w:numFmt w:val="lowerRoman"/>
      <w:lvlText w:val="%9."/>
      <w:lvlJc w:val="right"/>
      <w:pPr>
        <w:ind w:left="7614" w:hanging="180"/>
      </w:pPr>
    </w:lvl>
  </w:abstractNum>
  <w:abstractNum w:abstractNumId="44" w15:restartNumberingAfterBreak="0">
    <w:nsid w:val="75516B21"/>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45" w15:restartNumberingAfterBreak="0">
    <w:nsid w:val="7801168F"/>
    <w:multiLevelType w:val="hybridMultilevel"/>
    <w:tmpl w:val="27D46B52"/>
    <w:lvl w:ilvl="0" w:tplc="FFFFFFFF">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46" w15:restartNumberingAfterBreak="0">
    <w:nsid w:val="7C564CCF"/>
    <w:multiLevelType w:val="hybridMultilevel"/>
    <w:tmpl w:val="1A0C8610"/>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47" w15:restartNumberingAfterBreak="0">
    <w:nsid w:val="7DCA75F9"/>
    <w:multiLevelType w:val="hybridMultilevel"/>
    <w:tmpl w:val="1A6025CC"/>
    <w:lvl w:ilvl="0" w:tplc="EE20CE4E">
      <w:start w:val="1"/>
      <w:numFmt w:val="decimal"/>
      <w:pStyle w:val="-1"/>
      <w:suff w:val="space"/>
      <w:lvlText w:val="Таблица %1 – "/>
      <w:lvlJc w:val="left"/>
      <w:pPr>
        <w:ind w:left="720" w:hanging="360"/>
      </w:pPr>
      <w:rPr>
        <w:rFonts w:ascii="Arial" w:hAnsi="Arial" w:hint="default"/>
        <w:b w:val="0"/>
        <w:i w:val="0"/>
        <w:sz w:val="22"/>
      </w:rPr>
    </w:lvl>
    <w:lvl w:ilvl="1" w:tplc="3DF43A1E" w:tentative="1">
      <w:start w:val="1"/>
      <w:numFmt w:val="lowerLetter"/>
      <w:lvlText w:val="%2."/>
      <w:lvlJc w:val="left"/>
      <w:pPr>
        <w:ind w:left="1440" w:hanging="360"/>
      </w:pPr>
    </w:lvl>
    <w:lvl w:ilvl="2" w:tplc="F80A6032" w:tentative="1">
      <w:start w:val="1"/>
      <w:numFmt w:val="lowerRoman"/>
      <w:lvlText w:val="%3."/>
      <w:lvlJc w:val="right"/>
      <w:pPr>
        <w:ind w:left="2160" w:hanging="180"/>
      </w:pPr>
    </w:lvl>
    <w:lvl w:ilvl="3" w:tplc="F3CEEA3C" w:tentative="1">
      <w:start w:val="1"/>
      <w:numFmt w:val="decimal"/>
      <w:lvlText w:val="%4."/>
      <w:lvlJc w:val="left"/>
      <w:pPr>
        <w:ind w:left="2880" w:hanging="360"/>
      </w:pPr>
    </w:lvl>
    <w:lvl w:ilvl="4" w:tplc="B9768D0C" w:tentative="1">
      <w:start w:val="1"/>
      <w:numFmt w:val="lowerLetter"/>
      <w:lvlText w:val="%5."/>
      <w:lvlJc w:val="left"/>
      <w:pPr>
        <w:ind w:left="3600" w:hanging="360"/>
      </w:pPr>
    </w:lvl>
    <w:lvl w:ilvl="5" w:tplc="9C5E46A4" w:tentative="1">
      <w:start w:val="1"/>
      <w:numFmt w:val="lowerRoman"/>
      <w:lvlText w:val="%6."/>
      <w:lvlJc w:val="right"/>
      <w:pPr>
        <w:ind w:left="4320" w:hanging="180"/>
      </w:pPr>
    </w:lvl>
    <w:lvl w:ilvl="6" w:tplc="6F9067BA" w:tentative="1">
      <w:start w:val="1"/>
      <w:numFmt w:val="decimal"/>
      <w:lvlText w:val="%7."/>
      <w:lvlJc w:val="left"/>
      <w:pPr>
        <w:ind w:left="5040" w:hanging="360"/>
      </w:pPr>
    </w:lvl>
    <w:lvl w:ilvl="7" w:tplc="BBDC98D4" w:tentative="1">
      <w:start w:val="1"/>
      <w:numFmt w:val="lowerLetter"/>
      <w:lvlText w:val="%8."/>
      <w:lvlJc w:val="left"/>
      <w:pPr>
        <w:ind w:left="5760" w:hanging="360"/>
      </w:pPr>
    </w:lvl>
    <w:lvl w:ilvl="8" w:tplc="97C869B0" w:tentative="1">
      <w:start w:val="1"/>
      <w:numFmt w:val="lowerRoman"/>
      <w:lvlText w:val="%9."/>
      <w:lvlJc w:val="right"/>
      <w:pPr>
        <w:ind w:left="6480" w:hanging="180"/>
      </w:pPr>
    </w:lvl>
  </w:abstractNum>
  <w:num w:numId="1">
    <w:abstractNumId w:val="21"/>
  </w:num>
  <w:num w:numId="2">
    <w:abstractNumId w:val="2"/>
  </w:num>
  <w:num w:numId="3">
    <w:abstractNumId w:val="27"/>
  </w:num>
  <w:num w:numId="4">
    <w:abstractNumId w:val="42"/>
  </w:num>
  <w:num w:numId="5">
    <w:abstractNumId w:val="47"/>
  </w:num>
  <w:num w:numId="6">
    <w:abstractNumId w:val="29"/>
  </w:num>
  <w:num w:numId="7">
    <w:abstractNumId w:val="40"/>
  </w:num>
  <w:num w:numId="8">
    <w:abstractNumId w:val="26"/>
  </w:num>
  <w:num w:numId="9">
    <w:abstractNumId w:val="0"/>
    <w:lvlOverride w:ilvl="0">
      <w:lvl w:ilvl="0">
        <w:start w:val="1"/>
        <w:numFmt w:val="bullet"/>
        <w:pStyle w:val="-"/>
        <w:lvlText w:val="—"/>
        <w:legacy w:legacy="1" w:legacySpace="0" w:legacyIndent="284"/>
        <w:lvlJc w:val="left"/>
        <w:pPr>
          <w:ind w:left="1135" w:hanging="284"/>
        </w:pPr>
        <w:rPr>
          <w:sz w:val="12"/>
        </w:rPr>
      </w:lvl>
    </w:lvlOverride>
  </w:num>
  <w:num w:numId="10">
    <w:abstractNumId w:val="18"/>
  </w:num>
  <w:num w:numId="11">
    <w:abstractNumId w:val="14"/>
  </w:num>
  <w:num w:numId="12">
    <w:abstractNumId w:val="45"/>
  </w:num>
  <w:num w:numId="13">
    <w:abstractNumId w:val="41"/>
  </w:num>
  <w:num w:numId="14">
    <w:abstractNumId w:val="7"/>
  </w:num>
  <w:num w:numId="15">
    <w:abstractNumId w:val="23"/>
  </w:num>
  <w:num w:numId="16">
    <w:abstractNumId w:val="25"/>
  </w:num>
  <w:num w:numId="17">
    <w:abstractNumId w:val="17"/>
  </w:num>
  <w:num w:numId="18">
    <w:abstractNumId w:val="9"/>
  </w:num>
  <w:num w:numId="19">
    <w:abstractNumId w:val="16"/>
  </w:num>
  <w:num w:numId="20">
    <w:abstractNumId w:val="22"/>
  </w:num>
  <w:num w:numId="21">
    <w:abstractNumId w:val="10"/>
  </w:num>
  <w:num w:numId="22">
    <w:abstractNumId w:val="15"/>
  </w:num>
  <w:num w:numId="23">
    <w:abstractNumId w:val="8"/>
  </w:num>
  <w:num w:numId="24">
    <w:abstractNumId w:val="19"/>
  </w:num>
  <w:num w:numId="25">
    <w:abstractNumId w:val="43"/>
  </w:num>
  <w:num w:numId="26">
    <w:abstractNumId w:val="46"/>
  </w:num>
  <w:num w:numId="27">
    <w:abstractNumId w:val="1"/>
  </w:num>
  <w:num w:numId="28">
    <w:abstractNumId w:val="33"/>
  </w:num>
  <w:num w:numId="29">
    <w:abstractNumId w:val="32"/>
  </w:num>
  <w:num w:numId="30">
    <w:abstractNumId w:val="5"/>
  </w:num>
  <w:num w:numId="31">
    <w:abstractNumId w:val="30"/>
  </w:num>
  <w:num w:numId="32">
    <w:abstractNumId w:val="34"/>
  </w:num>
  <w:num w:numId="33">
    <w:abstractNumId w:val="28"/>
  </w:num>
  <w:num w:numId="34">
    <w:abstractNumId w:val="44"/>
  </w:num>
  <w:num w:numId="35">
    <w:abstractNumId w:val="20"/>
  </w:num>
  <w:num w:numId="36">
    <w:abstractNumId w:val="24"/>
  </w:num>
  <w:num w:numId="37">
    <w:abstractNumId w:val="36"/>
  </w:num>
  <w:num w:numId="38">
    <w:abstractNumId w:val="37"/>
  </w:num>
  <w:num w:numId="39">
    <w:abstractNumId w:val="6"/>
  </w:num>
  <w:num w:numId="40">
    <w:abstractNumId w:val="35"/>
  </w:num>
  <w:num w:numId="41">
    <w:abstractNumId w:val="38"/>
  </w:num>
  <w:num w:numId="42">
    <w:abstractNumId w:val="39"/>
  </w:num>
  <w:num w:numId="43">
    <w:abstractNumId w:val="4"/>
  </w:num>
  <w:num w:numId="44">
    <w:abstractNumId w:val="11"/>
  </w:num>
  <w:num w:numId="45">
    <w:abstractNumId w:val="3"/>
  </w:num>
  <w:num w:numId="46">
    <w:abstractNumId w:val="21"/>
  </w:num>
  <w:num w:numId="47">
    <w:abstractNumId w:val="21"/>
  </w:num>
  <w:num w:numId="48">
    <w:abstractNumId w:val="31"/>
  </w:num>
  <w:num w:numId="49">
    <w:abstractNumId w:val="12"/>
  </w:num>
  <w:num w:numId="50">
    <w:abstractNumId w:val="13"/>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357"/>
  <w:drawingGridHorizontalSpacing w:val="284"/>
  <w:drawingGridVerticalSpacing w:val="284"/>
  <w:doNotUseMarginsForDrawingGridOrigin/>
  <w:drawingGridVerticalOrigin w:val="851"/>
  <w:characterSpacingControl w:val="doNotCompress"/>
  <w:hdrShapeDefaults>
    <o:shapedefaults v:ext="edit" spidmax="1003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19CE"/>
    <w:rsid w:val="00000A0E"/>
    <w:rsid w:val="000012CF"/>
    <w:rsid w:val="0000180E"/>
    <w:rsid w:val="00001C03"/>
    <w:rsid w:val="00001DBA"/>
    <w:rsid w:val="000020AE"/>
    <w:rsid w:val="000037A2"/>
    <w:rsid w:val="000039A4"/>
    <w:rsid w:val="00003C01"/>
    <w:rsid w:val="00003CCE"/>
    <w:rsid w:val="00003F43"/>
    <w:rsid w:val="00004A18"/>
    <w:rsid w:val="00005549"/>
    <w:rsid w:val="000057A7"/>
    <w:rsid w:val="00005A52"/>
    <w:rsid w:val="00006536"/>
    <w:rsid w:val="0000658D"/>
    <w:rsid w:val="00006E12"/>
    <w:rsid w:val="00006F9A"/>
    <w:rsid w:val="000078CE"/>
    <w:rsid w:val="00007916"/>
    <w:rsid w:val="00011563"/>
    <w:rsid w:val="00011912"/>
    <w:rsid w:val="00011AB2"/>
    <w:rsid w:val="00012141"/>
    <w:rsid w:val="00012963"/>
    <w:rsid w:val="00012A5E"/>
    <w:rsid w:val="00012A9A"/>
    <w:rsid w:val="00012CFE"/>
    <w:rsid w:val="0001318A"/>
    <w:rsid w:val="00014054"/>
    <w:rsid w:val="00014523"/>
    <w:rsid w:val="00014624"/>
    <w:rsid w:val="000149C2"/>
    <w:rsid w:val="00015C30"/>
    <w:rsid w:val="00016141"/>
    <w:rsid w:val="000164FE"/>
    <w:rsid w:val="00017EEB"/>
    <w:rsid w:val="0002033E"/>
    <w:rsid w:val="00020446"/>
    <w:rsid w:val="00021320"/>
    <w:rsid w:val="00023ABD"/>
    <w:rsid w:val="00024015"/>
    <w:rsid w:val="000247AB"/>
    <w:rsid w:val="0002483C"/>
    <w:rsid w:val="00024A14"/>
    <w:rsid w:val="00024A93"/>
    <w:rsid w:val="00024F16"/>
    <w:rsid w:val="00024FD5"/>
    <w:rsid w:val="0002516F"/>
    <w:rsid w:val="00025237"/>
    <w:rsid w:val="00025A3B"/>
    <w:rsid w:val="00027476"/>
    <w:rsid w:val="00030523"/>
    <w:rsid w:val="000322B6"/>
    <w:rsid w:val="000325D0"/>
    <w:rsid w:val="000327B0"/>
    <w:rsid w:val="00034739"/>
    <w:rsid w:val="0003480D"/>
    <w:rsid w:val="00034D2D"/>
    <w:rsid w:val="000363D2"/>
    <w:rsid w:val="00036FC0"/>
    <w:rsid w:val="00037D7B"/>
    <w:rsid w:val="000401CA"/>
    <w:rsid w:val="0004033D"/>
    <w:rsid w:val="000411FD"/>
    <w:rsid w:val="00041353"/>
    <w:rsid w:val="000422EB"/>
    <w:rsid w:val="00042309"/>
    <w:rsid w:val="0004342E"/>
    <w:rsid w:val="00043659"/>
    <w:rsid w:val="0004383E"/>
    <w:rsid w:val="00045B53"/>
    <w:rsid w:val="0004604E"/>
    <w:rsid w:val="00046237"/>
    <w:rsid w:val="000462C3"/>
    <w:rsid w:val="00046934"/>
    <w:rsid w:val="00046A10"/>
    <w:rsid w:val="00047F34"/>
    <w:rsid w:val="000506F5"/>
    <w:rsid w:val="00050A7C"/>
    <w:rsid w:val="00050C1E"/>
    <w:rsid w:val="00050F6C"/>
    <w:rsid w:val="000520E7"/>
    <w:rsid w:val="00052722"/>
    <w:rsid w:val="000544EA"/>
    <w:rsid w:val="0005483C"/>
    <w:rsid w:val="000556DC"/>
    <w:rsid w:val="00055F65"/>
    <w:rsid w:val="0005637E"/>
    <w:rsid w:val="0005667A"/>
    <w:rsid w:val="00056B82"/>
    <w:rsid w:val="00057BD5"/>
    <w:rsid w:val="00057D89"/>
    <w:rsid w:val="00057DE5"/>
    <w:rsid w:val="00060325"/>
    <w:rsid w:val="00061081"/>
    <w:rsid w:val="00062593"/>
    <w:rsid w:val="000625FE"/>
    <w:rsid w:val="0006316A"/>
    <w:rsid w:val="000631DA"/>
    <w:rsid w:val="00063977"/>
    <w:rsid w:val="00063AE4"/>
    <w:rsid w:val="0006480C"/>
    <w:rsid w:val="00065537"/>
    <w:rsid w:val="000659C5"/>
    <w:rsid w:val="00065BE3"/>
    <w:rsid w:val="000664A0"/>
    <w:rsid w:val="00066AA7"/>
    <w:rsid w:val="00066DCE"/>
    <w:rsid w:val="00067962"/>
    <w:rsid w:val="00071457"/>
    <w:rsid w:val="00071ACC"/>
    <w:rsid w:val="000724EA"/>
    <w:rsid w:val="00073C19"/>
    <w:rsid w:val="00075AA9"/>
    <w:rsid w:val="00075E68"/>
    <w:rsid w:val="00076EAA"/>
    <w:rsid w:val="00077A0B"/>
    <w:rsid w:val="00077C5C"/>
    <w:rsid w:val="00080B65"/>
    <w:rsid w:val="00080D50"/>
    <w:rsid w:val="0008128B"/>
    <w:rsid w:val="00081F4F"/>
    <w:rsid w:val="000831BE"/>
    <w:rsid w:val="00083F0A"/>
    <w:rsid w:val="00084DFE"/>
    <w:rsid w:val="0008696E"/>
    <w:rsid w:val="00090108"/>
    <w:rsid w:val="00090515"/>
    <w:rsid w:val="000908C0"/>
    <w:rsid w:val="00090E3D"/>
    <w:rsid w:val="000913A8"/>
    <w:rsid w:val="0009150D"/>
    <w:rsid w:val="000919FE"/>
    <w:rsid w:val="00092A7D"/>
    <w:rsid w:val="00092E2B"/>
    <w:rsid w:val="0009300B"/>
    <w:rsid w:val="000937AA"/>
    <w:rsid w:val="00093D8B"/>
    <w:rsid w:val="000946AD"/>
    <w:rsid w:val="00094D52"/>
    <w:rsid w:val="00095264"/>
    <w:rsid w:val="00095A28"/>
    <w:rsid w:val="00095B30"/>
    <w:rsid w:val="00095F1A"/>
    <w:rsid w:val="00096942"/>
    <w:rsid w:val="00096A38"/>
    <w:rsid w:val="00097097"/>
    <w:rsid w:val="00097B58"/>
    <w:rsid w:val="000A0B9C"/>
    <w:rsid w:val="000A0C0E"/>
    <w:rsid w:val="000A0E62"/>
    <w:rsid w:val="000A0E94"/>
    <w:rsid w:val="000A1701"/>
    <w:rsid w:val="000A1F4C"/>
    <w:rsid w:val="000A2641"/>
    <w:rsid w:val="000A2AE3"/>
    <w:rsid w:val="000A2B30"/>
    <w:rsid w:val="000A3C8E"/>
    <w:rsid w:val="000A3DBF"/>
    <w:rsid w:val="000A4868"/>
    <w:rsid w:val="000A4F2C"/>
    <w:rsid w:val="000A5025"/>
    <w:rsid w:val="000A502D"/>
    <w:rsid w:val="000A5376"/>
    <w:rsid w:val="000A593F"/>
    <w:rsid w:val="000A5C37"/>
    <w:rsid w:val="000A6146"/>
    <w:rsid w:val="000A6C66"/>
    <w:rsid w:val="000A7476"/>
    <w:rsid w:val="000A781F"/>
    <w:rsid w:val="000B0A5C"/>
    <w:rsid w:val="000B0A77"/>
    <w:rsid w:val="000B10C0"/>
    <w:rsid w:val="000B1779"/>
    <w:rsid w:val="000B21E9"/>
    <w:rsid w:val="000B241C"/>
    <w:rsid w:val="000B27E4"/>
    <w:rsid w:val="000B30A9"/>
    <w:rsid w:val="000B35DD"/>
    <w:rsid w:val="000B3839"/>
    <w:rsid w:val="000B4298"/>
    <w:rsid w:val="000B4FE7"/>
    <w:rsid w:val="000B5314"/>
    <w:rsid w:val="000B540B"/>
    <w:rsid w:val="000B60F3"/>
    <w:rsid w:val="000B7C77"/>
    <w:rsid w:val="000C0072"/>
    <w:rsid w:val="000C01C2"/>
    <w:rsid w:val="000C0C9A"/>
    <w:rsid w:val="000C2463"/>
    <w:rsid w:val="000C270C"/>
    <w:rsid w:val="000C2930"/>
    <w:rsid w:val="000C37C7"/>
    <w:rsid w:val="000C4F7B"/>
    <w:rsid w:val="000C5F89"/>
    <w:rsid w:val="000C6221"/>
    <w:rsid w:val="000C65F8"/>
    <w:rsid w:val="000C69A6"/>
    <w:rsid w:val="000C712B"/>
    <w:rsid w:val="000D0D4F"/>
    <w:rsid w:val="000D0FB3"/>
    <w:rsid w:val="000D191B"/>
    <w:rsid w:val="000D1A74"/>
    <w:rsid w:val="000D2EF9"/>
    <w:rsid w:val="000D2FC1"/>
    <w:rsid w:val="000D3197"/>
    <w:rsid w:val="000D320B"/>
    <w:rsid w:val="000D3D5C"/>
    <w:rsid w:val="000D3E6D"/>
    <w:rsid w:val="000D474F"/>
    <w:rsid w:val="000D4B08"/>
    <w:rsid w:val="000D5930"/>
    <w:rsid w:val="000D5AB6"/>
    <w:rsid w:val="000D5E2D"/>
    <w:rsid w:val="000D6029"/>
    <w:rsid w:val="000D6E4B"/>
    <w:rsid w:val="000D73B4"/>
    <w:rsid w:val="000D78C4"/>
    <w:rsid w:val="000D79DB"/>
    <w:rsid w:val="000E0DC9"/>
    <w:rsid w:val="000E15BB"/>
    <w:rsid w:val="000E17B3"/>
    <w:rsid w:val="000E1BD3"/>
    <w:rsid w:val="000E1DD7"/>
    <w:rsid w:val="000E2737"/>
    <w:rsid w:val="000E27D4"/>
    <w:rsid w:val="000E30B4"/>
    <w:rsid w:val="000E31AA"/>
    <w:rsid w:val="000E3221"/>
    <w:rsid w:val="000E40E8"/>
    <w:rsid w:val="000E4B80"/>
    <w:rsid w:val="000E5028"/>
    <w:rsid w:val="000E5C71"/>
    <w:rsid w:val="000E5FC2"/>
    <w:rsid w:val="000E633A"/>
    <w:rsid w:val="000E6767"/>
    <w:rsid w:val="000E7156"/>
    <w:rsid w:val="000F098D"/>
    <w:rsid w:val="000F0C75"/>
    <w:rsid w:val="000F2078"/>
    <w:rsid w:val="000F22E4"/>
    <w:rsid w:val="000F2322"/>
    <w:rsid w:val="000F293A"/>
    <w:rsid w:val="000F2A7B"/>
    <w:rsid w:val="000F3D6B"/>
    <w:rsid w:val="000F3EF8"/>
    <w:rsid w:val="000F4013"/>
    <w:rsid w:val="000F46D4"/>
    <w:rsid w:val="000F524F"/>
    <w:rsid w:val="000F5402"/>
    <w:rsid w:val="000F5A26"/>
    <w:rsid w:val="000F6D72"/>
    <w:rsid w:val="000F6DD3"/>
    <w:rsid w:val="000F7623"/>
    <w:rsid w:val="0010182B"/>
    <w:rsid w:val="00101B52"/>
    <w:rsid w:val="00101F59"/>
    <w:rsid w:val="001026E4"/>
    <w:rsid w:val="00102F1F"/>
    <w:rsid w:val="0010492C"/>
    <w:rsid w:val="00104A43"/>
    <w:rsid w:val="00104BE1"/>
    <w:rsid w:val="00104DEB"/>
    <w:rsid w:val="001051E4"/>
    <w:rsid w:val="00105362"/>
    <w:rsid w:val="0010575E"/>
    <w:rsid w:val="001066B9"/>
    <w:rsid w:val="00106888"/>
    <w:rsid w:val="001074D7"/>
    <w:rsid w:val="001076AB"/>
    <w:rsid w:val="00107C5B"/>
    <w:rsid w:val="001100F1"/>
    <w:rsid w:val="0011028D"/>
    <w:rsid w:val="00110439"/>
    <w:rsid w:val="00110716"/>
    <w:rsid w:val="00110C73"/>
    <w:rsid w:val="00110E60"/>
    <w:rsid w:val="00110EAC"/>
    <w:rsid w:val="0011120E"/>
    <w:rsid w:val="001114FC"/>
    <w:rsid w:val="00111548"/>
    <w:rsid w:val="00111590"/>
    <w:rsid w:val="001116ED"/>
    <w:rsid w:val="00111A20"/>
    <w:rsid w:val="00112FA7"/>
    <w:rsid w:val="001144E6"/>
    <w:rsid w:val="00114648"/>
    <w:rsid w:val="0011603B"/>
    <w:rsid w:val="00116F07"/>
    <w:rsid w:val="001171B3"/>
    <w:rsid w:val="00120026"/>
    <w:rsid w:val="00120AB2"/>
    <w:rsid w:val="00120AE0"/>
    <w:rsid w:val="00120B21"/>
    <w:rsid w:val="00120EAB"/>
    <w:rsid w:val="00121F50"/>
    <w:rsid w:val="00122133"/>
    <w:rsid w:val="001229A8"/>
    <w:rsid w:val="0012379F"/>
    <w:rsid w:val="00123EB5"/>
    <w:rsid w:val="001240C3"/>
    <w:rsid w:val="001242AA"/>
    <w:rsid w:val="00124905"/>
    <w:rsid w:val="00124E60"/>
    <w:rsid w:val="00124EEE"/>
    <w:rsid w:val="00125BD4"/>
    <w:rsid w:val="00125D59"/>
    <w:rsid w:val="001268E6"/>
    <w:rsid w:val="001275F8"/>
    <w:rsid w:val="00130BF7"/>
    <w:rsid w:val="001315A1"/>
    <w:rsid w:val="00131AF9"/>
    <w:rsid w:val="00131AFF"/>
    <w:rsid w:val="00132653"/>
    <w:rsid w:val="00132BC8"/>
    <w:rsid w:val="00132C61"/>
    <w:rsid w:val="001333BD"/>
    <w:rsid w:val="00134357"/>
    <w:rsid w:val="0013525A"/>
    <w:rsid w:val="0013539C"/>
    <w:rsid w:val="00135B3B"/>
    <w:rsid w:val="0013674A"/>
    <w:rsid w:val="001378DB"/>
    <w:rsid w:val="001378E6"/>
    <w:rsid w:val="00137C15"/>
    <w:rsid w:val="00137C27"/>
    <w:rsid w:val="00140303"/>
    <w:rsid w:val="001410F3"/>
    <w:rsid w:val="00141241"/>
    <w:rsid w:val="00141392"/>
    <w:rsid w:val="0014276E"/>
    <w:rsid w:val="00142982"/>
    <w:rsid w:val="00142A66"/>
    <w:rsid w:val="00142C33"/>
    <w:rsid w:val="00142DDE"/>
    <w:rsid w:val="00143861"/>
    <w:rsid w:val="00144566"/>
    <w:rsid w:val="0014485D"/>
    <w:rsid w:val="001450C1"/>
    <w:rsid w:val="00145F79"/>
    <w:rsid w:val="001465E8"/>
    <w:rsid w:val="0014674F"/>
    <w:rsid w:val="00146EDE"/>
    <w:rsid w:val="00147503"/>
    <w:rsid w:val="00147FC5"/>
    <w:rsid w:val="00150BA1"/>
    <w:rsid w:val="00151691"/>
    <w:rsid w:val="00151937"/>
    <w:rsid w:val="001534D0"/>
    <w:rsid w:val="0015369E"/>
    <w:rsid w:val="00154728"/>
    <w:rsid w:val="0015480B"/>
    <w:rsid w:val="00155556"/>
    <w:rsid w:val="00155724"/>
    <w:rsid w:val="0015595B"/>
    <w:rsid w:val="00155EAF"/>
    <w:rsid w:val="00157201"/>
    <w:rsid w:val="00157559"/>
    <w:rsid w:val="00157A9E"/>
    <w:rsid w:val="001605A8"/>
    <w:rsid w:val="00160A85"/>
    <w:rsid w:val="00160E80"/>
    <w:rsid w:val="0016107A"/>
    <w:rsid w:val="0016144D"/>
    <w:rsid w:val="001621AB"/>
    <w:rsid w:val="00162670"/>
    <w:rsid w:val="001626E4"/>
    <w:rsid w:val="00162CBD"/>
    <w:rsid w:val="00163449"/>
    <w:rsid w:val="00163DDE"/>
    <w:rsid w:val="00163E72"/>
    <w:rsid w:val="00164E74"/>
    <w:rsid w:val="00165A6D"/>
    <w:rsid w:val="00165CEB"/>
    <w:rsid w:val="00166082"/>
    <w:rsid w:val="001670B0"/>
    <w:rsid w:val="0017068F"/>
    <w:rsid w:val="0017181E"/>
    <w:rsid w:val="001719F6"/>
    <w:rsid w:val="00172079"/>
    <w:rsid w:val="00172708"/>
    <w:rsid w:val="001728C3"/>
    <w:rsid w:val="00172E86"/>
    <w:rsid w:val="0017355B"/>
    <w:rsid w:val="00173AE6"/>
    <w:rsid w:val="00173C28"/>
    <w:rsid w:val="00173CBE"/>
    <w:rsid w:val="00174D60"/>
    <w:rsid w:val="00176280"/>
    <w:rsid w:val="00176289"/>
    <w:rsid w:val="00176506"/>
    <w:rsid w:val="00176755"/>
    <w:rsid w:val="00176FD3"/>
    <w:rsid w:val="0017715C"/>
    <w:rsid w:val="00177A70"/>
    <w:rsid w:val="00177B71"/>
    <w:rsid w:val="0018004C"/>
    <w:rsid w:val="00180050"/>
    <w:rsid w:val="00181013"/>
    <w:rsid w:val="00181335"/>
    <w:rsid w:val="00182A53"/>
    <w:rsid w:val="0018390E"/>
    <w:rsid w:val="0018453E"/>
    <w:rsid w:val="00185447"/>
    <w:rsid w:val="00185676"/>
    <w:rsid w:val="0018568A"/>
    <w:rsid w:val="00186FD9"/>
    <w:rsid w:val="0018770B"/>
    <w:rsid w:val="00187CAA"/>
    <w:rsid w:val="001902C0"/>
    <w:rsid w:val="00190C5E"/>
    <w:rsid w:val="00191312"/>
    <w:rsid w:val="0019166D"/>
    <w:rsid w:val="001917BB"/>
    <w:rsid w:val="0019188F"/>
    <w:rsid w:val="001919CE"/>
    <w:rsid w:val="00192B74"/>
    <w:rsid w:val="00192E54"/>
    <w:rsid w:val="00194303"/>
    <w:rsid w:val="00194308"/>
    <w:rsid w:val="0019434B"/>
    <w:rsid w:val="001945B8"/>
    <w:rsid w:val="001945CC"/>
    <w:rsid w:val="001946C7"/>
    <w:rsid w:val="001949DC"/>
    <w:rsid w:val="00194CD9"/>
    <w:rsid w:val="0019506F"/>
    <w:rsid w:val="00195577"/>
    <w:rsid w:val="001957DA"/>
    <w:rsid w:val="001957FC"/>
    <w:rsid w:val="001958BB"/>
    <w:rsid w:val="00196C5D"/>
    <w:rsid w:val="00197CCB"/>
    <w:rsid w:val="00197D29"/>
    <w:rsid w:val="001A0244"/>
    <w:rsid w:val="001A028F"/>
    <w:rsid w:val="001A0305"/>
    <w:rsid w:val="001A0D03"/>
    <w:rsid w:val="001A21CC"/>
    <w:rsid w:val="001A2BFB"/>
    <w:rsid w:val="001A3412"/>
    <w:rsid w:val="001A4ECD"/>
    <w:rsid w:val="001A4F87"/>
    <w:rsid w:val="001A6F46"/>
    <w:rsid w:val="001A70B2"/>
    <w:rsid w:val="001A7645"/>
    <w:rsid w:val="001A7A3C"/>
    <w:rsid w:val="001A7A91"/>
    <w:rsid w:val="001A7AE8"/>
    <w:rsid w:val="001A7CFB"/>
    <w:rsid w:val="001B0892"/>
    <w:rsid w:val="001B1880"/>
    <w:rsid w:val="001B20A0"/>
    <w:rsid w:val="001B21D3"/>
    <w:rsid w:val="001B376E"/>
    <w:rsid w:val="001B3F06"/>
    <w:rsid w:val="001B4DA4"/>
    <w:rsid w:val="001B510B"/>
    <w:rsid w:val="001B5A7E"/>
    <w:rsid w:val="001B60B1"/>
    <w:rsid w:val="001B60DA"/>
    <w:rsid w:val="001B6AEE"/>
    <w:rsid w:val="001C08F5"/>
    <w:rsid w:val="001C08F6"/>
    <w:rsid w:val="001C1728"/>
    <w:rsid w:val="001C19B4"/>
    <w:rsid w:val="001C1BC5"/>
    <w:rsid w:val="001C200F"/>
    <w:rsid w:val="001C2366"/>
    <w:rsid w:val="001C31FC"/>
    <w:rsid w:val="001C3B44"/>
    <w:rsid w:val="001C40A1"/>
    <w:rsid w:val="001C4293"/>
    <w:rsid w:val="001C54B9"/>
    <w:rsid w:val="001C6265"/>
    <w:rsid w:val="001C71E4"/>
    <w:rsid w:val="001C7501"/>
    <w:rsid w:val="001C7A3A"/>
    <w:rsid w:val="001D1362"/>
    <w:rsid w:val="001D1892"/>
    <w:rsid w:val="001D21B9"/>
    <w:rsid w:val="001D2946"/>
    <w:rsid w:val="001D2AFC"/>
    <w:rsid w:val="001D2E61"/>
    <w:rsid w:val="001D3C07"/>
    <w:rsid w:val="001D41CF"/>
    <w:rsid w:val="001D436D"/>
    <w:rsid w:val="001D4AB1"/>
    <w:rsid w:val="001D54E4"/>
    <w:rsid w:val="001D5694"/>
    <w:rsid w:val="001D601B"/>
    <w:rsid w:val="001D6CCC"/>
    <w:rsid w:val="001D7106"/>
    <w:rsid w:val="001D73E3"/>
    <w:rsid w:val="001D746F"/>
    <w:rsid w:val="001D768F"/>
    <w:rsid w:val="001D78C8"/>
    <w:rsid w:val="001D7ADD"/>
    <w:rsid w:val="001D7DC7"/>
    <w:rsid w:val="001E00CE"/>
    <w:rsid w:val="001E02D9"/>
    <w:rsid w:val="001E090B"/>
    <w:rsid w:val="001E0DD2"/>
    <w:rsid w:val="001E125D"/>
    <w:rsid w:val="001E12C9"/>
    <w:rsid w:val="001E209D"/>
    <w:rsid w:val="001E2A82"/>
    <w:rsid w:val="001E3435"/>
    <w:rsid w:val="001E4074"/>
    <w:rsid w:val="001E47D7"/>
    <w:rsid w:val="001E5614"/>
    <w:rsid w:val="001E5780"/>
    <w:rsid w:val="001E5C52"/>
    <w:rsid w:val="001E743A"/>
    <w:rsid w:val="001E7A57"/>
    <w:rsid w:val="001E7C2A"/>
    <w:rsid w:val="001F0026"/>
    <w:rsid w:val="001F03B3"/>
    <w:rsid w:val="001F0525"/>
    <w:rsid w:val="001F05CF"/>
    <w:rsid w:val="001F0781"/>
    <w:rsid w:val="001F1B47"/>
    <w:rsid w:val="001F2183"/>
    <w:rsid w:val="001F243B"/>
    <w:rsid w:val="001F2870"/>
    <w:rsid w:val="001F294E"/>
    <w:rsid w:val="001F3488"/>
    <w:rsid w:val="001F3C2C"/>
    <w:rsid w:val="001F4484"/>
    <w:rsid w:val="001F4B82"/>
    <w:rsid w:val="001F4FB6"/>
    <w:rsid w:val="001F5754"/>
    <w:rsid w:val="001F587E"/>
    <w:rsid w:val="001F5A8E"/>
    <w:rsid w:val="001F5C97"/>
    <w:rsid w:val="001F622D"/>
    <w:rsid w:val="001F623F"/>
    <w:rsid w:val="001F6876"/>
    <w:rsid w:val="001F6964"/>
    <w:rsid w:val="001F6F3B"/>
    <w:rsid w:val="001F7663"/>
    <w:rsid w:val="001F7702"/>
    <w:rsid w:val="001F77E1"/>
    <w:rsid w:val="001F79A0"/>
    <w:rsid w:val="00200673"/>
    <w:rsid w:val="002006C4"/>
    <w:rsid w:val="0020077E"/>
    <w:rsid w:val="002028D7"/>
    <w:rsid w:val="00203595"/>
    <w:rsid w:val="0020553E"/>
    <w:rsid w:val="00205B42"/>
    <w:rsid w:val="00207983"/>
    <w:rsid w:val="002102D8"/>
    <w:rsid w:val="00210A5E"/>
    <w:rsid w:val="002111D5"/>
    <w:rsid w:val="0021133E"/>
    <w:rsid w:val="00212042"/>
    <w:rsid w:val="00213722"/>
    <w:rsid w:val="00213DE6"/>
    <w:rsid w:val="00214714"/>
    <w:rsid w:val="002150CB"/>
    <w:rsid w:val="0021531A"/>
    <w:rsid w:val="00215A64"/>
    <w:rsid w:val="00215C03"/>
    <w:rsid w:val="00216941"/>
    <w:rsid w:val="00216BD4"/>
    <w:rsid w:val="0021762C"/>
    <w:rsid w:val="00217AE4"/>
    <w:rsid w:val="00217F9A"/>
    <w:rsid w:val="0022016E"/>
    <w:rsid w:val="0022030B"/>
    <w:rsid w:val="002203BE"/>
    <w:rsid w:val="002208F6"/>
    <w:rsid w:val="002209F8"/>
    <w:rsid w:val="00220EE4"/>
    <w:rsid w:val="00220FF0"/>
    <w:rsid w:val="00221A3A"/>
    <w:rsid w:val="00221F2D"/>
    <w:rsid w:val="00222316"/>
    <w:rsid w:val="0022266F"/>
    <w:rsid w:val="00223E0E"/>
    <w:rsid w:val="00225927"/>
    <w:rsid w:val="00225AAC"/>
    <w:rsid w:val="00226202"/>
    <w:rsid w:val="0022722F"/>
    <w:rsid w:val="00227256"/>
    <w:rsid w:val="002279C0"/>
    <w:rsid w:val="00227A98"/>
    <w:rsid w:val="00227EBF"/>
    <w:rsid w:val="00230422"/>
    <w:rsid w:val="00230EDA"/>
    <w:rsid w:val="00232AD1"/>
    <w:rsid w:val="00232BE8"/>
    <w:rsid w:val="00234BD3"/>
    <w:rsid w:val="0023503F"/>
    <w:rsid w:val="00235AC3"/>
    <w:rsid w:val="00235BE2"/>
    <w:rsid w:val="002360CA"/>
    <w:rsid w:val="00236695"/>
    <w:rsid w:val="00237104"/>
    <w:rsid w:val="0023713B"/>
    <w:rsid w:val="00240621"/>
    <w:rsid w:val="00240923"/>
    <w:rsid w:val="00241810"/>
    <w:rsid w:val="00241CCF"/>
    <w:rsid w:val="002420EE"/>
    <w:rsid w:val="0024267A"/>
    <w:rsid w:val="00242776"/>
    <w:rsid w:val="00243167"/>
    <w:rsid w:val="00243AA0"/>
    <w:rsid w:val="00244CFB"/>
    <w:rsid w:val="00245843"/>
    <w:rsid w:val="002461B3"/>
    <w:rsid w:val="002463FF"/>
    <w:rsid w:val="002478D2"/>
    <w:rsid w:val="00247B17"/>
    <w:rsid w:val="00247E75"/>
    <w:rsid w:val="0025022A"/>
    <w:rsid w:val="00250870"/>
    <w:rsid w:val="00250D9C"/>
    <w:rsid w:val="00250E9A"/>
    <w:rsid w:val="00251148"/>
    <w:rsid w:val="002513CF"/>
    <w:rsid w:val="002518FF"/>
    <w:rsid w:val="00251D9E"/>
    <w:rsid w:val="002521AB"/>
    <w:rsid w:val="00252460"/>
    <w:rsid w:val="00252D55"/>
    <w:rsid w:val="00253FF2"/>
    <w:rsid w:val="002543E6"/>
    <w:rsid w:val="002544BA"/>
    <w:rsid w:val="002552AA"/>
    <w:rsid w:val="002556C8"/>
    <w:rsid w:val="002558C3"/>
    <w:rsid w:val="00255EE7"/>
    <w:rsid w:val="00257C33"/>
    <w:rsid w:val="002608BC"/>
    <w:rsid w:val="00260E2B"/>
    <w:rsid w:val="0026105D"/>
    <w:rsid w:val="002614BB"/>
    <w:rsid w:val="00262141"/>
    <w:rsid w:val="0026272A"/>
    <w:rsid w:val="00263174"/>
    <w:rsid w:val="00263327"/>
    <w:rsid w:val="00263E82"/>
    <w:rsid w:val="002648DD"/>
    <w:rsid w:val="00264A40"/>
    <w:rsid w:val="00264E65"/>
    <w:rsid w:val="00265B3B"/>
    <w:rsid w:val="00265E78"/>
    <w:rsid w:val="00266287"/>
    <w:rsid w:val="00266361"/>
    <w:rsid w:val="00266C47"/>
    <w:rsid w:val="00266F68"/>
    <w:rsid w:val="00267D79"/>
    <w:rsid w:val="00267E97"/>
    <w:rsid w:val="002701CA"/>
    <w:rsid w:val="002704B2"/>
    <w:rsid w:val="002708B1"/>
    <w:rsid w:val="00271AAA"/>
    <w:rsid w:val="002725AD"/>
    <w:rsid w:val="00272646"/>
    <w:rsid w:val="00274288"/>
    <w:rsid w:val="00275EB9"/>
    <w:rsid w:val="0027605D"/>
    <w:rsid w:val="002765E8"/>
    <w:rsid w:val="00276AD7"/>
    <w:rsid w:val="0028020F"/>
    <w:rsid w:val="00281108"/>
    <w:rsid w:val="002834B0"/>
    <w:rsid w:val="00283AC8"/>
    <w:rsid w:val="002843E3"/>
    <w:rsid w:val="002872FD"/>
    <w:rsid w:val="0028742C"/>
    <w:rsid w:val="0028750F"/>
    <w:rsid w:val="0028755E"/>
    <w:rsid w:val="002877ED"/>
    <w:rsid w:val="00287B6E"/>
    <w:rsid w:val="0029161B"/>
    <w:rsid w:val="0029171C"/>
    <w:rsid w:val="00291B09"/>
    <w:rsid w:val="00291C69"/>
    <w:rsid w:val="00291C96"/>
    <w:rsid w:val="00292927"/>
    <w:rsid w:val="00293D42"/>
    <w:rsid w:val="002955DB"/>
    <w:rsid w:val="00295AA6"/>
    <w:rsid w:val="00296B0A"/>
    <w:rsid w:val="002970A7"/>
    <w:rsid w:val="002972DB"/>
    <w:rsid w:val="00297797"/>
    <w:rsid w:val="002A0A50"/>
    <w:rsid w:val="002A0F99"/>
    <w:rsid w:val="002A1115"/>
    <w:rsid w:val="002A117C"/>
    <w:rsid w:val="002A15D4"/>
    <w:rsid w:val="002A169E"/>
    <w:rsid w:val="002A19D4"/>
    <w:rsid w:val="002A19EF"/>
    <w:rsid w:val="002A2455"/>
    <w:rsid w:val="002A2778"/>
    <w:rsid w:val="002A2A82"/>
    <w:rsid w:val="002A3CDA"/>
    <w:rsid w:val="002A3E87"/>
    <w:rsid w:val="002A3F10"/>
    <w:rsid w:val="002A44BF"/>
    <w:rsid w:val="002A460F"/>
    <w:rsid w:val="002A51ED"/>
    <w:rsid w:val="002A547D"/>
    <w:rsid w:val="002A5C5C"/>
    <w:rsid w:val="002A5EC5"/>
    <w:rsid w:val="002A5F91"/>
    <w:rsid w:val="002A6520"/>
    <w:rsid w:val="002A6C34"/>
    <w:rsid w:val="002A6C36"/>
    <w:rsid w:val="002A745F"/>
    <w:rsid w:val="002B02AA"/>
    <w:rsid w:val="002B14CF"/>
    <w:rsid w:val="002B1A4D"/>
    <w:rsid w:val="002B2BBD"/>
    <w:rsid w:val="002B2DF7"/>
    <w:rsid w:val="002B2EFD"/>
    <w:rsid w:val="002B32FC"/>
    <w:rsid w:val="002B682E"/>
    <w:rsid w:val="002B6EBD"/>
    <w:rsid w:val="002B6F7B"/>
    <w:rsid w:val="002C04E2"/>
    <w:rsid w:val="002C054A"/>
    <w:rsid w:val="002C1919"/>
    <w:rsid w:val="002C1FF9"/>
    <w:rsid w:val="002C2B40"/>
    <w:rsid w:val="002C2BDE"/>
    <w:rsid w:val="002C36DB"/>
    <w:rsid w:val="002C3B87"/>
    <w:rsid w:val="002C406F"/>
    <w:rsid w:val="002C4D13"/>
    <w:rsid w:val="002C5788"/>
    <w:rsid w:val="002C607A"/>
    <w:rsid w:val="002C6374"/>
    <w:rsid w:val="002C6499"/>
    <w:rsid w:val="002C6654"/>
    <w:rsid w:val="002C7331"/>
    <w:rsid w:val="002C7658"/>
    <w:rsid w:val="002C767F"/>
    <w:rsid w:val="002C7C27"/>
    <w:rsid w:val="002D1244"/>
    <w:rsid w:val="002D142E"/>
    <w:rsid w:val="002D1574"/>
    <w:rsid w:val="002D3131"/>
    <w:rsid w:val="002D3D22"/>
    <w:rsid w:val="002D3FD7"/>
    <w:rsid w:val="002D4063"/>
    <w:rsid w:val="002D479C"/>
    <w:rsid w:val="002D48A7"/>
    <w:rsid w:val="002D5527"/>
    <w:rsid w:val="002D733C"/>
    <w:rsid w:val="002E0481"/>
    <w:rsid w:val="002E0487"/>
    <w:rsid w:val="002E0CDC"/>
    <w:rsid w:val="002E1AD7"/>
    <w:rsid w:val="002E1FD9"/>
    <w:rsid w:val="002E31F2"/>
    <w:rsid w:val="002E4577"/>
    <w:rsid w:val="002E4A0C"/>
    <w:rsid w:val="002E4A8B"/>
    <w:rsid w:val="002E4CD4"/>
    <w:rsid w:val="002E5DC8"/>
    <w:rsid w:val="002E721F"/>
    <w:rsid w:val="002E7B0B"/>
    <w:rsid w:val="002F0717"/>
    <w:rsid w:val="002F0736"/>
    <w:rsid w:val="002F0BDD"/>
    <w:rsid w:val="002F1207"/>
    <w:rsid w:val="002F129D"/>
    <w:rsid w:val="002F1338"/>
    <w:rsid w:val="002F16C3"/>
    <w:rsid w:val="002F1747"/>
    <w:rsid w:val="002F1D56"/>
    <w:rsid w:val="002F1E49"/>
    <w:rsid w:val="002F1F61"/>
    <w:rsid w:val="002F2516"/>
    <w:rsid w:val="002F2AF6"/>
    <w:rsid w:val="002F2EDA"/>
    <w:rsid w:val="002F3055"/>
    <w:rsid w:val="002F32B0"/>
    <w:rsid w:val="002F33D5"/>
    <w:rsid w:val="002F341B"/>
    <w:rsid w:val="002F5404"/>
    <w:rsid w:val="002F6748"/>
    <w:rsid w:val="002F6AFA"/>
    <w:rsid w:val="002F7AEB"/>
    <w:rsid w:val="00300329"/>
    <w:rsid w:val="00300C34"/>
    <w:rsid w:val="00300E2B"/>
    <w:rsid w:val="0030138E"/>
    <w:rsid w:val="00301782"/>
    <w:rsid w:val="00301DB9"/>
    <w:rsid w:val="00302721"/>
    <w:rsid w:val="003037F9"/>
    <w:rsid w:val="00303A92"/>
    <w:rsid w:val="00304D15"/>
    <w:rsid w:val="00305526"/>
    <w:rsid w:val="0030588D"/>
    <w:rsid w:val="00305B18"/>
    <w:rsid w:val="00306546"/>
    <w:rsid w:val="003072F8"/>
    <w:rsid w:val="00307573"/>
    <w:rsid w:val="00307735"/>
    <w:rsid w:val="003077AE"/>
    <w:rsid w:val="00307A53"/>
    <w:rsid w:val="00310964"/>
    <w:rsid w:val="00310D8C"/>
    <w:rsid w:val="0031249D"/>
    <w:rsid w:val="0031268D"/>
    <w:rsid w:val="003126ED"/>
    <w:rsid w:val="003130D3"/>
    <w:rsid w:val="0031352C"/>
    <w:rsid w:val="0031359C"/>
    <w:rsid w:val="00313B89"/>
    <w:rsid w:val="00314E29"/>
    <w:rsid w:val="0031543E"/>
    <w:rsid w:val="00315A35"/>
    <w:rsid w:val="003203F4"/>
    <w:rsid w:val="003208E5"/>
    <w:rsid w:val="00320DF0"/>
    <w:rsid w:val="00321279"/>
    <w:rsid w:val="00322ADF"/>
    <w:rsid w:val="003237E2"/>
    <w:rsid w:val="003243BC"/>
    <w:rsid w:val="00324501"/>
    <w:rsid w:val="00326BB9"/>
    <w:rsid w:val="00327278"/>
    <w:rsid w:val="003274B2"/>
    <w:rsid w:val="00327E3D"/>
    <w:rsid w:val="0033013A"/>
    <w:rsid w:val="003311BC"/>
    <w:rsid w:val="00332445"/>
    <w:rsid w:val="00332490"/>
    <w:rsid w:val="00332A2A"/>
    <w:rsid w:val="0033328B"/>
    <w:rsid w:val="003336B6"/>
    <w:rsid w:val="00334741"/>
    <w:rsid w:val="003353B8"/>
    <w:rsid w:val="00335421"/>
    <w:rsid w:val="0033618A"/>
    <w:rsid w:val="0033701A"/>
    <w:rsid w:val="00337438"/>
    <w:rsid w:val="0033769E"/>
    <w:rsid w:val="00337BBB"/>
    <w:rsid w:val="00340345"/>
    <w:rsid w:val="0034034C"/>
    <w:rsid w:val="003406AD"/>
    <w:rsid w:val="00340D8D"/>
    <w:rsid w:val="00340FE3"/>
    <w:rsid w:val="003412A4"/>
    <w:rsid w:val="003414C7"/>
    <w:rsid w:val="00341999"/>
    <w:rsid w:val="00342AD5"/>
    <w:rsid w:val="003439FA"/>
    <w:rsid w:val="00343AB3"/>
    <w:rsid w:val="00343D54"/>
    <w:rsid w:val="003440F2"/>
    <w:rsid w:val="00345DD0"/>
    <w:rsid w:val="003465E0"/>
    <w:rsid w:val="00346EE4"/>
    <w:rsid w:val="00347241"/>
    <w:rsid w:val="003477BF"/>
    <w:rsid w:val="00347D0E"/>
    <w:rsid w:val="00350250"/>
    <w:rsid w:val="00351014"/>
    <w:rsid w:val="003513BC"/>
    <w:rsid w:val="00351D03"/>
    <w:rsid w:val="0035248A"/>
    <w:rsid w:val="00353B9F"/>
    <w:rsid w:val="00353F6B"/>
    <w:rsid w:val="00353FD5"/>
    <w:rsid w:val="003540A6"/>
    <w:rsid w:val="0035484E"/>
    <w:rsid w:val="0035493E"/>
    <w:rsid w:val="00354D7B"/>
    <w:rsid w:val="0035560E"/>
    <w:rsid w:val="00356019"/>
    <w:rsid w:val="00356F36"/>
    <w:rsid w:val="00356F9D"/>
    <w:rsid w:val="003572DD"/>
    <w:rsid w:val="003604FF"/>
    <w:rsid w:val="0036077F"/>
    <w:rsid w:val="003630B3"/>
    <w:rsid w:val="00363990"/>
    <w:rsid w:val="00363FE7"/>
    <w:rsid w:val="003641CC"/>
    <w:rsid w:val="00364AB0"/>
    <w:rsid w:val="00364E29"/>
    <w:rsid w:val="00365721"/>
    <w:rsid w:val="00365B71"/>
    <w:rsid w:val="003666F5"/>
    <w:rsid w:val="00367207"/>
    <w:rsid w:val="00367431"/>
    <w:rsid w:val="00367ACA"/>
    <w:rsid w:val="00370072"/>
    <w:rsid w:val="00370870"/>
    <w:rsid w:val="00371469"/>
    <w:rsid w:val="00371AB8"/>
    <w:rsid w:val="00372401"/>
    <w:rsid w:val="003725F7"/>
    <w:rsid w:val="00372C4F"/>
    <w:rsid w:val="00372E26"/>
    <w:rsid w:val="0037357C"/>
    <w:rsid w:val="003738B3"/>
    <w:rsid w:val="003739CA"/>
    <w:rsid w:val="0037444A"/>
    <w:rsid w:val="00377749"/>
    <w:rsid w:val="00377880"/>
    <w:rsid w:val="003814A2"/>
    <w:rsid w:val="00381C7D"/>
    <w:rsid w:val="00383EC4"/>
    <w:rsid w:val="0038457F"/>
    <w:rsid w:val="00384D0A"/>
    <w:rsid w:val="0038511B"/>
    <w:rsid w:val="003851BA"/>
    <w:rsid w:val="003856E3"/>
    <w:rsid w:val="0038602D"/>
    <w:rsid w:val="003865E4"/>
    <w:rsid w:val="00386A9F"/>
    <w:rsid w:val="00387518"/>
    <w:rsid w:val="00387851"/>
    <w:rsid w:val="00387E6E"/>
    <w:rsid w:val="00387EAC"/>
    <w:rsid w:val="00387ECA"/>
    <w:rsid w:val="00390056"/>
    <w:rsid w:val="0039034D"/>
    <w:rsid w:val="0039109D"/>
    <w:rsid w:val="003918C6"/>
    <w:rsid w:val="00392154"/>
    <w:rsid w:val="0039257E"/>
    <w:rsid w:val="00393EC9"/>
    <w:rsid w:val="00394E8B"/>
    <w:rsid w:val="00394F8D"/>
    <w:rsid w:val="003950B4"/>
    <w:rsid w:val="00395105"/>
    <w:rsid w:val="00395625"/>
    <w:rsid w:val="0039648A"/>
    <w:rsid w:val="00397D25"/>
    <w:rsid w:val="003A1ACB"/>
    <w:rsid w:val="003A2066"/>
    <w:rsid w:val="003A20B0"/>
    <w:rsid w:val="003A299E"/>
    <w:rsid w:val="003A2A1E"/>
    <w:rsid w:val="003A30EA"/>
    <w:rsid w:val="003A38FC"/>
    <w:rsid w:val="003A3C8A"/>
    <w:rsid w:val="003A4C5A"/>
    <w:rsid w:val="003A51BB"/>
    <w:rsid w:val="003A5463"/>
    <w:rsid w:val="003A5583"/>
    <w:rsid w:val="003A5EA0"/>
    <w:rsid w:val="003A6398"/>
    <w:rsid w:val="003A73D7"/>
    <w:rsid w:val="003B0B6C"/>
    <w:rsid w:val="003B16BE"/>
    <w:rsid w:val="003B27C2"/>
    <w:rsid w:val="003B2BB5"/>
    <w:rsid w:val="003B2CC1"/>
    <w:rsid w:val="003B2CE7"/>
    <w:rsid w:val="003B3B74"/>
    <w:rsid w:val="003B4309"/>
    <w:rsid w:val="003B4709"/>
    <w:rsid w:val="003B6314"/>
    <w:rsid w:val="003B68A1"/>
    <w:rsid w:val="003B6EA2"/>
    <w:rsid w:val="003B758F"/>
    <w:rsid w:val="003B7634"/>
    <w:rsid w:val="003C0027"/>
    <w:rsid w:val="003C0087"/>
    <w:rsid w:val="003C0A90"/>
    <w:rsid w:val="003C0D44"/>
    <w:rsid w:val="003C1B14"/>
    <w:rsid w:val="003C25E6"/>
    <w:rsid w:val="003C2A09"/>
    <w:rsid w:val="003C3BD2"/>
    <w:rsid w:val="003C3CF6"/>
    <w:rsid w:val="003C3CF8"/>
    <w:rsid w:val="003C3E32"/>
    <w:rsid w:val="003C4460"/>
    <w:rsid w:val="003C4547"/>
    <w:rsid w:val="003C4C18"/>
    <w:rsid w:val="003C5FE0"/>
    <w:rsid w:val="003C60E8"/>
    <w:rsid w:val="003C6DEF"/>
    <w:rsid w:val="003C7D8F"/>
    <w:rsid w:val="003C7E8D"/>
    <w:rsid w:val="003D102C"/>
    <w:rsid w:val="003D2611"/>
    <w:rsid w:val="003D2CD2"/>
    <w:rsid w:val="003D4C5D"/>
    <w:rsid w:val="003D4C72"/>
    <w:rsid w:val="003D4FC1"/>
    <w:rsid w:val="003D5F6A"/>
    <w:rsid w:val="003D6027"/>
    <w:rsid w:val="003D7485"/>
    <w:rsid w:val="003D795A"/>
    <w:rsid w:val="003E020A"/>
    <w:rsid w:val="003E072E"/>
    <w:rsid w:val="003E0EEB"/>
    <w:rsid w:val="003E163C"/>
    <w:rsid w:val="003E1DEB"/>
    <w:rsid w:val="003E279F"/>
    <w:rsid w:val="003E2D46"/>
    <w:rsid w:val="003E3589"/>
    <w:rsid w:val="003E3CB2"/>
    <w:rsid w:val="003E6790"/>
    <w:rsid w:val="003E6F52"/>
    <w:rsid w:val="003E7F25"/>
    <w:rsid w:val="003F1339"/>
    <w:rsid w:val="003F1A24"/>
    <w:rsid w:val="003F2A8E"/>
    <w:rsid w:val="003F363D"/>
    <w:rsid w:val="003F3E7C"/>
    <w:rsid w:val="003F453E"/>
    <w:rsid w:val="003F4CA7"/>
    <w:rsid w:val="003F4FB6"/>
    <w:rsid w:val="003F5CD9"/>
    <w:rsid w:val="003F6927"/>
    <w:rsid w:val="003F73F6"/>
    <w:rsid w:val="003F7571"/>
    <w:rsid w:val="003F776B"/>
    <w:rsid w:val="00400545"/>
    <w:rsid w:val="0040089F"/>
    <w:rsid w:val="004014C1"/>
    <w:rsid w:val="00401915"/>
    <w:rsid w:val="004023B7"/>
    <w:rsid w:val="0040250C"/>
    <w:rsid w:val="00402632"/>
    <w:rsid w:val="00404984"/>
    <w:rsid w:val="00406B2D"/>
    <w:rsid w:val="00406C10"/>
    <w:rsid w:val="00410276"/>
    <w:rsid w:val="0041099F"/>
    <w:rsid w:val="00410A83"/>
    <w:rsid w:val="00411839"/>
    <w:rsid w:val="0041201B"/>
    <w:rsid w:val="004121BB"/>
    <w:rsid w:val="00412B67"/>
    <w:rsid w:val="004132E6"/>
    <w:rsid w:val="00413340"/>
    <w:rsid w:val="00413B34"/>
    <w:rsid w:val="00413EDC"/>
    <w:rsid w:val="00414264"/>
    <w:rsid w:val="00414295"/>
    <w:rsid w:val="00414957"/>
    <w:rsid w:val="00414BF6"/>
    <w:rsid w:val="004152E8"/>
    <w:rsid w:val="0041559F"/>
    <w:rsid w:val="004155D7"/>
    <w:rsid w:val="00415A41"/>
    <w:rsid w:val="00415DB2"/>
    <w:rsid w:val="004168C6"/>
    <w:rsid w:val="004171E7"/>
    <w:rsid w:val="00417380"/>
    <w:rsid w:val="0041749E"/>
    <w:rsid w:val="00417EEC"/>
    <w:rsid w:val="00421B14"/>
    <w:rsid w:val="00421EC6"/>
    <w:rsid w:val="004224C6"/>
    <w:rsid w:val="00422E17"/>
    <w:rsid w:val="0042339E"/>
    <w:rsid w:val="00423A04"/>
    <w:rsid w:val="00423FE3"/>
    <w:rsid w:val="004265A0"/>
    <w:rsid w:val="00426C40"/>
    <w:rsid w:val="0042734B"/>
    <w:rsid w:val="0042797C"/>
    <w:rsid w:val="00427B3A"/>
    <w:rsid w:val="0043058D"/>
    <w:rsid w:val="004308A6"/>
    <w:rsid w:val="00431C40"/>
    <w:rsid w:val="00432A6C"/>
    <w:rsid w:val="00433B9A"/>
    <w:rsid w:val="00434CE2"/>
    <w:rsid w:val="00435A10"/>
    <w:rsid w:val="00435A6F"/>
    <w:rsid w:val="00435AE8"/>
    <w:rsid w:val="00435E2F"/>
    <w:rsid w:val="004363D5"/>
    <w:rsid w:val="00436E81"/>
    <w:rsid w:val="00437457"/>
    <w:rsid w:val="00440153"/>
    <w:rsid w:val="004427AF"/>
    <w:rsid w:val="00442E6F"/>
    <w:rsid w:val="004432CD"/>
    <w:rsid w:val="0044331C"/>
    <w:rsid w:val="0044339C"/>
    <w:rsid w:val="0044340F"/>
    <w:rsid w:val="004447E3"/>
    <w:rsid w:val="00445EDC"/>
    <w:rsid w:val="0044697C"/>
    <w:rsid w:val="00446C84"/>
    <w:rsid w:val="00447660"/>
    <w:rsid w:val="00447773"/>
    <w:rsid w:val="00447A41"/>
    <w:rsid w:val="00447C02"/>
    <w:rsid w:val="00447C1F"/>
    <w:rsid w:val="00451019"/>
    <w:rsid w:val="00451772"/>
    <w:rsid w:val="00451F3C"/>
    <w:rsid w:val="00452495"/>
    <w:rsid w:val="00452D24"/>
    <w:rsid w:val="00453D99"/>
    <w:rsid w:val="00454077"/>
    <w:rsid w:val="00454BCF"/>
    <w:rsid w:val="00454D21"/>
    <w:rsid w:val="00454EA8"/>
    <w:rsid w:val="00455536"/>
    <w:rsid w:val="0045558A"/>
    <w:rsid w:val="00455651"/>
    <w:rsid w:val="00455861"/>
    <w:rsid w:val="00455AC4"/>
    <w:rsid w:val="00455ADE"/>
    <w:rsid w:val="00455EC1"/>
    <w:rsid w:val="00456F1B"/>
    <w:rsid w:val="0045706D"/>
    <w:rsid w:val="0045736F"/>
    <w:rsid w:val="004577D5"/>
    <w:rsid w:val="00457DDD"/>
    <w:rsid w:val="004604BD"/>
    <w:rsid w:val="00460598"/>
    <w:rsid w:val="004605C8"/>
    <w:rsid w:val="0046082E"/>
    <w:rsid w:val="00460F24"/>
    <w:rsid w:val="00461C8F"/>
    <w:rsid w:val="00461DCA"/>
    <w:rsid w:val="0046203F"/>
    <w:rsid w:val="0046271F"/>
    <w:rsid w:val="00462B99"/>
    <w:rsid w:val="00462BA9"/>
    <w:rsid w:val="0046336F"/>
    <w:rsid w:val="004634F5"/>
    <w:rsid w:val="00463A98"/>
    <w:rsid w:val="00463B83"/>
    <w:rsid w:val="00463BC6"/>
    <w:rsid w:val="00464056"/>
    <w:rsid w:val="00465E28"/>
    <w:rsid w:val="00465F5D"/>
    <w:rsid w:val="004661C0"/>
    <w:rsid w:val="00466D4D"/>
    <w:rsid w:val="00467623"/>
    <w:rsid w:val="004703B0"/>
    <w:rsid w:val="00470983"/>
    <w:rsid w:val="004713C8"/>
    <w:rsid w:val="004717FA"/>
    <w:rsid w:val="004717FC"/>
    <w:rsid w:val="004729F0"/>
    <w:rsid w:val="00472FD5"/>
    <w:rsid w:val="00473623"/>
    <w:rsid w:val="00475193"/>
    <w:rsid w:val="0047580F"/>
    <w:rsid w:val="00475938"/>
    <w:rsid w:val="00477214"/>
    <w:rsid w:val="00477456"/>
    <w:rsid w:val="00477AE8"/>
    <w:rsid w:val="00477E3A"/>
    <w:rsid w:val="00480003"/>
    <w:rsid w:val="00480485"/>
    <w:rsid w:val="0048209C"/>
    <w:rsid w:val="00482540"/>
    <w:rsid w:val="004827D9"/>
    <w:rsid w:val="00482822"/>
    <w:rsid w:val="004830E4"/>
    <w:rsid w:val="0048376C"/>
    <w:rsid w:val="0048393C"/>
    <w:rsid w:val="00484FD1"/>
    <w:rsid w:val="00485E05"/>
    <w:rsid w:val="004861E6"/>
    <w:rsid w:val="004862E0"/>
    <w:rsid w:val="0048649A"/>
    <w:rsid w:val="00486D0E"/>
    <w:rsid w:val="00486DA7"/>
    <w:rsid w:val="0049000C"/>
    <w:rsid w:val="004903AC"/>
    <w:rsid w:val="00490E67"/>
    <w:rsid w:val="00492AB6"/>
    <w:rsid w:val="00492ABB"/>
    <w:rsid w:val="00492E46"/>
    <w:rsid w:val="00493AFF"/>
    <w:rsid w:val="00493F8C"/>
    <w:rsid w:val="00494110"/>
    <w:rsid w:val="00494E8E"/>
    <w:rsid w:val="004970CB"/>
    <w:rsid w:val="00497D62"/>
    <w:rsid w:val="004A0685"/>
    <w:rsid w:val="004A0997"/>
    <w:rsid w:val="004A1368"/>
    <w:rsid w:val="004A1669"/>
    <w:rsid w:val="004A1BC1"/>
    <w:rsid w:val="004A1F48"/>
    <w:rsid w:val="004A2852"/>
    <w:rsid w:val="004A2896"/>
    <w:rsid w:val="004A2F6B"/>
    <w:rsid w:val="004A306D"/>
    <w:rsid w:val="004A3B58"/>
    <w:rsid w:val="004A3C5D"/>
    <w:rsid w:val="004A3E21"/>
    <w:rsid w:val="004A412C"/>
    <w:rsid w:val="004A419A"/>
    <w:rsid w:val="004A4B74"/>
    <w:rsid w:val="004A5AEA"/>
    <w:rsid w:val="004A6483"/>
    <w:rsid w:val="004A6A5D"/>
    <w:rsid w:val="004A6AE7"/>
    <w:rsid w:val="004A736C"/>
    <w:rsid w:val="004A7606"/>
    <w:rsid w:val="004B0FD2"/>
    <w:rsid w:val="004B1548"/>
    <w:rsid w:val="004B18D1"/>
    <w:rsid w:val="004B1A24"/>
    <w:rsid w:val="004B1D1B"/>
    <w:rsid w:val="004B3184"/>
    <w:rsid w:val="004B3F81"/>
    <w:rsid w:val="004B6AFE"/>
    <w:rsid w:val="004B74E9"/>
    <w:rsid w:val="004C03B3"/>
    <w:rsid w:val="004C0A88"/>
    <w:rsid w:val="004C0DC3"/>
    <w:rsid w:val="004C0DF5"/>
    <w:rsid w:val="004C125E"/>
    <w:rsid w:val="004C2A17"/>
    <w:rsid w:val="004C2D62"/>
    <w:rsid w:val="004C2F29"/>
    <w:rsid w:val="004C3585"/>
    <w:rsid w:val="004C38BA"/>
    <w:rsid w:val="004C3CA0"/>
    <w:rsid w:val="004C4991"/>
    <w:rsid w:val="004C52CA"/>
    <w:rsid w:val="004C58C8"/>
    <w:rsid w:val="004C669E"/>
    <w:rsid w:val="004D0652"/>
    <w:rsid w:val="004D165C"/>
    <w:rsid w:val="004D16D1"/>
    <w:rsid w:val="004D250C"/>
    <w:rsid w:val="004D3A1B"/>
    <w:rsid w:val="004D4305"/>
    <w:rsid w:val="004D462D"/>
    <w:rsid w:val="004D5697"/>
    <w:rsid w:val="004D59A9"/>
    <w:rsid w:val="004D673B"/>
    <w:rsid w:val="004D6B0C"/>
    <w:rsid w:val="004D6C24"/>
    <w:rsid w:val="004D7C21"/>
    <w:rsid w:val="004E0062"/>
    <w:rsid w:val="004E050D"/>
    <w:rsid w:val="004E05E7"/>
    <w:rsid w:val="004E085B"/>
    <w:rsid w:val="004E112B"/>
    <w:rsid w:val="004E17A5"/>
    <w:rsid w:val="004E1C1B"/>
    <w:rsid w:val="004E430F"/>
    <w:rsid w:val="004E49B7"/>
    <w:rsid w:val="004E4F8B"/>
    <w:rsid w:val="004E6509"/>
    <w:rsid w:val="004E7317"/>
    <w:rsid w:val="004E7911"/>
    <w:rsid w:val="004F15BF"/>
    <w:rsid w:val="004F2839"/>
    <w:rsid w:val="004F2AE4"/>
    <w:rsid w:val="004F3BA7"/>
    <w:rsid w:val="004F4569"/>
    <w:rsid w:val="004F5DC9"/>
    <w:rsid w:val="004F794A"/>
    <w:rsid w:val="004F7CF6"/>
    <w:rsid w:val="005008A7"/>
    <w:rsid w:val="00500A8C"/>
    <w:rsid w:val="00502BFB"/>
    <w:rsid w:val="00502D82"/>
    <w:rsid w:val="00502EDD"/>
    <w:rsid w:val="00503A07"/>
    <w:rsid w:val="005042F8"/>
    <w:rsid w:val="00504431"/>
    <w:rsid w:val="0050575D"/>
    <w:rsid w:val="00505968"/>
    <w:rsid w:val="005059AF"/>
    <w:rsid w:val="00505E93"/>
    <w:rsid w:val="00506834"/>
    <w:rsid w:val="00507666"/>
    <w:rsid w:val="005076BD"/>
    <w:rsid w:val="00507859"/>
    <w:rsid w:val="00507D8F"/>
    <w:rsid w:val="00510504"/>
    <w:rsid w:val="00510CDB"/>
    <w:rsid w:val="00513151"/>
    <w:rsid w:val="0051394E"/>
    <w:rsid w:val="00513A7F"/>
    <w:rsid w:val="0051472F"/>
    <w:rsid w:val="005150AC"/>
    <w:rsid w:val="005151AC"/>
    <w:rsid w:val="00515BC6"/>
    <w:rsid w:val="00515E07"/>
    <w:rsid w:val="0051657A"/>
    <w:rsid w:val="005167C8"/>
    <w:rsid w:val="00516AB9"/>
    <w:rsid w:val="00517C14"/>
    <w:rsid w:val="0052099E"/>
    <w:rsid w:val="005211BA"/>
    <w:rsid w:val="00521820"/>
    <w:rsid w:val="00522703"/>
    <w:rsid w:val="0052308F"/>
    <w:rsid w:val="005232F9"/>
    <w:rsid w:val="00524153"/>
    <w:rsid w:val="00527729"/>
    <w:rsid w:val="005279BA"/>
    <w:rsid w:val="00527D80"/>
    <w:rsid w:val="005328C9"/>
    <w:rsid w:val="00532924"/>
    <w:rsid w:val="00532F27"/>
    <w:rsid w:val="005330C9"/>
    <w:rsid w:val="00535380"/>
    <w:rsid w:val="0053645A"/>
    <w:rsid w:val="005367C4"/>
    <w:rsid w:val="00536B0A"/>
    <w:rsid w:val="00537B48"/>
    <w:rsid w:val="00540201"/>
    <w:rsid w:val="005402D1"/>
    <w:rsid w:val="00541099"/>
    <w:rsid w:val="00542033"/>
    <w:rsid w:val="00542409"/>
    <w:rsid w:val="005437EA"/>
    <w:rsid w:val="005442E1"/>
    <w:rsid w:val="00544A58"/>
    <w:rsid w:val="00544F79"/>
    <w:rsid w:val="0054628F"/>
    <w:rsid w:val="0054701B"/>
    <w:rsid w:val="005470F9"/>
    <w:rsid w:val="005478B3"/>
    <w:rsid w:val="00547C8C"/>
    <w:rsid w:val="00547C94"/>
    <w:rsid w:val="00547DB1"/>
    <w:rsid w:val="005504F8"/>
    <w:rsid w:val="00551898"/>
    <w:rsid w:val="00551A55"/>
    <w:rsid w:val="00552A4C"/>
    <w:rsid w:val="00552DDE"/>
    <w:rsid w:val="0055362C"/>
    <w:rsid w:val="0055366A"/>
    <w:rsid w:val="005540EC"/>
    <w:rsid w:val="00557405"/>
    <w:rsid w:val="005574FD"/>
    <w:rsid w:val="00557FC0"/>
    <w:rsid w:val="005605A8"/>
    <w:rsid w:val="00560E27"/>
    <w:rsid w:val="005619FC"/>
    <w:rsid w:val="00561B32"/>
    <w:rsid w:val="00562256"/>
    <w:rsid w:val="005622A8"/>
    <w:rsid w:val="00562712"/>
    <w:rsid w:val="00563B35"/>
    <w:rsid w:val="00563EFF"/>
    <w:rsid w:val="00564210"/>
    <w:rsid w:val="00564320"/>
    <w:rsid w:val="0056505A"/>
    <w:rsid w:val="005652BA"/>
    <w:rsid w:val="005661AB"/>
    <w:rsid w:val="005661F5"/>
    <w:rsid w:val="0056655C"/>
    <w:rsid w:val="00570291"/>
    <w:rsid w:val="00572661"/>
    <w:rsid w:val="00573BE9"/>
    <w:rsid w:val="00574092"/>
    <w:rsid w:val="005760CD"/>
    <w:rsid w:val="0057776D"/>
    <w:rsid w:val="00577E22"/>
    <w:rsid w:val="00582223"/>
    <w:rsid w:val="0058346C"/>
    <w:rsid w:val="00584FE1"/>
    <w:rsid w:val="0058524C"/>
    <w:rsid w:val="005855D7"/>
    <w:rsid w:val="0058745D"/>
    <w:rsid w:val="0058754A"/>
    <w:rsid w:val="005900F3"/>
    <w:rsid w:val="005910C1"/>
    <w:rsid w:val="00591882"/>
    <w:rsid w:val="00592745"/>
    <w:rsid w:val="005928D2"/>
    <w:rsid w:val="00592ADA"/>
    <w:rsid w:val="0059304C"/>
    <w:rsid w:val="005936A9"/>
    <w:rsid w:val="00593C9B"/>
    <w:rsid w:val="005943E8"/>
    <w:rsid w:val="00595112"/>
    <w:rsid w:val="0059550E"/>
    <w:rsid w:val="005956AA"/>
    <w:rsid w:val="0059599F"/>
    <w:rsid w:val="00595F43"/>
    <w:rsid w:val="005960A6"/>
    <w:rsid w:val="00596647"/>
    <w:rsid w:val="00596D45"/>
    <w:rsid w:val="00597110"/>
    <w:rsid w:val="00597426"/>
    <w:rsid w:val="00597697"/>
    <w:rsid w:val="005A0547"/>
    <w:rsid w:val="005A07CC"/>
    <w:rsid w:val="005A136A"/>
    <w:rsid w:val="005A1709"/>
    <w:rsid w:val="005A2C8F"/>
    <w:rsid w:val="005A2F42"/>
    <w:rsid w:val="005A3564"/>
    <w:rsid w:val="005A42A6"/>
    <w:rsid w:val="005A44A2"/>
    <w:rsid w:val="005A4D83"/>
    <w:rsid w:val="005A4FA2"/>
    <w:rsid w:val="005A50EA"/>
    <w:rsid w:val="005A5882"/>
    <w:rsid w:val="005A59B3"/>
    <w:rsid w:val="005A721F"/>
    <w:rsid w:val="005A732D"/>
    <w:rsid w:val="005A77B9"/>
    <w:rsid w:val="005A7EEB"/>
    <w:rsid w:val="005B0249"/>
    <w:rsid w:val="005B1F67"/>
    <w:rsid w:val="005B245A"/>
    <w:rsid w:val="005B29F8"/>
    <w:rsid w:val="005B2D6C"/>
    <w:rsid w:val="005B2FF7"/>
    <w:rsid w:val="005B352F"/>
    <w:rsid w:val="005B4925"/>
    <w:rsid w:val="005B4A1D"/>
    <w:rsid w:val="005B4AB4"/>
    <w:rsid w:val="005B57C1"/>
    <w:rsid w:val="005B6D6A"/>
    <w:rsid w:val="005B7169"/>
    <w:rsid w:val="005B77A2"/>
    <w:rsid w:val="005B7811"/>
    <w:rsid w:val="005B7B9D"/>
    <w:rsid w:val="005C0696"/>
    <w:rsid w:val="005C0CE5"/>
    <w:rsid w:val="005C19A4"/>
    <w:rsid w:val="005C1FEF"/>
    <w:rsid w:val="005C289B"/>
    <w:rsid w:val="005C2A7B"/>
    <w:rsid w:val="005C3B05"/>
    <w:rsid w:val="005C5722"/>
    <w:rsid w:val="005C7119"/>
    <w:rsid w:val="005C72BF"/>
    <w:rsid w:val="005C7C7E"/>
    <w:rsid w:val="005D1A59"/>
    <w:rsid w:val="005D1E87"/>
    <w:rsid w:val="005D3295"/>
    <w:rsid w:val="005D3603"/>
    <w:rsid w:val="005D3E24"/>
    <w:rsid w:val="005D4884"/>
    <w:rsid w:val="005D51D8"/>
    <w:rsid w:val="005D5954"/>
    <w:rsid w:val="005D6BCE"/>
    <w:rsid w:val="005E00A0"/>
    <w:rsid w:val="005E1A7D"/>
    <w:rsid w:val="005E21BD"/>
    <w:rsid w:val="005E237C"/>
    <w:rsid w:val="005E25CF"/>
    <w:rsid w:val="005E347D"/>
    <w:rsid w:val="005E3F51"/>
    <w:rsid w:val="005E4117"/>
    <w:rsid w:val="005E435A"/>
    <w:rsid w:val="005E444C"/>
    <w:rsid w:val="005E6247"/>
    <w:rsid w:val="005E6475"/>
    <w:rsid w:val="005E65B8"/>
    <w:rsid w:val="005E691D"/>
    <w:rsid w:val="005E6BF9"/>
    <w:rsid w:val="005E7F8C"/>
    <w:rsid w:val="005F101D"/>
    <w:rsid w:val="005F12D3"/>
    <w:rsid w:val="005F2414"/>
    <w:rsid w:val="005F31D9"/>
    <w:rsid w:val="005F31E4"/>
    <w:rsid w:val="005F33A8"/>
    <w:rsid w:val="005F3C75"/>
    <w:rsid w:val="005F45F7"/>
    <w:rsid w:val="005F478A"/>
    <w:rsid w:val="005F5649"/>
    <w:rsid w:val="005F5D75"/>
    <w:rsid w:val="005F6BEE"/>
    <w:rsid w:val="005F71E6"/>
    <w:rsid w:val="00601D67"/>
    <w:rsid w:val="00601E9C"/>
    <w:rsid w:val="00601F07"/>
    <w:rsid w:val="00602399"/>
    <w:rsid w:val="00603D9C"/>
    <w:rsid w:val="006047E5"/>
    <w:rsid w:val="0060502E"/>
    <w:rsid w:val="0060512D"/>
    <w:rsid w:val="006075B4"/>
    <w:rsid w:val="0060782C"/>
    <w:rsid w:val="00607989"/>
    <w:rsid w:val="006113DE"/>
    <w:rsid w:val="006113EB"/>
    <w:rsid w:val="00611BDE"/>
    <w:rsid w:val="00611C34"/>
    <w:rsid w:val="00612E62"/>
    <w:rsid w:val="00612F22"/>
    <w:rsid w:val="006137B8"/>
    <w:rsid w:val="00613F6B"/>
    <w:rsid w:val="006143AB"/>
    <w:rsid w:val="006149AB"/>
    <w:rsid w:val="006151EA"/>
    <w:rsid w:val="00615413"/>
    <w:rsid w:val="0061548C"/>
    <w:rsid w:val="006163D4"/>
    <w:rsid w:val="00616E9E"/>
    <w:rsid w:val="0062013C"/>
    <w:rsid w:val="00620760"/>
    <w:rsid w:val="0062079D"/>
    <w:rsid w:val="00620D23"/>
    <w:rsid w:val="006216EC"/>
    <w:rsid w:val="00621807"/>
    <w:rsid w:val="00621CBE"/>
    <w:rsid w:val="00622869"/>
    <w:rsid w:val="00622924"/>
    <w:rsid w:val="0062298E"/>
    <w:rsid w:val="00622FE2"/>
    <w:rsid w:val="00623DED"/>
    <w:rsid w:val="00624192"/>
    <w:rsid w:val="00625B20"/>
    <w:rsid w:val="0062652E"/>
    <w:rsid w:val="00626CF7"/>
    <w:rsid w:val="006275BF"/>
    <w:rsid w:val="006276E6"/>
    <w:rsid w:val="00627B35"/>
    <w:rsid w:val="00630AD7"/>
    <w:rsid w:val="006311BF"/>
    <w:rsid w:val="0063256D"/>
    <w:rsid w:val="00633853"/>
    <w:rsid w:val="00633C38"/>
    <w:rsid w:val="00637532"/>
    <w:rsid w:val="006376FD"/>
    <w:rsid w:val="0064077A"/>
    <w:rsid w:val="0064125B"/>
    <w:rsid w:val="006414FB"/>
    <w:rsid w:val="006421AD"/>
    <w:rsid w:val="0064411B"/>
    <w:rsid w:val="00644BF8"/>
    <w:rsid w:val="006451CD"/>
    <w:rsid w:val="00645438"/>
    <w:rsid w:val="00646576"/>
    <w:rsid w:val="00646894"/>
    <w:rsid w:val="00646F8A"/>
    <w:rsid w:val="006470A2"/>
    <w:rsid w:val="006516D3"/>
    <w:rsid w:val="00651A70"/>
    <w:rsid w:val="00651E19"/>
    <w:rsid w:val="00651EA4"/>
    <w:rsid w:val="0065302E"/>
    <w:rsid w:val="00653401"/>
    <w:rsid w:val="00654265"/>
    <w:rsid w:val="00654BD3"/>
    <w:rsid w:val="00656509"/>
    <w:rsid w:val="00657BB0"/>
    <w:rsid w:val="00657EA1"/>
    <w:rsid w:val="00661090"/>
    <w:rsid w:val="0066183D"/>
    <w:rsid w:val="00661C29"/>
    <w:rsid w:val="00661D23"/>
    <w:rsid w:val="00661FDC"/>
    <w:rsid w:val="00662935"/>
    <w:rsid w:val="00663779"/>
    <w:rsid w:val="0066387F"/>
    <w:rsid w:val="00664C18"/>
    <w:rsid w:val="0066556F"/>
    <w:rsid w:val="00665640"/>
    <w:rsid w:val="00665AB0"/>
    <w:rsid w:val="00665CAE"/>
    <w:rsid w:val="0066614E"/>
    <w:rsid w:val="00666AFE"/>
    <w:rsid w:val="006678B1"/>
    <w:rsid w:val="00667FF2"/>
    <w:rsid w:val="00670CC6"/>
    <w:rsid w:val="0067227A"/>
    <w:rsid w:val="0067448F"/>
    <w:rsid w:val="006755BC"/>
    <w:rsid w:val="00676C5A"/>
    <w:rsid w:val="00676CF2"/>
    <w:rsid w:val="006770F3"/>
    <w:rsid w:val="00677734"/>
    <w:rsid w:val="00677BAF"/>
    <w:rsid w:val="00677F11"/>
    <w:rsid w:val="00680B16"/>
    <w:rsid w:val="006818C3"/>
    <w:rsid w:val="00681FC0"/>
    <w:rsid w:val="00682AE0"/>
    <w:rsid w:val="00682B80"/>
    <w:rsid w:val="00682E26"/>
    <w:rsid w:val="00682E42"/>
    <w:rsid w:val="00683662"/>
    <w:rsid w:val="00683C45"/>
    <w:rsid w:val="00684B92"/>
    <w:rsid w:val="00684F12"/>
    <w:rsid w:val="00685295"/>
    <w:rsid w:val="006858D8"/>
    <w:rsid w:val="00686381"/>
    <w:rsid w:val="00686EE2"/>
    <w:rsid w:val="00687554"/>
    <w:rsid w:val="0069000B"/>
    <w:rsid w:val="00690B72"/>
    <w:rsid w:val="00691471"/>
    <w:rsid w:val="00691CE8"/>
    <w:rsid w:val="0069236B"/>
    <w:rsid w:val="0069262D"/>
    <w:rsid w:val="00693191"/>
    <w:rsid w:val="00693966"/>
    <w:rsid w:val="0069455B"/>
    <w:rsid w:val="00694FEB"/>
    <w:rsid w:val="00695333"/>
    <w:rsid w:val="006958AD"/>
    <w:rsid w:val="00695ADE"/>
    <w:rsid w:val="00695C97"/>
    <w:rsid w:val="00695ED9"/>
    <w:rsid w:val="006963C6"/>
    <w:rsid w:val="00697342"/>
    <w:rsid w:val="006A0F8D"/>
    <w:rsid w:val="006A1259"/>
    <w:rsid w:val="006A2437"/>
    <w:rsid w:val="006A3AB9"/>
    <w:rsid w:val="006A3BA9"/>
    <w:rsid w:val="006A3BC8"/>
    <w:rsid w:val="006A4059"/>
    <w:rsid w:val="006A40DC"/>
    <w:rsid w:val="006A5040"/>
    <w:rsid w:val="006A50AC"/>
    <w:rsid w:val="006A578D"/>
    <w:rsid w:val="006A5B44"/>
    <w:rsid w:val="006A5DD3"/>
    <w:rsid w:val="006A6381"/>
    <w:rsid w:val="006B00FC"/>
    <w:rsid w:val="006B1A0A"/>
    <w:rsid w:val="006B1F88"/>
    <w:rsid w:val="006B37D4"/>
    <w:rsid w:val="006B3F8B"/>
    <w:rsid w:val="006B5A5D"/>
    <w:rsid w:val="006B5B54"/>
    <w:rsid w:val="006B5BA0"/>
    <w:rsid w:val="006B5EA7"/>
    <w:rsid w:val="006C0877"/>
    <w:rsid w:val="006C122A"/>
    <w:rsid w:val="006C147E"/>
    <w:rsid w:val="006C179C"/>
    <w:rsid w:val="006C19F6"/>
    <w:rsid w:val="006C1C35"/>
    <w:rsid w:val="006C1F86"/>
    <w:rsid w:val="006C2560"/>
    <w:rsid w:val="006C2A3E"/>
    <w:rsid w:val="006C30FB"/>
    <w:rsid w:val="006C4931"/>
    <w:rsid w:val="006C579F"/>
    <w:rsid w:val="006C5BAF"/>
    <w:rsid w:val="006C68B2"/>
    <w:rsid w:val="006C6FFB"/>
    <w:rsid w:val="006D0E00"/>
    <w:rsid w:val="006D1351"/>
    <w:rsid w:val="006D1E21"/>
    <w:rsid w:val="006D1F0E"/>
    <w:rsid w:val="006D206E"/>
    <w:rsid w:val="006D24DB"/>
    <w:rsid w:val="006D2798"/>
    <w:rsid w:val="006D4F01"/>
    <w:rsid w:val="006D5130"/>
    <w:rsid w:val="006D5DE6"/>
    <w:rsid w:val="006D7753"/>
    <w:rsid w:val="006E1782"/>
    <w:rsid w:val="006E1BA1"/>
    <w:rsid w:val="006E2836"/>
    <w:rsid w:val="006E28CA"/>
    <w:rsid w:val="006E3EB7"/>
    <w:rsid w:val="006E4335"/>
    <w:rsid w:val="006E4E5C"/>
    <w:rsid w:val="006E56F7"/>
    <w:rsid w:val="006E5E6C"/>
    <w:rsid w:val="006E5E97"/>
    <w:rsid w:val="006E6128"/>
    <w:rsid w:val="006E65FA"/>
    <w:rsid w:val="006E6CB7"/>
    <w:rsid w:val="006E7EF6"/>
    <w:rsid w:val="006F02CE"/>
    <w:rsid w:val="006F05A0"/>
    <w:rsid w:val="006F07AE"/>
    <w:rsid w:val="006F09B1"/>
    <w:rsid w:val="006F0B97"/>
    <w:rsid w:val="006F0E3A"/>
    <w:rsid w:val="006F149F"/>
    <w:rsid w:val="006F196E"/>
    <w:rsid w:val="006F269E"/>
    <w:rsid w:val="006F287E"/>
    <w:rsid w:val="006F2E72"/>
    <w:rsid w:val="006F32A5"/>
    <w:rsid w:val="006F3412"/>
    <w:rsid w:val="006F38EE"/>
    <w:rsid w:val="006F4076"/>
    <w:rsid w:val="006F48EC"/>
    <w:rsid w:val="006F4E4D"/>
    <w:rsid w:val="006F5302"/>
    <w:rsid w:val="006F5D5E"/>
    <w:rsid w:val="006F6424"/>
    <w:rsid w:val="006F68D5"/>
    <w:rsid w:val="006F70C8"/>
    <w:rsid w:val="006F77CD"/>
    <w:rsid w:val="006F7D80"/>
    <w:rsid w:val="006F7E2C"/>
    <w:rsid w:val="006F7F5D"/>
    <w:rsid w:val="00700838"/>
    <w:rsid w:val="007022BE"/>
    <w:rsid w:val="00702BBD"/>
    <w:rsid w:val="00702CB5"/>
    <w:rsid w:val="0070309B"/>
    <w:rsid w:val="00703108"/>
    <w:rsid w:val="00703FC5"/>
    <w:rsid w:val="0070476E"/>
    <w:rsid w:val="00704817"/>
    <w:rsid w:val="00705100"/>
    <w:rsid w:val="007059AD"/>
    <w:rsid w:val="00705B0D"/>
    <w:rsid w:val="00705EA0"/>
    <w:rsid w:val="007068C1"/>
    <w:rsid w:val="00706951"/>
    <w:rsid w:val="007072B5"/>
    <w:rsid w:val="007077A1"/>
    <w:rsid w:val="00710C24"/>
    <w:rsid w:val="007110B0"/>
    <w:rsid w:val="00711BA5"/>
    <w:rsid w:val="00712038"/>
    <w:rsid w:val="00713022"/>
    <w:rsid w:val="00713297"/>
    <w:rsid w:val="00713513"/>
    <w:rsid w:val="007137F9"/>
    <w:rsid w:val="00713BB0"/>
    <w:rsid w:val="00714A78"/>
    <w:rsid w:val="00714F4A"/>
    <w:rsid w:val="0071532F"/>
    <w:rsid w:val="00715679"/>
    <w:rsid w:val="0071572E"/>
    <w:rsid w:val="00715D80"/>
    <w:rsid w:val="007166E9"/>
    <w:rsid w:val="00717200"/>
    <w:rsid w:val="00721DFD"/>
    <w:rsid w:val="00723229"/>
    <w:rsid w:val="0072331B"/>
    <w:rsid w:val="00723F9F"/>
    <w:rsid w:val="0072473D"/>
    <w:rsid w:val="007247E2"/>
    <w:rsid w:val="00724D43"/>
    <w:rsid w:val="00725074"/>
    <w:rsid w:val="007260FD"/>
    <w:rsid w:val="0072647B"/>
    <w:rsid w:val="00726A02"/>
    <w:rsid w:val="00727636"/>
    <w:rsid w:val="00727AE7"/>
    <w:rsid w:val="00727F84"/>
    <w:rsid w:val="00730864"/>
    <w:rsid w:val="0073208E"/>
    <w:rsid w:val="00732365"/>
    <w:rsid w:val="00733061"/>
    <w:rsid w:val="00733384"/>
    <w:rsid w:val="00733872"/>
    <w:rsid w:val="00733E6E"/>
    <w:rsid w:val="00734CD6"/>
    <w:rsid w:val="007356E5"/>
    <w:rsid w:val="007357C4"/>
    <w:rsid w:val="00736BBC"/>
    <w:rsid w:val="007377FD"/>
    <w:rsid w:val="00737DF6"/>
    <w:rsid w:val="007403E0"/>
    <w:rsid w:val="007407A6"/>
    <w:rsid w:val="007411BA"/>
    <w:rsid w:val="007411C5"/>
    <w:rsid w:val="00741DB6"/>
    <w:rsid w:val="00742265"/>
    <w:rsid w:val="00742980"/>
    <w:rsid w:val="00742CC6"/>
    <w:rsid w:val="00742EA8"/>
    <w:rsid w:val="00743071"/>
    <w:rsid w:val="007447CC"/>
    <w:rsid w:val="00744F38"/>
    <w:rsid w:val="00744FCA"/>
    <w:rsid w:val="007465F4"/>
    <w:rsid w:val="0074745B"/>
    <w:rsid w:val="00747E88"/>
    <w:rsid w:val="00750D02"/>
    <w:rsid w:val="00751E3D"/>
    <w:rsid w:val="00752257"/>
    <w:rsid w:val="00753056"/>
    <w:rsid w:val="0075339E"/>
    <w:rsid w:val="0075377D"/>
    <w:rsid w:val="00753DD7"/>
    <w:rsid w:val="00754B8D"/>
    <w:rsid w:val="00756D9D"/>
    <w:rsid w:val="007601D9"/>
    <w:rsid w:val="00760567"/>
    <w:rsid w:val="007607F6"/>
    <w:rsid w:val="007608D6"/>
    <w:rsid w:val="00760ACD"/>
    <w:rsid w:val="00761934"/>
    <w:rsid w:val="00761B96"/>
    <w:rsid w:val="00762AD9"/>
    <w:rsid w:val="0076419E"/>
    <w:rsid w:val="00764785"/>
    <w:rsid w:val="0076481C"/>
    <w:rsid w:val="00764951"/>
    <w:rsid w:val="00764BF7"/>
    <w:rsid w:val="00765410"/>
    <w:rsid w:val="00765423"/>
    <w:rsid w:val="00765866"/>
    <w:rsid w:val="0076590F"/>
    <w:rsid w:val="00766256"/>
    <w:rsid w:val="00766411"/>
    <w:rsid w:val="00766662"/>
    <w:rsid w:val="007666B0"/>
    <w:rsid w:val="00770E75"/>
    <w:rsid w:val="00770FBA"/>
    <w:rsid w:val="007711F0"/>
    <w:rsid w:val="0077149D"/>
    <w:rsid w:val="00771587"/>
    <w:rsid w:val="00771874"/>
    <w:rsid w:val="007729F6"/>
    <w:rsid w:val="00773FCD"/>
    <w:rsid w:val="00773FCE"/>
    <w:rsid w:val="007740D9"/>
    <w:rsid w:val="007751C8"/>
    <w:rsid w:val="00775317"/>
    <w:rsid w:val="00775651"/>
    <w:rsid w:val="00775A86"/>
    <w:rsid w:val="00775D4B"/>
    <w:rsid w:val="00775E82"/>
    <w:rsid w:val="00775EB9"/>
    <w:rsid w:val="00777987"/>
    <w:rsid w:val="00780584"/>
    <w:rsid w:val="00780BEA"/>
    <w:rsid w:val="00780DBB"/>
    <w:rsid w:val="00782E61"/>
    <w:rsid w:val="00782EBB"/>
    <w:rsid w:val="00784F54"/>
    <w:rsid w:val="00785608"/>
    <w:rsid w:val="00785832"/>
    <w:rsid w:val="00785E1A"/>
    <w:rsid w:val="007872C3"/>
    <w:rsid w:val="00787C1B"/>
    <w:rsid w:val="007901B9"/>
    <w:rsid w:val="007905CE"/>
    <w:rsid w:val="007909E0"/>
    <w:rsid w:val="00790A8A"/>
    <w:rsid w:val="00790B95"/>
    <w:rsid w:val="00790D78"/>
    <w:rsid w:val="00790FA0"/>
    <w:rsid w:val="007910AB"/>
    <w:rsid w:val="00791420"/>
    <w:rsid w:val="00791BD2"/>
    <w:rsid w:val="00791D2F"/>
    <w:rsid w:val="00792F47"/>
    <w:rsid w:val="0079353B"/>
    <w:rsid w:val="007938B1"/>
    <w:rsid w:val="00795303"/>
    <w:rsid w:val="00795577"/>
    <w:rsid w:val="007959A5"/>
    <w:rsid w:val="00796AB0"/>
    <w:rsid w:val="00797435"/>
    <w:rsid w:val="0079782A"/>
    <w:rsid w:val="007A0232"/>
    <w:rsid w:val="007A0533"/>
    <w:rsid w:val="007A13EC"/>
    <w:rsid w:val="007A45A5"/>
    <w:rsid w:val="007A48D5"/>
    <w:rsid w:val="007A4AAB"/>
    <w:rsid w:val="007A501C"/>
    <w:rsid w:val="007A5B76"/>
    <w:rsid w:val="007A5DA3"/>
    <w:rsid w:val="007A6AC3"/>
    <w:rsid w:val="007A6C62"/>
    <w:rsid w:val="007A70C8"/>
    <w:rsid w:val="007A78D6"/>
    <w:rsid w:val="007A7EDE"/>
    <w:rsid w:val="007B024A"/>
    <w:rsid w:val="007B04B4"/>
    <w:rsid w:val="007B0816"/>
    <w:rsid w:val="007B0821"/>
    <w:rsid w:val="007B09F3"/>
    <w:rsid w:val="007B0A44"/>
    <w:rsid w:val="007B168C"/>
    <w:rsid w:val="007B1A8C"/>
    <w:rsid w:val="007B2533"/>
    <w:rsid w:val="007B31F5"/>
    <w:rsid w:val="007B37BB"/>
    <w:rsid w:val="007B3B1D"/>
    <w:rsid w:val="007B3C08"/>
    <w:rsid w:val="007B3CD5"/>
    <w:rsid w:val="007B4127"/>
    <w:rsid w:val="007B46F9"/>
    <w:rsid w:val="007B4999"/>
    <w:rsid w:val="007B4DEE"/>
    <w:rsid w:val="007B5375"/>
    <w:rsid w:val="007B5380"/>
    <w:rsid w:val="007B59C9"/>
    <w:rsid w:val="007B6F2A"/>
    <w:rsid w:val="007B6F4B"/>
    <w:rsid w:val="007B7298"/>
    <w:rsid w:val="007B7C0E"/>
    <w:rsid w:val="007C0CF0"/>
    <w:rsid w:val="007C1C6A"/>
    <w:rsid w:val="007C2812"/>
    <w:rsid w:val="007C3A86"/>
    <w:rsid w:val="007C3B08"/>
    <w:rsid w:val="007C3DFC"/>
    <w:rsid w:val="007C5151"/>
    <w:rsid w:val="007C5940"/>
    <w:rsid w:val="007C61E5"/>
    <w:rsid w:val="007C710A"/>
    <w:rsid w:val="007C7A4E"/>
    <w:rsid w:val="007C7F80"/>
    <w:rsid w:val="007D020F"/>
    <w:rsid w:val="007D02F8"/>
    <w:rsid w:val="007D0B33"/>
    <w:rsid w:val="007D17FB"/>
    <w:rsid w:val="007D19DB"/>
    <w:rsid w:val="007D1D87"/>
    <w:rsid w:val="007D1DEA"/>
    <w:rsid w:val="007D20E1"/>
    <w:rsid w:val="007D2430"/>
    <w:rsid w:val="007D2F1A"/>
    <w:rsid w:val="007D2FD7"/>
    <w:rsid w:val="007D3E75"/>
    <w:rsid w:val="007D3E8E"/>
    <w:rsid w:val="007D4E97"/>
    <w:rsid w:val="007D5368"/>
    <w:rsid w:val="007D697C"/>
    <w:rsid w:val="007D7928"/>
    <w:rsid w:val="007D7A76"/>
    <w:rsid w:val="007E103D"/>
    <w:rsid w:val="007E147A"/>
    <w:rsid w:val="007E256D"/>
    <w:rsid w:val="007E2ACF"/>
    <w:rsid w:val="007E2C1D"/>
    <w:rsid w:val="007E2D24"/>
    <w:rsid w:val="007E3E73"/>
    <w:rsid w:val="007E4AEB"/>
    <w:rsid w:val="007E4B97"/>
    <w:rsid w:val="007E5B15"/>
    <w:rsid w:val="007E64B3"/>
    <w:rsid w:val="007E65DF"/>
    <w:rsid w:val="007E6840"/>
    <w:rsid w:val="007E69A2"/>
    <w:rsid w:val="007E77ED"/>
    <w:rsid w:val="007E781F"/>
    <w:rsid w:val="007F0395"/>
    <w:rsid w:val="007F1428"/>
    <w:rsid w:val="007F16C6"/>
    <w:rsid w:val="007F2232"/>
    <w:rsid w:val="007F2607"/>
    <w:rsid w:val="007F3782"/>
    <w:rsid w:val="007F4060"/>
    <w:rsid w:val="007F45FE"/>
    <w:rsid w:val="007F5435"/>
    <w:rsid w:val="007F5B6B"/>
    <w:rsid w:val="007F5C07"/>
    <w:rsid w:val="007F6CDB"/>
    <w:rsid w:val="007F6D63"/>
    <w:rsid w:val="007F700A"/>
    <w:rsid w:val="00800331"/>
    <w:rsid w:val="00800B48"/>
    <w:rsid w:val="00800E15"/>
    <w:rsid w:val="0080102B"/>
    <w:rsid w:val="0080103A"/>
    <w:rsid w:val="00801042"/>
    <w:rsid w:val="008023ED"/>
    <w:rsid w:val="00803690"/>
    <w:rsid w:val="00803CF1"/>
    <w:rsid w:val="00803FF1"/>
    <w:rsid w:val="008057CC"/>
    <w:rsid w:val="00805CF4"/>
    <w:rsid w:val="008064BD"/>
    <w:rsid w:val="00806544"/>
    <w:rsid w:val="0080697D"/>
    <w:rsid w:val="0080709B"/>
    <w:rsid w:val="00807222"/>
    <w:rsid w:val="00807294"/>
    <w:rsid w:val="008073DF"/>
    <w:rsid w:val="0080764B"/>
    <w:rsid w:val="008078A6"/>
    <w:rsid w:val="00807DF5"/>
    <w:rsid w:val="00807FA7"/>
    <w:rsid w:val="008112DA"/>
    <w:rsid w:val="00811348"/>
    <w:rsid w:val="0081171E"/>
    <w:rsid w:val="008128D8"/>
    <w:rsid w:val="00812A44"/>
    <w:rsid w:val="00813C97"/>
    <w:rsid w:val="00813E99"/>
    <w:rsid w:val="00814320"/>
    <w:rsid w:val="008144EE"/>
    <w:rsid w:val="0081537C"/>
    <w:rsid w:val="00816346"/>
    <w:rsid w:val="0081719B"/>
    <w:rsid w:val="008202AC"/>
    <w:rsid w:val="00820624"/>
    <w:rsid w:val="00820B14"/>
    <w:rsid w:val="008218BF"/>
    <w:rsid w:val="00821F2D"/>
    <w:rsid w:val="00824B54"/>
    <w:rsid w:val="008258E1"/>
    <w:rsid w:val="008259A4"/>
    <w:rsid w:val="00825CCC"/>
    <w:rsid w:val="00825E5D"/>
    <w:rsid w:val="0082684E"/>
    <w:rsid w:val="00830C8E"/>
    <w:rsid w:val="008311E9"/>
    <w:rsid w:val="00831422"/>
    <w:rsid w:val="00831537"/>
    <w:rsid w:val="00831838"/>
    <w:rsid w:val="00831D8D"/>
    <w:rsid w:val="00832149"/>
    <w:rsid w:val="00832462"/>
    <w:rsid w:val="00832BB7"/>
    <w:rsid w:val="008330E6"/>
    <w:rsid w:val="00833DFD"/>
    <w:rsid w:val="0083483A"/>
    <w:rsid w:val="0083499C"/>
    <w:rsid w:val="00834C01"/>
    <w:rsid w:val="00834D74"/>
    <w:rsid w:val="00834D83"/>
    <w:rsid w:val="00834DBB"/>
    <w:rsid w:val="008350EB"/>
    <w:rsid w:val="00835BA9"/>
    <w:rsid w:val="00836F42"/>
    <w:rsid w:val="00837489"/>
    <w:rsid w:val="008401F9"/>
    <w:rsid w:val="00840D04"/>
    <w:rsid w:val="00840E75"/>
    <w:rsid w:val="00841281"/>
    <w:rsid w:val="00842187"/>
    <w:rsid w:val="0084269F"/>
    <w:rsid w:val="008427BF"/>
    <w:rsid w:val="008428A2"/>
    <w:rsid w:val="00842C84"/>
    <w:rsid w:val="008435A3"/>
    <w:rsid w:val="008439AA"/>
    <w:rsid w:val="00843AF1"/>
    <w:rsid w:val="00844018"/>
    <w:rsid w:val="00844C17"/>
    <w:rsid w:val="008475DC"/>
    <w:rsid w:val="0085007F"/>
    <w:rsid w:val="00850D6C"/>
    <w:rsid w:val="0085156D"/>
    <w:rsid w:val="00852614"/>
    <w:rsid w:val="00853196"/>
    <w:rsid w:val="00853E33"/>
    <w:rsid w:val="008544D2"/>
    <w:rsid w:val="00854734"/>
    <w:rsid w:val="00854933"/>
    <w:rsid w:val="00854D9B"/>
    <w:rsid w:val="008551BC"/>
    <w:rsid w:val="00855381"/>
    <w:rsid w:val="00856580"/>
    <w:rsid w:val="008572ED"/>
    <w:rsid w:val="0085767E"/>
    <w:rsid w:val="008601F2"/>
    <w:rsid w:val="008605F8"/>
    <w:rsid w:val="00860D81"/>
    <w:rsid w:val="00860E90"/>
    <w:rsid w:val="0086109C"/>
    <w:rsid w:val="008617E0"/>
    <w:rsid w:val="008619B5"/>
    <w:rsid w:val="00862F6C"/>
    <w:rsid w:val="00863A81"/>
    <w:rsid w:val="00863C3C"/>
    <w:rsid w:val="008640D3"/>
    <w:rsid w:val="00864140"/>
    <w:rsid w:val="00864596"/>
    <w:rsid w:val="00864943"/>
    <w:rsid w:val="008658F7"/>
    <w:rsid w:val="00865A3E"/>
    <w:rsid w:val="00866CA0"/>
    <w:rsid w:val="00867070"/>
    <w:rsid w:val="00867408"/>
    <w:rsid w:val="00867926"/>
    <w:rsid w:val="00867FA0"/>
    <w:rsid w:val="0087067B"/>
    <w:rsid w:val="008715A3"/>
    <w:rsid w:val="00871AB4"/>
    <w:rsid w:val="00871CC0"/>
    <w:rsid w:val="00872858"/>
    <w:rsid w:val="00873691"/>
    <w:rsid w:val="008736CE"/>
    <w:rsid w:val="0087375E"/>
    <w:rsid w:val="00873A2A"/>
    <w:rsid w:val="00873A6F"/>
    <w:rsid w:val="00873B10"/>
    <w:rsid w:val="00874010"/>
    <w:rsid w:val="00874474"/>
    <w:rsid w:val="00874731"/>
    <w:rsid w:val="008747F9"/>
    <w:rsid w:val="00874D42"/>
    <w:rsid w:val="00875456"/>
    <w:rsid w:val="00875E15"/>
    <w:rsid w:val="00875E69"/>
    <w:rsid w:val="00876437"/>
    <w:rsid w:val="00876D01"/>
    <w:rsid w:val="008771A9"/>
    <w:rsid w:val="00877766"/>
    <w:rsid w:val="00877FB4"/>
    <w:rsid w:val="00880624"/>
    <w:rsid w:val="00880629"/>
    <w:rsid w:val="00880EDF"/>
    <w:rsid w:val="00881335"/>
    <w:rsid w:val="0088191E"/>
    <w:rsid w:val="0088263C"/>
    <w:rsid w:val="00882871"/>
    <w:rsid w:val="00882A4F"/>
    <w:rsid w:val="00882C66"/>
    <w:rsid w:val="00882E06"/>
    <w:rsid w:val="0088354B"/>
    <w:rsid w:val="00883A67"/>
    <w:rsid w:val="00883C5A"/>
    <w:rsid w:val="00884461"/>
    <w:rsid w:val="00887027"/>
    <w:rsid w:val="00890A77"/>
    <w:rsid w:val="008912CD"/>
    <w:rsid w:val="00891361"/>
    <w:rsid w:val="00891534"/>
    <w:rsid w:val="0089235C"/>
    <w:rsid w:val="0089299A"/>
    <w:rsid w:val="00892B04"/>
    <w:rsid w:val="00893003"/>
    <w:rsid w:val="008950EB"/>
    <w:rsid w:val="0089591D"/>
    <w:rsid w:val="00895B54"/>
    <w:rsid w:val="00895D86"/>
    <w:rsid w:val="00896CB5"/>
    <w:rsid w:val="008978C6"/>
    <w:rsid w:val="00897951"/>
    <w:rsid w:val="00897D3F"/>
    <w:rsid w:val="00897E4C"/>
    <w:rsid w:val="00897ECC"/>
    <w:rsid w:val="008A05D7"/>
    <w:rsid w:val="008A06A8"/>
    <w:rsid w:val="008A087F"/>
    <w:rsid w:val="008A0EC7"/>
    <w:rsid w:val="008A0FF9"/>
    <w:rsid w:val="008A1D71"/>
    <w:rsid w:val="008A2702"/>
    <w:rsid w:val="008A2821"/>
    <w:rsid w:val="008A2E8B"/>
    <w:rsid w:val="008A370D"/>
    <w:rsid w:val="008A3CD3"/>
    <w:rsid w:val="008A405F"/>
    <w:rsid w:val="008A4F0B"/>
    <w:rsid w:val="008A5E45"/>
    <w:rsid w:val="008A6564"/>
    <w:rsid w:val="008A7583"/>
    <w:rsid w:val="008B0697"/>
    <w:rsid w:val="008B06CF"/>
    <w:rsid w:val="008B095F"/>
    <w:rsid w:val="008B0F44"/>
    <w:rsid w:val="008B14CB"/>
    <w:rsid w:val="008B18EC"/>
    <w:rsid w:val="008B2340"/>
    <w:rsid w:val="008B3B0C"/>
    <w:rsid w:val="008B51B1"/>
    <w:rsid w:val="008B5228"/>
    <w:rsid w:val="008B58D4"/>
    <w:rsid w:val="008B59F6"/>
    <w:rsid w:val="008B6D17"/>
    <w:rsid w:val="008B758E"/>
    <w:rsid w:val="008C0B3E"/>
    <w:rsid w:val="008C0EC3"/>
    <w:rsid w:val="008C1E95"/>
    <w:rsid w:val="008C3B6A"/>
    <w:rsid w:val="008C3B92"/>
    <w:rsid w:val="008C3F91"/>
    <w:rsid w:val="008C48AC"/>
    <w:rsid w:val="008C550B"/>
    <w:rsid w:val="008C5977"/>
    <w:rsid w:val="008C5F32"/>
    <w:rsid w:val="008C67BF"/>
    <w:rsid w:val="008C7946"/>
    <w:rsid w:val="008D103E"/>
    <w:rsid w:val="008D1739"/>
    <w:rsid w:val="008D1CD5"/>
    <w:rsid w:val="008D1D27"/>
    <w:rsid w:val="008D2DCF"/>
    <w:rsid w:val="008D31BE"/>
    <w:rsid w:val="008D3750"/>
    <w:rsid w:val="008D3C13"/>
    <w:rsid w:val="008D3FB7"/>
    <w:rsid w:val="008D4265"/>
    <w:rsid w:val="008D52DF"/>
    <w:rsid w:val="008D56A8"/>
    <w:rsid w:val="008D5CD1"/>
    <w:rsid w:val="008D6829"/>
    <w:rsid w:val="008D6C65"/>
    <w:rsid w:val="008E10E7"/>
    <w:rsid w:val="008E1F70"/>
    <w:rsid w:val="008E21C6"/>
    <w:rsid w:val="008E3224"/>
    <w:rsid w:val="008E3EAA"/>
    <w:rsid w:val="008E554E"/>
    <w:rsid w:val="008E5BC3"/>
    <w:rsid w:val="008E7D7B"/>
    <w:rsid w:val="008F0083"/>
    <w:rsid w:val="008F0295"/>
    <w:rsid w:val="008F0404"/>
    <w:rsid w:val="008F1A68"/>
    <w:rsid w:val="008F1C0F"/>
    <w:rsid w:val="008F2627"/>
    <w:rsid w:val="008F2764"/>
    <w:rsid w:val="008F428B"/>
    <w:rsid w:val="008F4311"/>
    <w:rsid w:val="008F49B9"/>
    <w:rsid w:val="008F4DE5"/>
    <w:rsid w:val="008F5420"/>
    <w:rsid w:val="008F678C"/>
    <w:rsid w:val="008F67A8"/>
    <w:rsid w:val="008F67B9"/>
    <w:rsid w:val="008F6ADF"/>
    <w:rsid w:val="00900063"/>
    <w:rsid w:val="009001A0"/>
    <w:rsid w:val="00900703"/>
    <w:rsid w:val="00900851"/>
    <w:rsid w:val="00900900"/>
    <w:rsid w:val="009013E8"/>
    <w:rsid w:val="009019D1"/>
    <w:rsid w:val="009026B6"/>
    <w:rsid w:val="00902892"/>
    <w:rsid w:val="009045D0"/>
    <w:rsid w:val="0090497B"/>
    <w:rsid w:val="00905410"/>
    <w:rsid w:val="009054CF"/>
    <w:rsid w:val="00906712"/>
    <w:rsid w:val="009078D5"/>
    <w:rsid w:val="00907C27"/>
    <w:rsid w:val="00907D38"/>
    <w:rsid w:val="00910739"/>
    <w:rsid w:val="00910B7D"/>
    <w:rsid w:val="00910EDC"/>
    <w:rsid w:val="00911292"/>
    <w:rsid w:val="0091171C"/>
    <w:rsid w:val="009129E0"/>
    <w:rsid w:val="00912AC2"/>
    <w:rsid w:val="0091354F"/>
    <w:rsid w:val="00914158"/>
    <w:rsid w:val="0091543B"/>
    <w:rsid w:val="00915B39"/>
    <w:rsid w:val="00915C17"/>
    <w:rsid w:val="00915DB0"/>
    <w:rsid w:val="009162DD"/>
    <w:rsid w:val="00916686"/>
    <w:rsid w:val="00917B01"/>
    <w:rsid w:val="00920D9F"/>
    <w:rsid w:val="00922807"/>
    <w:rsid w:val="00922E6C"/>
    <w:rsid w:val="00922F15"/>
    <w:rsid w:val="009233C4"/>
    <w:rsid w:val="009234B3"/>
    <w:rsid w:val="0092351A"/>
    <w:rsid w:val="00923BD6"/>
    <w:rsid w:val="00923ED2"/>
    <w:rsid w:val="0092459C"/>
    <w:rsid w:val="009246D7"/>
    <w:rsid w:val="00924FC6"/>
    <w:rsid w:val="00925060"/>
    <w:rsid w:val="009255AE"/>
    <w:rsid w:val="0092589E"/>
    <w:rsid w:val="0092624B"/>
    <w:rsid w:val="00926FE9"/>
    <w:rsid w:val="009273DB"/>
    <w:rsid w:val="00927EAF"/>
    <w:rsid w:val="00930FC3"/>
    <w:rsid w:val="0093111F"/>
    <w:rsid w:val="00931532"/>
    <w:rsid w:val="009321D7"/>
    <w:rsid w:val="009322AE"/>
    <w:rsid w:val="009333D6"/>
    <w:rsid w:val="00933712"/>
    <w:rsid w:val="009339F1"/>
    <w:rsid w:val="00933AC7"/>
    <w:rsid w:val="00933E84"/>
    <w:rsid w:val="009345E5"/>
    <w:rsid w:val="00934921"/>
    <w:rsid w:val="00934A9A"/>
    <w:rsid w:val="00934FD9"/>
    <w:rsid w:val="00935754"/>
    <w:rsid w:val="00937BAE"/>
    <w:rsid w:val="00937D78"/>
    <w:rsid w:val="00940038"/>
    <w:rsid w:val="009409F3"/>
    <w:rsid w:val="00941B4A"/>
    <w:rsid w:val="0094205D"/>
    <w:rsid w:val="0094356D"/>
    <w:rsid w:val="00944498"/>
    <w:rsid w:val="009450DF"/>
    <w:rsid w:val="0094538F"/>
    <w:rsid w:val="00945503"/>
    <w:rsid w:val="00945C44"/>
    <w:rsid w:val="0094697C"/>
    <w:rsid w:val="00946A76"/>
    <w:rsid w:val="00946E4F"/>
    <w:rsid w:val="0094751B"/>
    <w:rsid w:val="0094759E"/>
    <w:rsid w:val="00950F5B"/>
    <w:rsid w:val="009518D4"/>
    <w:rsid w:val="00952368"/>
    <w:rsid w:val="009532D8"/>
    <w:rsid w:val="00953E94"/>
    <w:rsid w:val="0095529B"/>
    <w:rsid w:val="0095594B"/>
    <w:rsid w:val="00956222"/>
    <w:rsid w:val="00956405"/>
    <w:rsid w:val="0095739F"/>
    <w:rsid w:val="00957B59"/>
    <w:rsid w:val="00957DE4"/>
    <w:rsid w:val="00961382"/>
    <w:rsid w:val="00961F8C"/>
    <w:rsid w:val="009622A1"/>
    <w:rsid w:val="00963444"/>
    <w:rsid w:val="009638FB"/>
    <w:rsid w:val="00965C70"/>
    <w:rsid w:val="00966284"/>
    <w:rsid w:val="00966A62"/>
    <w:rsid w:val="00966ECB"/>
    <w:rsid w:val="0096733E"/>
    <w:rsid w:val="00967682"/>
    <w:rsid w:val="009677CB"/>
    <w:rsid w:val="00967AE6"/>
    <w:rsid w:val="0097004A"/>
    <w:rsid w:val="00970177"/>
    <w:rsid w:val="0097057E"/>
    <w:rsid w:val="00970BFD"/>
    <w:rsid w:val="00971444"/>
    <w:rsid w:val="009716D5"/>
    <w:rsid w:val="009719C4"/>
    <w:rsid w:val="00971DBD"/>
    <w:rsid w:val="00972740"/>
    <w:rsid w:val="009735F2"/>
    <w:rsid w:val="0097360F"/>
    <w:rsid w:val="009760FC"/>
    <w:rsid w:val="00976BBA"/>
    <w:rsid w:val="0097766A"/>
    <w:rsid w:val="00977AAB"/>
    <w:rsid w:val="00980F74"/>
    <w:rsid w:val="009817BA"/>
    <w:rsid w:val="00982E0F"/>
    <w:rsid w:val="00983893"/>
    <w:rsid w:val="00984362"/>
    <w:rsid w:val="00984FCD"/>
    <w:rsid w:val="00985AF4"/>
    <w:rsid w:val="00985E86"/>
    <w:rsid w:val="009868B5"/>
    <w:rsid w:val="00986992"/>
    <w:rsid w:val="00986C90"/>
    <w:rsid w:val="00987470"/>
    <w:rsid w:val="00987BA7"/>
    <w:rsid w:val="00990128"/>
    <w:rsid w:val="009909AA"/>
    <w:rsid w:val="00990B3A"/>
    <w:rsid w:val="00991743"/>
    <w:rsid w:val="0099178D"/>
    <w:rsid w:val="009919ED"/>
    <w:rsid w:val="00991AD4"/>
    <w:rsid w:val="00992E9F"/>
    <w:rsid w:val="00993DC8"/>
    <w:rsid w:val="00994738"/>
    <w:rsid w:val="009953A2"/>
    <w:rsid w:val="0099552E"/>
    <w:rsid w:val="0099573F"/>
    <w:rsid w:val="00996E03"/>
    <w:rsid w:val="00997259"/>
    <w:rsid w:val="00997628"/>
    <w:rsid w:val="00997B5A"/>
    <w:rsid w:val="009A007D"/>
    <w:rsid w:val="009A17B2"/>
    <w:rsid w:val="009A1ABF"/>
    <w:rsid w:val="009A3E92"/>
    <w:rsid w:val="009A48B2"/>
    <w:rsid w:val="009A4B9D"/>
    <w:rsid w:val="009A5DE3"/>
    <w:rsid w:val="009A60A3"/>
    <w:rsid w:val="009A60D0"/>
    <w:rsid w:val="009B0443"/>
    <w:rsid w:val="009B1274"/>
    <w:rsid w:val="009B23F0"/>
    <w:rsid w:val="009B3054"/>
    <w:rsid w:val="009B3B62"/>
    <w:rsid w:val="009B419A"/>
    <w:rsid w:val="009B480A"/>
    <w:rsid w:val="009B4BD8"/>
    <w:rsid w:val="009B50B4"/>
    <w:rsid w:val="009B5258"/>
    <w:rsid w:val="009B5461"/>
    <w:rsid w:val="009B5EC0"/>
    <w:rsid w:val="009B6E17"/>
    <w:rsid w:val="009B6F3F"/>
    <w:rsid w:val="009B7ACB"/>
    <w:rsid w:val="009B7D43"/>
    <w:rsid w:val="009C03EB"/>
    <w:rsid w:val="009C0613"/>
    <w:rsid w:val="009C0659"/>
    <w:rsid w:val="009C1009"/>
    <w:rsid w:val="009C2566"/>
    <w:rsid w:val="009C5A65"/>
    <w:rsid w:val="009C6667"/>
    <w:rsid w:val="009C6DAF"/>
    <w:rsid w:val="009C6F34"/>
    <w:rsid w:val="009C6FB4"/>
    <w:rsid w:val="009C7DE2"/>
    <w:rsid w:val="009D0495"/>
    <w:rsid w:val="009D094D"/>
    <w:rsid w:val="009D100A"/>
    <w:rsid w:val="009D116B"/>
    <w:rsid w:val="009D12DD"/>
    <w:rsid w:val="009D13F1"/>
    <w:rsid w:val="009D1929"/>
    <w:rsid w:val="009D2149"/>
    <w:rsid w:val="009D218D"/>
    <w:rsid w:val="009D22C7"/>
    <w:rsid w:val="009D3179"/>
    <w:rsid w:val="009D346B"/>
    <w:rsid w:val="009D3C99"/>
    <w:rsid w:val="009D3D4A"/>
    <w:rsid w:val="009D3E70"/>
    <w:rsid w:val="009D4C74"/>
    <w:rsid w:val="009D51A6"/>
    <w:rsid w:val="009D5447"/>
    <w:rsid w:val="009D5BEF"/>
    <w:rsid w:val="009D5C46"/>
    <w:rsid w:val="009D5D94"/>
    <w:rsid w:val="009D642C"/>
    <w:rsid w:val="009D6846"/>
    <w:rsid w:val="009D6FD8"/>
    <w:rsid w:val="009D7D22"/>
    <w:rsid w:val="009E02BD"/>
    <w:rsid w:val="009E0EBA"/>
    <w:rsid w:val="009E1061"/>
    <w:rsid w:val="009E11FE"/>
    <w:rsid w:val="009E1576"/>
    <w:rsid w:val="009E3464"/>
    <w:rsid w:val="009E4546"/>
    <w:rsid w:val="009E5154"/>
    <w:rsid w:val="009E57BB"/>
    <w:rsid w:val="009E5958"/>
    <w:rsid w:val="009E5CD3"/>
    <w:rsid w:val="009E5E0B"/>
    <w:rsid w:val="009E7586"/>
    <w:rsid w:val="009F0958"/>
    <w:rsid w:val="009F0A66"/>
    <w:rsid w:val="009F1481"/>
    <w:rsid w:val="009F4F73"/>
    <w:rsid w:val="009F4FE0"/>
    <w:rsid w:val="009F63E4"/>
    <w:rsid w:val="009F65BA"/>
    <w:rsid w:val="009F6982"/>
    <w:rsid w:val="009F6BE4"/>
    <w:rsid w:val="009F70FD"/>
    <w:rsid w:val="009F716F"/>
    <w:rsid w:val="00A008E9"/>
    <w:rsid w:val="00A02E7A"/>
    <w:rsid w:val="00A0389F"/>
    <w:rsid w:val="00A03AA4"/>
    <w:rsid w:val="00A03F4F"/>
    <w:rsid w:val="00A04338"/>
    <w:rsid w:val="00A0449D"/>
    <w:rsid w:val="00A056C8"/>
    <w:rsid w:val="00A05A74"/>
    <w:rsid w:val="00A05DCE"/>
    <w:rsid w:val="00A064EE"/>
    <w:rsid w:val="00A06D20"/>
    <w:rsid w:val="00A06D45"/>
    <w:rsid w:val="00A06E04"/>
    <w:rsid w:val="00A07327"/>
    <w:rsid w:val="00A07FDA"/>
    <w:rsid w:val="00A115DC"/>
    <w:rsid w:val="00A122F6"/>
    <w:rsid w:val="00A128B4"/>
    <w:rsid w:val="00A12A93"/>
    <w:rsid w:val="00A12D50"/>
    <w:rsid w:val="00A1334D"/>
    <w:rsid w:val="00A14290"/>
    <w:rsid w:val="00A148C7"/>
    <w:rsid w:val="00A148D9"/>
    <w:rsid w:val="00A15011"/>
    <w:rsid w:val="00A15124"/>
    <w:rsid w:val="00A15742"/>
    <w:rsid w:val="00A15CDB"/>
    <w:rsid w:val="00A16443"/>
    <w:rsid w:val="00A16B93"/>
    <w:rsid w:val="00A16DFB"/>
    <w:rsid w:val="00A1785F"/>
    <w:rsid w:val="00A17A11"/>
    <w:rsid w:val="00A21237"/>
    <w:rsid w:val="00A2135B"/>
    <w:rsid w:val="00A215DD"/>
    <w:rsid w:val="00A21880"/>
    <w:rsid w:val="00A21A06"/>
    <w:rsid w:val="00A224D3"/>
    <w:rsid w:val="00A22C1F"/>
    <w:rsid w:val="00A238AC"/>
    <w:rsid w:val="00A24032"/>
    <w:rsid w:val="00A24F9D"/>
    <w:rsid w:val="00A27264"/>
    <w:rsid w:val="00A303DD"/>
    <w:rsid w:val="00A3060E"/>
    <w:rsid w:val="00A30AC5"/>
    <w:rsid w:val="00A32411"/>
    <w:rsid w:val="00A332BB"/>
    <w:rsid w:val="00A34AFD"/>
    <w:rsid w:val="00A35157"/>
    <w:rsid w:val="00A35442"/>
    <w:rsid w:val="00A35E12"/>
    <w:rsid w:val="00A35F6B"/>
    <w:rsid w:val="00A36368"/>
    <w:rsid w:val="00A36B43"/>
    <w:rsid w:val="00A416C9"/>
    <w:rsid w:val="00A424B4"/>
    <w:rsid w:val="00A435D4"/>
    <w:rsid w:val="00A43731"/>
    <w:rsid w:val="00A4383C"/>
    <w:rsid w:val="00A43BBB"/>
    <w:rsid w:val="00A43DBD"/>
    <w:rsid w:val="00A44814"/>
    <w:rsid w:val="00A44BBF"/>
    <w:rsid w:val="00A44FF5"/>
    <w:rsid w:val="00A458E9"/>
    <w:rsid w:val="00A464AA"/>
    <w:rsid w:val="00A4788E"/>
    <w:rsid w:val="00A47C37"/>
    <w:rsid w:val="00A5029F"/>
    <w:rsid w:val="00A51437"/>
    <w:rsid w:val="00A5345F"/>
    <w:rsid w:val="00A5388F"/>
    <w:rsid w:val="00A54F25"/>
    <w:rsid w:val="00A55090"/>
    <w:rsid w:val="00A5671D"/>
    <w:rsid w:val="00A567AA"/>
    <w:rsid w:val="00A5736C"/>
    <w:rsid w:val="00A57AEF"/>
    <w:rsid w:val="00A57D4E"/>
    <w:rsid w:val="00A619F7"/>
    <w:rsid w:val="00A61A61"/>
    <w:rsid w:val="00A61FFA"/>
    <w:rsid w:val="00A6265E"/>
    <w:rsid w:val="00A62776"/>
    <w:rsid w:val="00A64647"/>
    <w:rsid w:val="00A6555A"/>
    <w:rsid w:val="00A6563D"/>
    <w:rsid w:val="00A663AF"/>
    <w:rsid w:val="00A66B13"/>
    <w:rsid w:val="00A678BE"/>
    <w:rsid w:val="00A678DA"/>
    <w:rsid w:val="00A6799B"/>
    <w:rsid w:val="00A70201"/>
    <w:rsid w:val="00A71446"/>
    <w:rsid w:val="00A72DC7"/>
    <w:rsid w:val="00A73DEE"/>
    <w:rsid w:val="00A7444C"/>
    <w:rsid w:val="00A74695"/>
    <w:rsid w:val="00A747F6"/>
    <w:rsid w:val="00A74EAD"/>
    <w:rsid w:val="00A7642B"/>
    <w:rsid w:val="00A77057"/>
    <w:rsid w:val="00A77BE7"/>
    <w:rsid w:val="00A80470"/>
    <w:rsid w:val="00A80DDD"/>
    <w:rsid w:val="00A81418"/>
    <w:rsid w:val="00A8230B"/>
    <w:rsid w:val="00A82592"/>
    <w:rsid w:val="00A82996"/>
    <w:rsid w:val="00A8333D"/>
    <w:rsid w:val="00A8344B"/>
    <w:rsid w:val="00A83796"/>
    <w:rsid w:val="00A84513"/>
    <w:rsid w:val="00A84C7E"/>
    <w:rsid w:val="00A85362"/>
    <w:rsid w:val="00A85409"/>
    <w:rsid w:val="00A85AD2"/>
    <w:rsid w:val="00A86AE3"/>
    <w:rsid w:val="00A87C65"/>
    <w:rsid w:val="00A90163"/>
    <w:rsid w:val="00A90499"/>
    <w:rsid w:val="00A91230"/>
    <w:rsid w:val="00A927AA"/>
    <w:rsid w:val="00A927D1"/>
    <w:rsid w:val="00A92852"/>
    <w:rsid w:val="00A933B6"/>
    <w:rsid w:val="00A943E8"/>
    <w:rsid w:val="00A9467F"/>
    <w:rsid w:val="00A9481D"/>
    <w:rsid w:val="00A94A7E"/>
    <w:rsid w:val="00A95BDB"/>
    <w:rsid w:val="00A95CD8"/>
    <w:rsid w:val="00A95FEB"/>
    <w:rsid w:val="00A95FF9"/>
    <w:rsid w:val="00A96A9D"/>
    <w:rsid w:val="00A9759E"/>
    <w:rsid w:val="00A9795F"/>
    <w:rsid w:val="00AA069C"/>
    <w:rsid w:val="00AA0F9E"/>
    <w:rsid w:val="00AA105C"/>
    <w:rsid w:val="00AA122E"/>
    <w:rsid w:val="00AA167A"/>
    <w:rsid w:val="00AA1984"/>
    <w:rsid w:val="00AA1EAC"/>
    <w:rsid w:val="00AA2A2C"/>
    <w:rsid w:val="00AA2C8F"/>
    <w:rsid w:val="00AA36CD"/>
    <w:rsid w:val="00AA3CDD"/>
    <w:rsid w:val="00AA4186"/>
    <w:rsid w:val="00AA4EF9"/>
    <w:rsid w:val="00AA5AE8"/>
    <w:rsid w:val="00AA62D0"/>
    <w:rsid w:val="00AA65DE"/>
    <w:rsid w:val="00AA6639"/>
    <w:rsid w:val="00AA7256"/>
    <w:rsid w:val="00AB026A"/>
    <w:rsid w:val="00AB09CC"/>
    <w:rsid w:val="00AB0A3C"/>
    <w:rsid w:val="00AB0D34"/>
    <w:rsid w:val="00AB1460"/>
    <w:rsid w:val="00AB18CD"/>
    <w:rsid w:val="00AB4FC7"/>
    <w:rsid w:val="00AB563B"/>
    <w:rsid w:val="00AB5C58"/>
    <w:rsid w:val="00AB623F"/>
    <w:rsid w:val="00AB67DE"/>
    <w:rsid w:val="00AB74C1"/>
    <w:rsid w:val="00AB7BB9"/>
    <w:rsid w:val="00AC096D"/>
    <w:rsid w:val="00AC1087"/>
    <w:rsid w:val="00AC1138"/>
    <w:rsid w:val="00AC1B9B"/>
    <w:rsid w:val="00AC2348"/>
    <w:rsid w:val="00AC2B56"/>
    <w:rsid w:val="00AC3A8B"/>
    <w:rsid w:val="00AC3EF4"/>
    <w:rsid w:val="00AC410D"/>
    <w:rsid w:val="00AC441D"/>
    <w:rsid w:val="00AC4C6B"/>
    <w:rsid w:val="00AC4FEC"/>
    <w:rsid w:val="00AC506C"/>
    <w:rsid w:val="00AC7B39"/>
    <w:rsid w:val="00AC7D9D"/>
    <w:rsid w:val="00AD01BB"/>
    <w:rsid w:val="00AD022C"/>
    <w:rsid w:val="00AD0314"/>
    <w:rsid w:val="00AD1124"/>
    <w:rsid w:val="00AD20F4"/>
    <w:rsid w:val="00AD2B28"/>
    <w:rsid w:val="00AD482A"/>
    <w:rsid w:val="00AD4E5D"/>
    <w:rsid w:val="00AD53F0"/>
    <w:rsid w:val="00AD540C"/>
    <w:rsid w:val="00AD7F4C"/>
    <w:rsid w:val="00AE07F3"/>
    <w:rsid w:val="00AE09A5"/>
    <w:rsid w:val="00AE0F88"/>
    <w:rsid w:val="00AE228A"/>
    <w:rsid w:val="00AE2340"/>
    <w:rsid w:val="00AE50ED"/>
    <w:rsid w:val="00AE567C"/>
    <w:rsid w:val="00AE575A"/>
    <w:rsid w:val="00AE610B"/>
    <w:rsid w:val="00AE61E0"/>
    <w:rsid w:val="00AE6733"/>
    <w:rsid w:val="00AE6C79"/>
    <w:rsid w:val="00AE79F3"/>
    <w:rsid w:val="00AF108C"/>
    <w:rsid w:val="00AF1159"/>
    <w:rsid w:val="00AF162D"/>
    <w:rsid w:val="00AF2311"/>
    <w:rsid w:val="00AF23D1"/>
    <w:rsid w:val="00AF2675"/>
    <w:rsid w:val="00AF388E"/>
    <w:rsid w:val="00AF41C6"/>
    <w:rsid w:val="00AF4435"/>
    <w:rsid w:val="00AF49E1"/>
    <w:rsid w:val="00AF68CA"/>
    <w:rsid w:val="00AF6C4D"/>
    <w:rsid w:val="00AF6F00"/>
    <w:rsid w:val="00AF79DF"/>
    <w:rsid w:val="00B00A50"/>
    <w:rsid w:val="00B00AE3"/>
    <w:rsid w:val="00B00BD9"/>
    <w:rsid w:val="00B01758"/>
    <w:rsid w:val="00B01A0C"/>
    <w:rsid w:val="00B01E81"/>
    <w:rsid w:val="00B02422"/>
    <w:rsid w:val="00B02B54"/>
    <w:rsid w:val="00B03224"/>
    <w:rsid w:val="00B06559"/>
    <w:rsid w:val="00B06861"/>
    <w:rsid w:val="00B06B99"/>
    <w:rsid w:val="00B104E9"/>
    <w:rsid w:val="00B10FA1"/>
    <w:rsid w:val="00B11D10"/>
    <w:rsid w:val="00B11F29"/>
    <w:rsid w:val="00B12465"/>
    <w:rsid w:val="00B126AB"/>
    <w:rsid w:val="00B127D7"/>
    <w:rsid w:val="00B12CE2"/>
    <w:rsid w:val="00B12CFE"/>
    <w:rsid w:val="00B132E5"/>
    <w:rsid w:val="00B13A4B"/>
    <w:rsid w:val="00B1437F"/>
    <w:rsid w:val="00B14C07"/>
    <w:rsid w:val="00B14CA2"/>
    <w:rsid w:val="00B14D72"/>
    <w:rsid w:val="00B14E7F"/>
    <w:rsid w:val="00B163F1"/>
    <w:rsid w:val="00B169EA"/>
    <w:rsid w:val="00B1736B"/>
    <w:rsid w:val="00B1788C"/>
    <w:rsid w:val="00B179E3"/>
    <w:rsid w:val="00B17C4B"/>
    <w:rsid w:val="00B17E47"/>
    <w:rsid w:val="00B20097"/>
    <w:rsid w:val="00B20383"/>
    <w:rsid w:val="00B2147C"/>
    <w:rsid w:val="00B21651"/>
    <w:rsid w:val="00B2236D"/>
    <w:rsid w:val="00B223AC"/>
    <w:rsid w:val="00B23EC1"/>
    <w:rsid w:val="00B246F8"/>
    <w:rsid w:val="00B24BC8"/>
    <w:rsid w:val="00B24EBD"/>
    <w:rsid w:val="00B25BF0"/>
    <w:rsid w:val="00B25BF7"/>
    <w:rsid w:val="00B26120"/>
    <w:rsid w:val="00B26357"/>
    <w:rsid w:val="00B26A27"/>
    <w:rsid w:val="00B26C21"/>
    <w:rsid w:val="00B302D1"/>
    <w:rsid w:val="00B30365"/>
    <w:rsid w:val="00B306FC"/>
    <w:rsid w:val="00B309F6"/>
    <w:rsid w:val="00B31F37"/>
    <w:rsid w:val="00B3221D"/>
    <w:rsid w:val="00B3426A"/>
    <w:rsid w:val="00B348E2"/>
    <w:rsid w:val="00B349DC"/>
    <w:rsid w:val="00B34B62"/>
    <w:rsid w:val="00B35F32"/>
    <w:rsid w:val="00B36086"/>
    <w:rsid w:val="00B360E8"/>
    <w:rsid w:val="00B36B61"/>
    <w:rsid w:val="00B37A3D"/>
    <w:rsid w:val="00B40B43"/>
    <w:rsid w:val="00B42142"/>
    <w:rsid w:val="00B43711"/>
    <w:rsid w:val="00B438FD"/>
    <w:rsid w:val="00B43BF7"/>
    <w:rsid w:val="00B43FC4"/>
    <w:rsid w:val="00B44953"/>
    <w:rsid w:val="00B45309"/>
    <w:rsid w:val="00B45B34"/>
    <w:rsid w:val="00B45B40"/>
    <w:rsid w:val="00B47147"/>
    <w:rsid w:val="00B472B8"/>
    <w:rsid w:val="00B4735E"/>
    <w:rsid w:val="00B475A8"/>
    <w:rsid w:val="00B509E7"/>
    <w:rsid w:val="00B5322E"/>
    <w:rsid w:val="00B5468B"/>
    <w:rsid w:val="00B559FA"/>
    <w:rsid w:val="00B55BEE"/>
    <w:rsid w:val="00B56133"/>
    <w:rsid w:val="00B577BE"/>
    <w:rsid w:val="00B57A0F"/>
    <w:rsid w:val="00B6007C"/>
    <w:rsid w:val="00B60397"/>
    <w:rsid w:val="00B60867"/>
    <w:rsid w:val="00B609B7"/>
    <w:rsid w:val="00B61A78"/>
    <w:rsid w:val="00B6214D"/>
    <w:rsid w:val="00B62921"/>
    <w:rsid w:val="00B62C53"/>
    <w:rsid w:val="00B63A2D"/>
    <w:rsid w:val="00B6423B"/>
    <w:rsid w:val="00B6429D"/>
    <w:rsid w:val="00B64439"/>
    <w:rsid w:val="00B64689"/>
    <w:rsid w:val="00B64CA6"/>
    <w:rsid w:val="00B650DB"/>
    <w:rsid w:val="00B651CA"/>
    <w:rsid w:val="00B652C8"/>
    <w:rsid w:val="00B657C3"/>
    <w:rsid w:val="00B6580A"/>
    <w:rsid w:val="00B66EE9"/>
    <w:rsid w:val="00B66F87"/>
    <w:rsid w:val="00B66FD1"/>
    <w:rsid w:val="00B67DD6"/>
    <w:rsid w:val="00B704AC"/>
    <w:rsid w:val="00B72682"/>
    <w:rsid w:val="00B7371A"/>
    <w:rsid w:val="00B73B83"/>
    <w:rsid w:val="00B74077"/>
    <w:rsid w:val="00B74682"/>
    <w:rsid w:val="00B767F4"/>
    <w:rsid w:val="00B76F6C"/>
    <w:rsid w:val="00B772C1"/>
    <w:rsid w:val="00B77961"/>
    <w:rsid w:val="00B77D55"/>
    <w:rsid w:val="00B80E51"/>
    <w:rsid w:val="00B819C5"/>
    <w:rsid w:val="00B81DE5"/>
    <w:rsid w:val="00B81DEE"/>
    <w:rsid w:val="00B82364"/>
    <w:rsid w:val="00B82C13"/>
    <w:rsid w:val="00B82DDF"/>
    <w:rsid w:val="00B833E6"/>
    <w:rsid w:val="00B83945"/>
    <w:rsid w:val="00B84107"/>
    <w:rsid w:val="00B8506A"/>
    <w:rsid w:val="00B85686"/>
    <w:rsid w:val="00B85D15"/>
    <w:rsid w:val="00B86191"/>
    <w:rsid w:val="00B86374"/>
    <w:rsid w:val="00B868AD"/>
    <w:rsid w:val="00B8724C"/>
    <w:rsid w:val="00B9089A"/>
    <w:rsid w:val="00B9091E"/>
    <w:rsid w:val="00B90C30"/>
    <w:rsid w:val="00B90C90"/>
    <w:rsid w:val="00B90E95"/>
    <w:rsid w:val="00B9198A"/>
    <w:rsid w:val="00B92351"/>
    <w:rsid w:val="00B92A72"/>
    <w:rsid w:val="00B939D9"/>
    <w:rsid w:val="00B94278"/>
    <w:rsid w:val="00B946D2"/>
    <w:rsid w:val="00B95F06"/>
    <w:rsid w:val="00B96928"/>
    <w:rsid w:val="00BA0E91"/>
    <w:rsid w:val="00BA1238"/>
    <w:rsid w:val="00BA1508"/>
    <w:rsid w:val="00BA18E1"/>
    <w:rsid w:val="00BA1C35"/>
    <w:rsid w:val="00BA1C9C"/>
    <w:rsid w:val="00BA2776"/>
    <w:rsid w:val="00BA2D40"/>
    <w:rsid w:val="00BA3B27"/>
    <w:rsid w:val="00BA3C0D"/>
    <w:rsid w:val="00BA543E"/>
    <w:rsid w:val="00BA601B"/>
    <w:rsid w:val="00BA6239"/>
    <w:rsid w:val="00BA6293"/>
    <w:rsid w:val="00BA633E"/>
    <w:rsid w:val="00BA665F"/>
    <w:rsid w:val="00BA6AEB"/>
    <w:rsid w:val="00BA6D49"/>
    <w:rsid w:val="00BA7A60"/>
    <w:rsid w:val="00BA7B00"/>
    <w:rsid w:val="00BA7BE5"/>
    <w:rsid w:val="00BB03AF"/>
    <w:rsid w:val="00BB053C"/>
    <w:rsid w:val="00BB094E"/>
    <w:rsid w:val="00BB15BB"/>
    <w:rsid w:val="00BB1A5B"/>
    <w:rsid w:val="00BB2109"/>
    <w:rsid w:val="00BB29C5"/>
    <w:rsid w:val="00BB29C9"/>
    <w:rsid w:val="00BB3669"/>
    <w:rsid w:val="00BB4B5E"/>
    <w:rsid w:val="00BB4EE6"/>
    <w:rsid w:val="00BB5534"/>
    <w:rsid w:val="00BB6294"/>
    <w:rsid w:val="00BB6790"/>
    <w:rsid w:val="00BB6A11"/>
    <w:rsid w:val="00BB7904"/>
    <w:rsid w:val="00BB7F91"/>
    <w:rsid w:val="00BC1E03"/>
    <w:rsid w:val="00BC2B96"/>
    <w:rsid w:val="00BC2DD5"/>
    <w:rsid w:val="00BC2E54"/>
    <w:rsid w:val="00BC3FBD"/>
    <w:rsid w:val="00BC46BF"/>
    <w:rsid w:val="00BC4B5C"/>
    <w:rsid w:val="00BC4C60"/>
    <w:rsid w:val="00BC4ECB"/>
    <w:rsid w:val="00BC5C74"/>
    <w:rsid w:val="00BC5ED3"/>
    <w:rsid w:val="00BC5F18"/>
    <w:rsid w:val="00BC72FF"/>
    <w:rsid w:val="00BC741A"/>
    <w:rsid w:val="00BD01F6"/>
    <w:rsid w:val="00BD02AD"/>
    <w:rsid w:val="00BD0732"/>
    <w:rsid w:val="00BD1DDF"/>
    <w:rsid w:val="00BD25B1"/>
    <w:rsid w:val="00BD36DA"/>
    <w:rsid w:val="00BD3D8E"/>
    <w:rsid w:val="00BD4175"/>
    <w:rsid w:val="00BD4369"/>
    <w:rsid w:val="00BD4A35"/>
    <w:rsid w:val="00BD509A"/>
    <w:rsid w:val="00BD5275"/>
    <w:rsid w:val="00BD53B0"/>
    <w:rsid w:val="00BD5738"/>
    <w:rsid w:val="00BD6143"/>
    <w:rsid w:val="00BD6435"/>
    <w:rsid w:val="00BD68FA"/>
    <w:rsid w:val="00BD71E4"/>
    <w:rsid w:val="00BD7551"/>
    <w:rsid w:val="00BE090B"/>
    <w:rsid w:val="00BE09C7"/>
    <w:rsid w:val="00BE0E25"/>
    <w:rsid w:val="00BE1010"/>
    <w:rsid w:val="00BE21B1"/>
    <w:rsid w:val="00BE276B"/>
    <w:rsid w:val="00BE279E"/>
    <w:rsid w:val="00BE3524"/>
    <w:rsid w:val="00BE4A8E"/>
    <w:rsid w:val="00BE4EEF"/>
    <w:rsid w:val="00BE51D7"/>
    <w:rsid w:val="00BE58CE"/>
    <w:rsid w:val="00BE5FD6"/>
    <w:rsid w:val="00BE6930"/>
    <w:rsid w:val="00BE72E3"/>
    <w:rsid w:val="00BF048D"/>
    <w:rsid w:val="00BF057D"/>
    <w:rsid w:val="00BF0632"/>
    <w:rsid w:val="00BF07B7"/>
    <w:rsid w:val="00BF0C0C"/>
    <w:rsid w:val="00BF34C5"/>
    <w:rsid w:val="00BF35A6"/>
    <w:rsid w:val="00BF39C8"/>
    <w:rsid w:val="00BF4399"/>
    <w:rsid w:val="00BF49ED"/>
    <w:rsid w:val="00BF4AF4"/>
    <w:rsid w:val="00BF4F1F"/>
    <w:rsid w:val="00BF53FF"/>
    <w:rsid w:val="00BF583E"/>
    <w:rsid w:val="00BF6D78"/>
    <w:rsid w:val="00BF75E1"/>
    <w:rsid w:val="00BF7742"/>
    <w:rsid w:val="00C00112"/>
    <w:rsid w:val="00C0102D"/>
    <w:rsid w:val="00C01EB8"/>
    <w:rsid w:val="00C022FD"/>
    <w:rsid w:val="00C023BB"/>
    <w:rsid w:val="00C02614"/>
    <w:rsid w:val="00C051F3"/>
    <w:rsid w:val="00C05419"/>
    <w:rsid w:val="00C05CB8"/>
    <w:rsid w:val="00C06AD7"/>
    <w:rsid w:val="00C06C5A"/>
    <w:rsid w:val="00C06FE8"/>
    <w:rsid w:val="00C0776E"/>
    <w:rsid w:val="00C10808"/>
    <w:rsid w:val="00C117D3"/>
    <w:rsid w:val="00C11848"/>
    <w:rsid w:val="00C11A7A"/>
    <w:rsid w:val="00C11C8D"/>
    <w:rsid w:val="00C11F27"/>
    <w:rsid w:val="00C1212A"/>
    <w:rsid w:val="00C12996"/>
    <w:rsid w:val="00C12C01"/>
    <w:rsid w:val="00C12E0A"/>
    <w:rsid w:val="00C13BA0"/>
    <w:rsid w:val="00C13DC7"/>
    <w:rsid w:val="00C13E32"/>
    <w:rsid w:val="00C141A5"/>
    <w:rsid w:val="00C15738"/>
    <w:rsid w:val="00C15B2E"/>
    <w:rsid w:val="00C173BA"/>
    <w:rsid w:val="00C17E07"/>
    <w:rsid w:val="00C2031B"/>
    <w:rsid w:val="00C22E67"/>
    <w:rsid w:val="00C2374A"/>
    <w:rsid w:val="00C244AD"/>
    <w:rsid w:val="00C247D9"/>
    <w:rsid w:val="00C26676"/>
    <w:rsid w:val="00C2704D"/>
    <w:rsid w:val="00C30653"/>
    <w:rsid w:val="00C308C4"/>
    <w:rsid w:val="00C30A3C"/>
    <w:rsid w:val="00C30B14"/>
    <w:rsid w:val="00C3138B"/>
    <w:rsid w:val="00C31466"/>
    <w:rsid w:val="00C31926"/>
    <w:rsid w:val="00C31CA3"/>
    <w:rsid w:val="00C31CE9"/>
    <w:rsid w:val="00C324F8"/>
    <w:rsid w:val="00C32503"/>
    <w:rsid w:val="00C3299D"/>
    <w:rsid w:val="00C32E0A"/>
    <w:rsid w:val="00C33371"/>
    <w:rsid w:val="00C338D8"/>
    <w:rsid w:val="00C33BD3"/>
    <w:rsid w:val="00C3579D"/>
    <w:rsid w:val="00C36703"/>
    <w:rsid w:val="00C36E9B"/>
    <w:rsid w:val="00C3785F"/>
    <w:rsid w:val="00C400EE"/>
    <w:rsid w:val="00C4026C"/>
    <w:rsid w:val="00C402D8"/>
    <w:rsid w:val="00C4031B"/>
    <w:rsid w:val="00C40816"/>
    <w:rsid w:val="00C40C9B"/>
    <w:rsid w:val="00C414D2"/>
    <w:rsid w:val="00C41BEB"/>
    <w:rsid w:val="00C42036"/>
    <w:rsid w:val="00C428FE"/>
    <w:rsid w:val="00C43451"/>
    <w:rsid w:val="00C43524"/>
    <w:rsid w:val="00C43EC6"/>
    <w:rsid w:val="00C43F88"/>
    <w:rsid w:val="00C44323"/>
    <w:rsid w:val="00C460C5"/>
    <w:rsid w:val="00C46746"/>
    <w:rsid w:val="00C475D6"/>
    <w:rsid w:val="00C501DA"/>
    <w:rsid w:val="00C50412"/>
    <w:rsid w:val="00C514CA"/>
    <w:rsid w:val="00C51B0C"/>
    <w:rsid w:val="00C52788"/>
    <w:rsid w:val="00C52A06"/>
    <w:rsid w:val="00C52A37"/>
    <w:rsid w:val="00C52FB0"/>
    <w:rsid w:val="00C53066"/>
    <w:rsid w:val="00C53E82"/>
    <w:rsid w:val="00C55FCD"/>
    <w:rsid w:val="00C56209"/>
    <w:rsid w:val="00C56971"/>
    <w:rsid w:val="00C57174"/>
    <w:rsid w:val="00C5784B"/>
    <w:rsid w:val="00C60F80"/>
    <w:rsid w:val="00C61B9F"/>
    <w:rsid w:val="00C61D17"/>
    <w:rsid w:val="00C61F3F"/>
    <w:rsid w:val="00C62FB3"/>
    <w:rsid w:val="00C632A2"/>
    <w:rsid w:val="00C63519"/>
    <w:rsid w:val="00C6420B"/>
    <w:rsid w:val="00C643D6"/>
    <w:rsid w:val="00C64BE0"/>
    <w:rsid w:val="00C64F80"/>
    <w:rsid w:val="00C65986"/>
    <w:rsid w:val="00C67061"/>
    <w:rsid w:val="00C679BC"/>
    <w:rsid w:val="00C72348"/>
    <w:rsid w:val="00C7298D"/>
    <w:rsid w:val="00C7389A"/>
    <w:rsid w:val="00C7428E"/>
    <w:rsid w:val="00C746D2"/>
    <w:rsid w:val="00C75AF2"/>
    <w:rsid w:val="00C763DC"/>
    <w:rsid w:val="00C76698"/>
    <w:rsid w:val="00C76BAB"/>
    <w:rsid w:val="00C76C28"/>
    <w:rsid w:val="00C77322"/>
    <w:rsid w:val="00C77595"/>
    <w:rsid w:val="00C77A42"/>
    <w:rsid w:val="00C77E48"/>
    <w:rsid w:val="00C8033F"/>
    <w:rsid w:val="00C805B7"/>
    <w:rsid w:val="00C808FE"/>
    <w:rsid w:val="00C817C2"/>
    <w:rsid w:val="00C8244B"/>
    <w:rsid w:val="00C83144"/>
    <w:rsid w:val="00C83507"/>
    <w:rsid w:val="00C836EA"/>
    <w:rsid w:val="00C8463B"/>
    <w:rsid w:val="00C84961"/>
    <w:rsid w:val="00C85126"/>
    <w:rsid w:val="00C86407"/>
    <w:rsid w:val="00C86F5D"/>
    <w:rsid w:val="00C87C1E"/>
    <w:rsid w:val="00C92C88"/>
    <w:rsid w:val="00C93142"/>
    <w:rsid w:val="00C93812"/>
    <w:rsid w:val="00C93D22"/>
    <w:rsid w:val="00C940B1"/>
    <w:rsid w:val="00C960AA"/>
    <w:rsid w:val="00C96976"/>
    <w:rsid w:val="00C9737A"/>
    <w:rsid w:val="00C97592"/>
    <w:rsid w:val="00CA1D36"/>
    <w:rsid w:val="00CA3596"/>
    <w:rsid w:val="00CA3858"/>
    <w:rsid w:val="00CA42DB"/>
    <w:rsid w:val="00CA44E7"/>
    <w:rsid w:val="00CA5C7B"/>
    <w:rsid w:val="00CA630F"/>
    <w:rsid w:val="00CA715A"/>
    <w:rsid w:val="00CA7A25"/>
    <w:rsid w:val="00CA7CA9"/>
    <w:rsid w:val="00CB08F4"/>
    <w:rsid w:val="00CB0A07"/>
    <w:rsid w:val="00CB13CF"/>
    <w:rsid w:val="00CB1D2A"/>
    <w:rsid w:val="00CB23C6"/>
    <w:rsid w:val="00CB2522"/>
    <w:rsid w:val="00CB27BC"/>
    <w:rsid w:val="00CB4079"/>
    <w:rsid w:val="00CB42AE"/>
    <w:rsid w:val="00CB47FB"/>
    <w:rsid w:val="00CB51BC"/>
    <w:rsid w:val="00CB5781"/>
    <w:rsid w:val="00CB5A18"/>
    <w:rsid w:val="00CB5AE7"/>
    <w:rsid w:val="00CB5D71"/>
    <w:rsid w:val="00CB613B"/>
    <w:rsid w:val="00CB6326"/>
    <w:rsid w:val="00CB65C0"/>
    <w:rsid w:val="00CB6794"/>
    <w:rsid w:val="00CB6DFE"/>
    <w:rsid w:val="00CB7611"/>
    <w:rsid w:val="00CB7B27"/>
    <w:rsid w:val="00CC07AA"/>
    <w:rsid w:val="00CC0B5F"/>
    <w:rsid w:val="00CC0FF8"/>
    <w:rsid w:val="00CC13AF"/>
    <w:rsid w:val="00CC18A3"/>
    <w:rsid w:val="00CC1D28"/>
    <w:rsid w:val="00CC290D"/>
    <w:rsid w:val="00CC2B8C"/>
    <w:rsid w:val="00CC37F5"/>
    <w:rsid w:val="00CC43D8"/>
    <w:rsid w:val="00CC64C1"/>
    <w:rsid w:val="00CC6D60"/>
    <w:rsid w:val="00CC6E8E"/>
    <w:rsid w:val="00CC7507"/>
    <w:rsid w:val="00CC78C9"/>
    <w:rsid w:val="00CC7914"/>
    <w:rsid w:val="00CD0627"/>
    <w:rsid w:val="00CD0656"/>
    <w:rsid w:val="00CD1F6E"/>
    <w:rsid w:val="00CD285C"/>
    <w:rsid w:val="00CD2E18"/>
    <w:rsid w:val="00CD3AD9"/>
    <w:rsid w:val="00CD4D66"/>
    <w:rsid w:val="00CD51DF"/>
    <w:rsid w:val="00CD549A"/>
    <w:rsid w:val="00CD55F8"/>
    <w:rsid w:val="00CD5FA5"/>
    <w:rsid w:val="00CD6710"/>
    <w:rsid w:val="00CD6872"/>
    <w:rsid w:val="00CD6A7D"/>
    <w:rsid w:val="00CD7094"/>
    <w:rsid w:val="00CD70A9"/>
    <w:rsid w:val="00CE0451"/>
    <w:rsid w:val="00CE048C"/>
    <w:rsid w:val="00CE15B7"/>
    <w:rsid w:val="00CE1B24"/>
    <w:rsid w:val="00CE26B4"/>
    <w:rsid w:val="00CE3027"/>
    <w:rsid w:val="00CE3047"/>
    <w:rsid w:val="00CE46AD"/>
    <w:rsid w:val="00CE565B"/>
    <w:rsid w:val="00CE5810"/>
    <w:rsid w:val="00CE5EC3"/>
    <w:rsid w:val="00CE627D"/>
    <w:rsid w:val="00CE62FF"/>
    <w:rsid w:val="00CE6E86"/>
    <w:rsid w:val="00CE7FDD"/>
    <w:rsid w:val="00CF0C26"/>
    <w:rsid w:val="00CF10B5"/>
    <w:rsid w:val="00CF127B"/>
    <w:rsid w:val="00CF1296"/>
    <w:rsid w:val="00CF1689"/>
    <w:rsid w:val="00CF264F"/>
    <w:rsid w:val="00CF2D8A"/>
    <w:rsid w:val="00CF3AC7"/>
    <w:rsid w:val="00CF3E92"/>
    <w:rsid w:val="00CF3FEA"/>
    <w:rsid w:val="00CF4114"/>
    <w:rsid w:val="00CF4AB7"/>
    <w:rsid w:val="00CF4F6D"/>
    <w:rsid w:val="00CF5525"/>
    <w:rsid w:val="00CF55C8"/>
    <w:rsid w:val="00CF5D1D"/>
    <w:rsid w:val="00CF64E2"/>
    <w:rsid w:val="00CF7AD0"/>
    <w:rsid w:val="00D01148"/>
    <w:rsid w:val="00D01DBA"/>
    <w:rsid w:val="00D024DE"/>
    <w:rsid w:val="00D031F0"/>
    <w:rsid w:val="00D03A05"/>
    <w:rsid w:val="00D048DD"/>
    <w:rsid w:val="00D04A62"/>
    <w:rsid w:val="00D04EA2"/>
    <w:rsid w:val="00D0514B"/>
    <w:rsid w:val="00D055A8"/>
    <w:rsid w:val="00D05D98"/>
    <w:rsid w:val="00D0638F"/>
    <w:rsid w:val="00D06F42"/>
    <w:rsid w:val="00D07564"/>
    <w:rsid w:val="00D077A9"/>
    <w:rsid w:val="00D07D38"/>
    <w:rsid w:val="00D07D62"/>
    <w:rsid w:val="00D10477"/>
    <w:rsid w:val="00D127B8"/>
    <w:rsid w:val="00D12962"/>
    <w:rsid w:val="00D132B0"/>
    <w:rsid w:val="00D1386A"/>
    <w:rsid w:val="00D14DB8"/>
    <w:rsid w:val="00D15E1E"/>
    <w:rsid w:val="00D160B0"/>
    <w:rsid w:val="00D161E6"/>
    <w:rsid w:val="00D1678E"/>
    <w:rsid w:val="00D17A4E"/>
    <w:rsid w:val="00D20542"/>
    <w:rsid w:val="00D2098F"/>
    <w:rsid w:val="00D2284C"/>
    <w:rsid w:val="00D23B2D"/>
    <w:rsid w:val="00D23F44"/>
    <w:rsid w:val="00D245F9"/>
    <w:rsid w:val="00D246DF"/>
    <w:rsid w:val="00D262C2"/>
    <w:rsid w:val="00D303E1"/>
    <w:rsid w:val="00D30C5C"/>
    <w:rsid w:val="00D30CBB"/>
    <w:rsid w:val="00D30E21"/>
    <w:rsid w:val="00D31823"/>
    <w:rsid w:val="00D324BA"/>
    <w:rsid w:val="00D332C0"/>
    <w:rsid w:val="00D33781"/>
    <w:rsid w:val="00D34296"/>
    <w:rsid w:val="00D3453C"/>
    <w:rsid w:val="00D34861"/>
    <w:rsid w:val="00D34F1A"/>
    <w:rsid w:val="00D350E7"/>
    <w:rsid w:val="00D35ECB"/>
    <w:rsid w:val="00D365B1"/>
    <w:rsid w:val="00D3738D"/>
    <w:rsid w:val="00D373D5"/>
    <w:rsid w:val="00D40848"/>
    <w:rsid w:val="00D40A1D"/>
    <w:rsid w:val="00D41127"/>
    <w:rsid w:val="00D414A7"/>
    <w:rsid w:val="00D424AB"/>
    <w:rsid w:val="00D42EDC"/>
    <w:rsid w:val="00D4307C"/>
    <w:rsid w:val="00D43A71"/>
    <w:rsid w:val="00D43ECE"/>
    <w:rsid w:val="00D43F6E"/>
    <w:rsid w:val="00D44969"/>
    <w:rsid w:val="00D44C02"/>
    <w:rsid w:val="00D44E04"/>
    <w:rsid w:val="00D455D4"/>
    <w:rsid w:val="00D45FEF"/>
    <w:rsid w:val="00D4607A"/>
    <w:rsid w:val="00D461ED"/>
    <w:rsid w:val="00D46612"/>
    <w:rsid w:val="00D46704"/>
    <w:rsid w:val="00D46CF6"/>
    <w:rsid w:val="00D50713"/>
    <w:rsid w:val="00D50A26"/>
    <w:rsid w:val="00D50B7B"/>
    <w:rsid w:val="00D50FFE"/>
    <w:rsid w:val="00D51076"/>
    <w:rsid w:val="00D51DDA"/>
    <w:rsid w:val="00D522AC"/>
    <w:rsid w:val="00D53110"/>
    <w:rsid w:val="00D534CE"/>
    <w:rsid w:val="00D534FC"/>
    <w:rsid w:val="00D543FD"/>
    <w:rsid w:val="00D54751"/>
    <w:rsid w:val="00D5598B"/>
    <w:rsid w:val="00D561F0"/>
    <w:rsid w:val="00D5634D"/>
    <w:rsid w:val="00D569EE"/>
    <w:rsid w:val="00D571D9"/>
    <w:rsid w:val="00D60703"/>
    <w:rsid w:val="00D60852"/>
    <w:rsid w:val="00D62183"/>
    <w:rsid w:val="00D62766"/>
    <w:rsid w:val="00D647A4"/>
    <w:rsid w:val="00D64BC5"/>
    <w:rsid w:val="00D66351"/>
    <w:rsid w:val="00D7093F"/>
    <w:rsid w:val="00D71121"/>
    <w:rsid w:val="00D714C4"/>
    <w:rsid w:val="00D71945"/>
    <w:rsid w:val="00D7244C"/>
    <w:rsid w:val="00D724FC"/>
    <w:rsid w:val="00D728BC"/>
    <w:rsid w:val="00D72CD2"/>
    <w:rsid w:val="00D72EE0"/>
    <w:rsid w:val="00D732F3"/>
    <w:rsid w:val="00D739E7"/>
    <w:rsid w:val="00D73EB4"/>
    <w:rsid w:val="00D7459C"/>
    <w:rsid w:val="00D747C1"/>
    <w:rsid w:val="00D74F8A"/>
    <w:rsid w:val="00D75975"/>
    <w:rsid w:val="00D7606E"/>
    <w:rsid w:val="00D764E3"/>
    <w:rsid w:val="00D77657"/>
    <w:rsid w:val="00D809F4"/>
    <w:rsid w:val="00D814CE"/>
    <w:rsid w:val="00D8179C"/>
    <w:rsid w:val="00D81F38"/>
    <w:rsid w:val="00D82642"/>
    <w:rsid w:val="00D834C3"/>
    <w:rsid w:val="00D85DC2"/>
    <w:rsid w:val="00D864BC"/>
    <w:rsid w:val="00D87935"/>
    <w:rsid w:val="00D87CEF"/>
    <w:rsid w:val="00D904D9"/>
    <w:rsid w:val="00D90A60"/>
    <w:rsid w:val="00D90ABD"/>
    <w:rsid w:val="00D92452"/>
    <w:rsid w:val="00D92BA1"/>
    <w:rsid w:val="00D93436"/>
    <w:rsid w:val="00D936AF"/>
    <w:rsid w:val="00D93C3F"/>
    <w:rsid w:val="00D945FB"/>
    <w:rsid w:val="00D9536C"/>
    <w:rsid w:val="00D95952"/>
    <w:rsid w:val="00D96B3F"/>
    <w:rsid w:val="00D96C15"/>
    <w:rsid w:val="00D97339"/>
    <w:rsid w:val="00D97394"/>
    <w:rsid w:val="00D975E6"/>
    <w:rsid w:val="00D9767E"/>
    <w:rsid w:val="00D97856"/>
    <w:rsid w:val="00DA0E41"/>
    <w:rsid w:val="00DA1158"/>
    <w:rsid w:val="00DA17EF"/>
    <w:rsid w:val="00DA19A9"/>
    <w:rsid w:val="00DA1C36"/>
    <w:rsid w:val="00DA1E46"/>
    <w:rsid w:val="00DA2041"/>
    <w:rsid w:val="00DA2566"/>
    <w:rsid w:val="00DA26CF"/>
    <w:rsid w:val="00DA3A5A"/>
    <w:rsid w:val="00DA5B83"/>
    <w:rsid w:val="00DA6451"/>
    <w:rsid w:val="00DA678B"/>
    <w:rsid w:val="00DA78C1"/>
    <w:rsid w:val="00DA7CBA"/>
    <w:rsid w:val="00DB0279"/>
    <w:rsid w:val="00DB04EB"/>
    <w:rsid w:val="00DB1686"/>
    <w:rsid w:val="00DB20A5"/>
    <w:rsid w:val="00DB3006"/>
    <w:rsid w:val="00DB3475"/>
    <w:rsid w:val="00DB35E2"/>
    <w:rsid w:val="00DB41E1"/>
    <w:rsid w:val="00DB4AAD"/>
    <w:rsid w:val="00DB4CB0"/>
    <w:rsid w:val="00DB4F2B"/>
    <w:rsid w:val="00DB5544"/>
    <w:rsid w:val="00DB5BCB"/>
    <w:rsid w:val="00DB5E84"/>
    <w:rsid w:val="00DB7102"/>
    <w:rsid w:val="00DB7562"/>
    <w:rsid w:val="00DB7A2F"/>
    <w:rsid w:val="00DC0215"/>
    <w:rsid w:val="00DC1111"/>
    <w:rsid w:val="00DC1190"/>
    <w:rsid w:val="00DC18CC"/>
    <w:rsid w:val="00DC1A8E"/>
    <w:rsid w:val="00DC1D95"/>
    <w:rsid w:val="00DC2809"/>
    <w:rsid w:val="00DC539E"/>
    <w:rsid w:val="00DC5605"/>
    <w:rsid w:val="00DC56A8"/>
    <w:rsid w:val="00DC57FC"/>
    <w:rsid w:val="00DC58CF"/>
    <w:rsid w:val="00DC633C"/>
    <w:rsid w:val="00DC66AC"/>
    <w:rsid w:val="00DD0F46"/>
    <w:rsid w:val="00DD12DB"/>
    <w:rsid w:val="00DD334F"/>
    <w:rsid w:val="00DD3ADC"/>
    <w:rsid w:val="00DD3EB5"/>
    <w:rsid w:val="00DD3F61"/>
    <w:rsid w:val="00DD40A8"/>
    <w:rsid w:val="00DD4269"/>
    <w:rsid w:val="00DD4D9A"/>
    <w:rsid w:val="00DD5BF9"/>
    <w:rsid w:val="00DD5F7F"/>
    <w:rsid w:val="00DD649B"/>
    <w:rsid w:val="00DD6E7F"/>
    <w:rsid w:val="00DD7958"/>
    <w:rsid w:val="00DD7D9A"/>
    <w:rsid w:val="00DE0449"/>
    <w:rsid w:val="00DE0761"/>
    <w:rsid w:val="00DE099F"/>
    <w:rsid w:val="00DE11E6"/>
    <w:rsid w:val="00DE166F"/>
    <w:rsid w:val="00DE1C2D"/>
    <w:rsid w:val="00DE1F47"/>
    <w:rsid w:val="00DE2282"/>
    <w:rsid w:val="00DE28FA"/>
    <w:rsid w:val="00DE2AA2"/>
    <w:rsid w:val="00DE3934"/>
    <w:rsid w:val="00DE524B"/>
    <w:rsid w:val="00DE5277"/>
    <w:rsid w:val="00DE5DC1"/>
    <w:rsid w:val="00DE771E"/>
    <w:rsid w:val="00DE7B52"/>
    <w:rsid w:val="00DF016B"/>
    <w:rsid w:val="00DF08F8"/>
    <w:rsid w:val="00DF0902"/>
    <w:rsid w:val="00DF0C40"/>
    <w:rsid w:val="00DF0C47"/>
    <w:rsid w:val="00DF1581"/>
    <w:rsid w:val="00DF15E0"/>
    <w:rsid w:val="00DF1A26"/>
    <w:rsid w:val="00DF20AD"/>
    <w:rsid w:val="00DF28EF"/>
    <w:rsid w:val="00DF3DB4"/>
    <w:rsid w:val="00DF4360"/>
    <w:rsid w:val="00DF4400"/>
    <w:rsid w:val="00DF5FCC"/>
    <w:rsid w:val="00DF60F8"/>
    <w:rsid w:val="00DF69E9"/>
    <w:rsid w:val="00DF6A5A"/>
    <w:rsid w:val="00DF70ED"/>
    <w:rsid w:val="00DF74BA"/>
    <w:rsid w:val="00E02EE6"/>
    <w:rsid w:val="00E03856"/>
    <w:rsid w:val="00E04CA7"/>
    <w:rsid w:val="00E05475"/>
    <w:rsid w:val="00E05759"/>
    <w:rsid w:val="00E05B38"/>
    <w:rsid w:val="00E06754"/>
    <w:rsid w:val="00E07ACA"/>
    <w:rsid w:val="00E07DBF"/>
    <w:rsid w:val="00E1072E"/>
    <w:rsid w:val="00E10758"/>
    <w:rsid w:val="00E113E6"/>
    <w:rsid w:val="00E11787"/>
    <w:rsid w:val="00E11E5D"/>
    <w:rsid w:val="00E13810"/>
    <w:rsid w:val="00E13E62"/>
    <w:rsid w:val="00E14167"/>
    <w:rsid w:val="00E143B1"/>
    <w:rsid w:val="00E15070"/>
    <w:rsid w:val="00E15344"/>
    <w:rsid w:val="00E15A96"/>
    <w:rsid w:val="00E15C68"/>
    <w:rsid w:val="00E160F6"/>
    <w:rsid w:val="00E163F1"/>
    <w:rsid w:val="00E171E0"/>
    <w:rsid w:val="00E179FC"/>
    <w:rsid w:val="00E2073E"/>
    <w:rsid w:val="00E2097E"/>
    <w:rsid w:val="00E20BB8"/>
    <w:rsid w:val="00E22058"/>
    <w:rsid w:val="00E22505"/>
    <w:rsid w:val="00E22AC4"/>
    <w:rsid w:val="00E23362"/>
    <w:rsid w:val="00E2374B"/>
    <w:rsid w:val="00E243CF"/>
    <w:rsid w:val="00E2531A"/>
    <w:rsid w:val="00E255D6"/>
    <w:rsid w:val="00E266CD"/>
    <w:rsid w:val="00E26916"/>
    <w:rsid w:val="00E269DE"/>
    <w:rsid w:val="00E27805"/>
    <w:rsid w:val="00E27F66"/>
    <w:rsid w:val="00E30720"/>
    <w:rsid w:val="00E31145"/>
    <w:rsid w:val="00E31524"/>
    <w:rsid w:val="00E3181B"/>
    <w:rsid w:val="00E320B3"/>
    <w:rsid w:val="00E3215C"/>
    <w:rsid w:val="00E3257C"/>
    <w:rsid w:val="00E32618"/>
    <w:rsid w:val="00E327E2"/>
    <w:rsid w:val="00E3297B"/>
    <w:rsid w:val="00E3443A"/>
    <w:rsid w:val="00E3453B"/>
    <w:rsid w:val="00E34B2E"/>
    <w:rsid w:val="00E34F27"/>
    <w:rsid w:val="00E3555D"/>
    <w:rsid w:val="00E35A3A"/>
    <w:rsid w:val="00E3681B"/>
    <w:rsid w:val="00E37154"/>
    <w:rsid w:val="00E378BB"/>
    <w:rsid w:val="00E37B25"/>
    <w:rsid w:val="00E4073F"/>
    <w:rsid w:val="00E40F60"/>
    <w:rsid w:val="00E41ED7"/>
    <w:rsid w:val="00E424E5"/>
    <w:rsid w:val="00E427B6"/>
    <w:rsid w:val="00E42F91"/>
    <w:rsid w:val="00E4423D"/>
    <w:rsid w:val="00E45345"/>
    <w:rsid w:val="00E457BA"/>
    <w:rsid w:val="00E45E5E"/>
    <w:rsid w:val="00E470A4"/>
    <w:rsid w:val="00E47E83"/>
    <w:rsid w:val="00E5025A"/>
    <w:rsid w:val="00E503DF"/>
    <w:rsid w:val="00E510B9"/>
    <w:rsid w:val="00E51F31"/>
    <w:rsid w:val="00E52412"/>
    <w:rsid w:val="00E52996"/>
    <w:rsid w:val="00E52E56"/>
    <w:rsid w:val="00E53182"/>
    <w:rsid w:val="00E54175"/>
    <w:rsid w:val="00E542E0"/>
    <w:rsid w:val="00E54A42"/>
    <w:rsid w:val="00E54B9A"/>
    <w:rsid w:val="00E555F9"/>
    <w:rsid w:val="00E55BC3"/>
    <w:rsid w:val="00E56ED0"/>
    <w:rsid w:val="00E57717"/>
    <w:rsid w:val="00E57EB7"/>
    <w:rsid w:val="00E6011C"/>
    <w:rsid w:val="00E601B3"/>
    <w:rsid w:val="00E60F2D"/>
    <w:rsid w:val="00E61B56"/>
    <w:rsid w:val="00E61D5C"/>
    <w:rsid w:val="00E63A63"/>
    <w:rsid w:val="00E651E7"/>
    <w:rsid w:val="00E65385"/>
    <w:rsid w:val="00E65C52"/>
    <w:rsid w:val="00E66BC9"/>
    <w:rsid w:val="00E67740"/>
    <w:rsid w:val="00E67FC7"/>
    <w:rsid w:val="00E71E10"/>
    <w:rsid w:val="00E726D1"/>
    <w:rsid w:val="00E7303D"/>
    <w:rsid w:val="00E741E8"/>
    <w:rsid w:val="00E74802"/>
    <w:rsid w:val="00E74B50"/>
    <w:rsid w:val="00E751DD"/>
    <w:rsid w:val="00E76BD2"/>
    <w:rsid w:val="00E77537"/>
    <w:rsid w:val="00E77C90"/>
    <w:rsid w:val="00E80C6B"/>
    <w:rsid w:val="00E80DBC"/>
    <w:rsid w:val="00E824E7"/>
    <w:rsid w:val="00E82E67"/>
    <w:rsid w:val="00E830E1"/>
    <w:rsid w:val="00E838DC"/>
    <w:rsid w:val="00E8393B"/>
    <w:rsid w:val="00E83A4D"/>
    <w:rsid w:val="00E84BA5"/>
    <w:rsid w:val="00E85017"/>
    <w:rsid w:val="00E852E1"/>
    <w:rsid w:val="00E85311"/>
    <w:rsid w:val="00E857FB"/>
    <w:rsid w:val="00E85B60"/>
    <w:rsid w:val="00E85C4D"/>
    <w:rsid w:val="00E85E75"/>
    <w:rsid w:val="00E861E1"/>
    <w:rsid w:val="00E869C2"/>
    <w:rsid w:val="00E86A43"/>
    <w:rsid w:val="00E86DC2"/>
    <w:rsid w:val="00E87592"/>
    <w:rsid w:val="00E876AB"/>
    <w:rsid w:val="00E90835"/>
    <w:rsid w:val="00E90F1C"/>
    <w:rsid w:val="00E91338"/>
    <w:rsid w:val="00E91F0C"/>
    <w:rsid w:val="00E92300"/>
    <w:rsid w:val="00E927FB"/>
    <w:rsid w:val="00E9419D"/>
    <w:rsid w:val="00E95D8B"/>
    <w:rsid w:val="00E95E17"/>
    <w:rsid w:val="00E96606"/>
    <w:rsid w:val="00E96FBA"/>
    <w:rsid w:val="00E96FDD"/>
    <w:rsid w:val="00E97280"/>
    <w:rsid w:val="00E97F50"/>
    <w:rsid w:val="00EA0CBB"/>
    <w:rsid w:val="00EA131C"/>
    <w:rsid w:val="00EA1A35"/>
    <w:rsid w:val="00EA2103"/>
    <w:rsid w:val="00EA320A"/>
    <w:rsid w:val="00EA395B"/>
    <w:rsid w:val="00EA52F7"/>
    <w:rsid w:val="00EA5DAF"/>
    <w:rsid w:val="00EA5F5E"/>
    <w:rsid w:val="00EA6569"/>
    <w:rsid w:val="00EA6C5E"/>
    <w:rsid w:val="00EA6D09"/>
    <w:rsid w:val="00EA6D46"/>
    <w:rsid w:val="00EA7710"/>
    <w:rsid w:val="00EB0948"/>
    <w:rsid w:val="00EB0CD9"/>
    <w:rsid w:val="00EB2D4B"/>
    <w:rsid w:val="00EB3092"/>
    <w:rsid w:val="00EB3A78"/>
    <w:rsid w:val="00EB3DE2"/>
    <w:rsid w:val="00EB4EEB"/>
    <w:rsid w:val="00EB5E58"/>
    <w:rsid w:val="00EB6842"/>
    <w:rsid w:val="00EB6A83"/>
    <w:rsid w:val="00EB7AD5"/>
    <w:rsid w:val="00EC04F6"/>
    <w:rsid w:val="00EC0B27"/>
    <w:rsid w:val="00EC0B48"/>
    <w:rsid w:val="00EC0C24"/>
    <w:rsid w:val="00EC14C7"/>
    <w:rsid w:val="00EC14F6"/>
    <w:rsid w:val="00EC164E"/>
    <w:rsid w:val="00EC38FE"/>
    <w:rsid w:val="00EC3EF7"/>
    <w:rsid w:val="00EC529B"/>
    <w:rsid w:val="00EC6563"/>
    <w:rsid w:val="00EC664E"/>
    <w:rsid w:val="00EC6F11"/>
    <w:rsid w:val="00EC70E5"/>
    <w:rsid w:val="00EC74CA"/>
    <w:rsid w:val="00EC798F"/>
    <w:rsid w:val="00ED066E"/>
    <w:rsid w:val="00ED110D"/>
    <w:rsid w:val="00ED1270"/>
    <w:rsid w:val="00ED1525"/>
    <w:rsid w:val="00ED21C3"/>
    <w:rsid w:val="00ED3467"/>
    <w:rsid w:val="00ED4425"/>
    <w:rsid w:val="00ED5011"/>
    <w:rsid w:val="00ED5169"/>
    <w:rsid w:val="00ED5450"/>
    <w:rsid w:val="00ED54A4"/>
    <w:rsid w:val="00ED54F5"/>
    <w:rsid w:val="00ED55E2"/>
    <w:rsid w:val="00ED759D"/>
    <w:rsid w:val="00EE0E64"/>
    <w:rsid w:val="00EE0FB9"/>
    <w:rsid w:val="00EE15EB"/>
    <w:rsid w:val="00EE170D"/>
    <w:rsid w:val="00EE1883"/>
    <w:rsid w:val="00EE263B"/>
    <w:rsid w:val="00EE2BEB"/>
    <w:rsid w:val="00EE32D4"/>
    <w:rsid w:val="00EE3336"/>
    <w:rsid w:val="00EE36AD"/>
    <w:rsid w:val="00EE4D12"/>
    <w:rsid w:val="00EE4DCD"/>
    <w:rsid w:val="00EE4FA1"/>
    <w:rsid w:val="00EE7677"/>
    <w:rsid w:val="00EE7817"/>
    <w:rsid w:val="00EE7ABE"/>
    <w:rsid w:val="00EE7E00"/>
    <w:rsid w:val="00EE7E08"/>
    <w:rsid w:val="00EF138D"/>
    <w:rsid w:val="00EF262F"/>
    <w:rsid w:val="00EF26BC"/>
    <w:rsid w:val="00EF2AA6"/>
    <w:rsid w:val="00EF2B0F"/>
    <w:rsid w:val="00EF46BC"/>
    <w:rsid w:val="00EF56D3"/>
    <w:rsid w:val="00EF57B3"/>
    <w:rsid w:val="00EF5866"/>
    <w:rsid w:val="00EF6731"/>
    <w:rsid w:val="00EF6B31"/>
    <w:rsid w:val="00EF6B58"/>
    <w:rsid w:val="00EF72B0"/>
    <w:rsid w:val="00EF772E"/>
    <w:rsid w:val="00F00662"/>
    <w:rsid w:val="00F01C36"/>
    <w:rsid w:val="00F0305C"/>
    <w:rsid w:val="00F0333B"/>
    <w:rsid w:val="00F04201"/>
    <w:rsid w:val="00F0441F"/>
    <w:rsid w:val="00F044ED"/>
    <w:rsid w:val="00F0650E"/>
    <w:rsid w:val="00F06751"/>
    <w:rsid w:val="00F109AA"/>
    <w:rsid w:val="00F10CF6"/>
    <w:rsid w:val="00F10FA7"/>
    <w:rsid w:val="00F11A5C"/>
    <w:rsid w:val="00F11B3A"/>
    <w:rsid w:val="00F13467"/>
    <w:rsid w:val="00F135A4"/>
    <w:rsid w:val="00F137EE"/>
    <w:rsid w:val="00F1451B"/>
    <w:rsid w:val="00F14671"/>
    <w:rsid w:val="00F150C3"/>
    <w:rsid w:val="00F15F5A"/>
    <w:rsid w:val="00F16133"/>
    <w:rsid w:val="00F163BE"/>
    <w:rsid w:val="00F1640E"/>
    <w:rsid w:val="00F1706C"/>
    <w:rsid w:val="00F17091"/>
    <w:rsid w:val="00F1787D"/>
    <w:rsid w:val="00F2076E"/>
    <w:rsid w:val="00F20BF2"/>
    <w:rsid w:val="00F21067"/>
    <w:rsid w:val="00F21150"/>
    <w:rsid w:val="00F21882"/>
    <w:rsid w:val="00F22992"/>
    <w:rsid w:val="00F22B97"/>
    <w:rsid w:val="00F23893"/>
    <w:rsid w:val="00F238F1"/>
    <w:rsid w:val="00F23FAD"/>
    <w:rsid w:val="00F244B7"/>
    <w:rsid w:val="00F24684"/>
    <w:rsid w:val="00F24848"/>
    <w:rsid w:val="00F24F44"/>
    <w:rsid w:val="00F24F7D"/>
    <w:rsid w:val="00F2565E"/>
    <w:rsid w:val="00F25C23"/>
    <w:rsid w:val="00F25EFE"/>
    <w:rsid w:val="00F26363"/>
    <w:rsid w:val="00F27A0C"/>
    <w:rsid w:val="00F30AC7"/>
    <w:rsid w:val="00F30D99"/>
    <w:rsid w:val="00F30DF6"/>
    <w:rsid w:val="00F3143E"/>
    <w:rsid w:val="00F31466"/>
    <w:rsid w:val="00F33623"/>
    <w:rsid w:val="00F33B7B"/>
    <w:rsid w:val="00F34150"/>
    <w:rsid w:val="00F345B2"/>
    <w:rsid w:val="00F3511A"/>
    <w:rsid w:val="00F37A98"/>
    <w:rsid w:val="00F405E1"/>
    <w:rsid w:val="00F41160"/>
    <w:rsid w:val="00F411C1"/>
    <w:rsid w:val="00F412CF"/>
    <w:rsid w:val="00F413CE"/>
    <w:rsid w:val="00F41F71"/>
    <w:rsid w:val="00F42124"/>
    <w:rsid w:val="00F42357"/>
    <w:rsid w:val="00F424C7"/>
    <w:rsid w:val="00F436C8"/>
    <w:rsid w:val="00F436EC"/>
    <w:rsid w:val="00F4424C"/>
    <w:rsid w:val="00F451C4"/>
    <w:rsid w:val="00F45557"/>
    <w:rsid w:val="00F45738"/>
    <w:rsid w:val="00F46667"/>
    <w:rsid w:val="00F471A5"/>
    <w:rsid w:val="00F47665"/>
    <w:rsid w:val="00F50118"/>
    <w:rsid w:val="00F502DF"/>
    <w:rsid w:val="00F505B9"/>
    <w:rsid w:val="00F50C57"/>
    <w:rsid w:val="00F50F98"/>
    <w:rsid w:val="00F51078"/>
    <w:rsid w:val="00F51572"/>
    <w:rsid w:val="00F51DFC"/>
    <w:rsid w:val="00F52047"/>
    <w:rsid w:val="00F53359"/>
    <w:rsid w:val="00F53DE5"/>
    <w:rsid w:val="00F54206"/>
    <w:rsid w:val="00F545C5"/>
    <w:rsid w:val="00F54981"/>
    <w:rsid w:val="00F574D0"/>
    <w:rsid w:val="00F575D4"/>
    <w:rsid w:val="00F60BF4"/>
    <w:rsid w:val="00F60FD5"/>
    <w:rsid w:val="00F614C2"/>
    <w:rsid w:val="00F61554"/>
    <w:rsid w:val="00F624CD"/>
    <w:rsid w:val="00F62F8E"/>
    <w:rsid w:val="00F634BC"/>
    <w:rsid w:val="00F63FD7"/>
    <w:rsid w:val="00F640DB"/>
    <w:rsid w:val="00F64137"/>
    <w:rsid w:val="00F645FD"/>
    <w:rsid w:val="00F64F41"/>
    <w:rsid w:val="00F650DB"/>
    <w:rsid w:val="00F65551"/>
    <w:rsid w:val="00F6557C"/>
    <w:rsid w:val="00F6572D"/>
    <w:rsid w:val="00F65CE5"/>
    <w:rsid w:val="00F65D5B"/>
    <w:rsid w:val="00F66255"/>
    <w:rsid w:val="00F66560"/>
    <w:rsid w:val="00F665D8"/>
    <w:rsid w:val="00F66CEC"/>
    <w:rsid w:val="00F67A5B"/>
    <w:rsid w:val="00F67AA2"/>
    <w:rsid w:val="00F707A4"/>
    <w:rsid w:val="00F71081"/>
    <w:rsid w:val="00F71AB3"/>
    <w:rsid w:val="00F72303"/>
    <w:rsid w:val="00F72D10"/>
    <w:rsid w:val="00F72E31"/>
    <w:rsid w:val="00F7390F"/>
    <w:rsid w:val="00F73AE6"/>
    <w:rsid w:val="00F749DF"/>
    <w:rsid w:val="00F74B1F"/>
    <w:rsid w:val="00F757CB"/>
    <w:rsid w:val="00F765A3"/>
    <w:rsid w:val="00F76E7B"/>
    <w:rsid w:val="00F77A33"/>
    <w:rsid w:val="00F81289"/>
    <w:rsid w:val="00F812BB"/>
    <w:rsid w:val="00F81680"/>
    <w:rsid w:val="00F81B29"/>
    <w:rsid w:val="00F81D75"/>
    <w:rsid w:val="00F8276C"/>
    <w:rsid w:val="00F82ADA"/>
    <w:rsid w:val="00F83717"/>
    <w:rsid w:val="00F842D3"/>
    <w:rsid w:val="00F84416"/>
    <w:rsid w:val="00F84B5F"/>
    <w:rsid w:val="00F84BBF"/>
    <w:rsid w:val="00F84C36"/>
    <w:rsid w:val="00F84DFB"/>
    <w:rsid w:val="00F85F08"/>
    <w:rsid w:val="00F86603"/>
    <w:rsid w:val="00F867D3"/>
    <w:rsid w:val="00F87D26"/>
    <w:rsid w:val="00F9049A"/>
    <w:rsid w:val="00F92B70"/>
    <w:rsid w:val="00F9339C"/>
    <w:rsid w:val="00F93455"/>
    <w:rsid w:val="00F95639"/>
    <w:rsid w:val="00F9580F"/>
    <w:rsid w:val="00F95A72"/>
    <w:rsid w:val="00F960B6"/>
    <w:rsid w:val="00F965D8"/>
    <w:rsid w:val="00F96829"/>
    <w:rsid w:val="00F96F39"/>
    <w:rsid w:val="00F97AEA"/>
    <w:rsid w:val="00F97B15"/>
    <w:rsid w:val="00FA00C3"/>
    <w:rsid w:val="00FA01FB"/>
    <w:rsid w:val="00FA022E"/>
    <w:rsid w:val="00FA0F28"/>
    <w:rsid w:val="00FA1C95"/>
    <w:rsid w:val="00FA220B"/>
    <w:rsid w:val="00FA2C8B"/>
    <w:rsid w:val="00FA3894"/>
    <w:rsid w:val="00FA3FAB"/>
    <w:rsid w:val="00FA438A"/>
    <w:rsid w:val="00FA509C"/>
    <w:rsid w:val="00FA512B"/>
    <w:rsid w:val="00FA6223"/>
    <w:rsid w:val="00FA66CE"/>
    <w:rsid w:val="00FA67B5"/>
    <w:rsid w:val="00FA681E"/>
    <w:rsid w:val="00FA6944"/>
    <w:rsid w:val="00FA6B9D"/>
    <w:rsid w:val="00FA6F7D"/>
    <w:rsid w:val="00FA778A"/>
    <w:rsid w:val="00FA7823"/>
    <w:rsid w:val="00FA78D6"/>
    <w:rsid w:val="00FB0B06"/>
    <w:rsid w:val="00FB0B61"/>
    <w:rsid w:val="00FB0C34"/>
    <w:rsid w:val="00FB0C83"/>
    <w:rsid w:val="00FB1409"/>
    <w:rsid w:val="00FB170D"/>
    <w:rsid w:val="00FB1A02"/>
    <w:rsid w:val="00FB231C"/>
    <w:rsid w:val="00FB2576"/>
    <w:rsid w:val="00FB2ECF"/>
    <w:rsid w:val="00FB426A"/>
    <w:rsid w:val="00FB436F"/>
    <w:rsid w:val="00FB4A47"/>
    <w:rsid w:val="00FB4BEA"/>
    <w:rsid w:val="00FB4EF8"/>
    <w:rsid w:val="00FB4F46"/>
    <w:rsid w:val="00FB52C7"/>
    <w:rsid w:val="00FB5B8D"/>
    <w:rsid w:val="00FB69E0"/>
    <w:rsid w:val="00FB6BD9"/>
    <w:rsid w:val="00FC1E4C"/>
    <w:rsid w:val="00FC1F89"/>
    <w:rsid w:val="00FC2412"/>
    <w:rsid w:val="00FC25D1"/>
    <w:rsid w:val="00FC2ECD"/>
    <w:rsid w:val="00FC3B04"/>
    <w:rsid w:val="00FC4169"/>
    <w:rsid w:val="00FC4F90"/>
    <w:rsid w:val="00FC5637"/>
    <w:rsid w:val="00FC5745"/>
    <w:rsid w:val="00FC5A35"/>
    <w:rsid w:val="00FC5E80"/>
    <w:rsid w:val="00FC65AD"/>
    <w:rsid w:val="00FC67B5"/>
    <w:rsid w:val="00FC700E"/>
    <w:rsid w:val="00FC7644"/>
    <w:rsid w:val="00FC7794"/>
    <w:rsid w:val="00FC7B9A"/>
    <w:rsid w:val="00FC7C81"/>
    <w:rsid w:val="00FC7E3A"/>
    <w:rsid w:val="00FD064D"/>
    <w:rsid w:val="00FD0DBC"/>
    <w:rsid w:val="00FD2F94"/>
    <w:rsid w:val="00FD4360"/>
    <w:rsid w:val="00FD4375"/>
    <w:rsid w:val="00FD505C"/>
    <w:rsid w:val="00FD5453"/>
    <w:rsid w:val="00FD55C7"/>
    <w:rsid w:val="00FD58DF"/>
    <w:rsid w:val="00FD58EE"/>
    <w:rsid w:val="00FD6687"/>
    <w:rsid w:val="00FD67AF"/>
    <w:rsid w:val="00FD7F40"/>
    <w:rsid w:val="00FE038B"/>
    <w:rsid w:val="00FE0ABC"/>
    <w:rsid w:val="00FE0C17"/>
    <w:rsid w:val="00FE1125"/>
    <w:rsid w:val="00FE126F"/>
    <w:rsid w:val="00FE1555"/>
    <w:rsid w:val="00FE4156"/>
    <w:rsid w:val="00FE4DE0"/>
    <w:rsid w:val="00FE528C"/>
    <w:rsid w:val="00FE5332"/>
    <w:rsid w:val="00FE53AE"/>
    <w:rsid w:val="00FE5572"/>
    <w:rsid w:val="00FE5A91"/>
    <w:rsid w:val="00FE62D8"/>
    <w:rsid w:val="00FE6EF7"/>
    <w:rsid w:val="00FE711B"/>
    <w:rsid w:val="00FE7338"/>
    <w:rsid w:val="00FE7730"/>
    <w:rsid w:val="00FF01A8"/>
    <w:rsid w:val="00FF04F1"/>
    <w:rsid w:val="00FF09EC"/>
    <w:rsid w:val="00FF0EC3"/>
    <w:rsid w:val="00FF21A2"/>
    <w:rsid w:val="00FF2813"/>
    <w:rsid w:val="00FF32F9"/>
    <w:rsid w:val="00FF3611"/>
    <w:rsid w:val="00FF3AD5"/>
    <w:rsid w:val="00FF3DDC"/>
    <w:rsid w:val="00FF3FB4"/>
    <w:rsid w:val="00FF4C7F"/>
    <w:rsid w:val="00FF547F"/>
    <w:rsid w:val="00FF5778"/>
    <w:rsid w:val="00FF5E95"/>
    <w:rsid w:val="00FF6975"/>
    <w:rsid w:val="00FF76C9"/>
    <w:rsid w:val="00FF7B85"/>
    <w:rsid w:val="00FF7C1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0353"/>
    <o:shapelayout v:ext="edit">
      <o:idmap v:ext="edit" data="1"/>
    </o:shapelayout>
  </w:shapeDefaults>
  <w:decimalSymbol w:val=","/>
  <w:listSeparator w:val=";"/>
  <w14:docId w14:val="1D4D67AE"/>
  <w15:docId w15:val="{ABE31AD2-E2A4-48B7-A599-1160BD94C9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Calibri" w:hAnsi="Times New Roman" w:cs="Times New Roman"/>
        <w:lang w:val="ru-RU" w:eastAsia="ru-RU" w:bidi="ar-SA"/>
      </w:rPr>
    </w:rPrDefault>
    <w:pPrDefault/>
  </w:docDefaults>
  <w:latentStyles w:defLockedState="0" w:defUIPriority="99" w:defSemiHidden="0" w:defUnhideWhenUsed="0" w:defQFormat="0" w:count="377">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4">
    <w:name w:val="Normal"/>
    <w:qFormat/>
    <w:rsid w:val="00BE279E"/>
    <w:pPr>
      <w:spacing w:line="360" w:lineRule="auto"/>
      <w:ind w:firstLine="709"/>
      <w:jc w:val="both"/>
    </w:pPr>
    <w:rPr>
      <w:rFonts w:ascii="Arial" w:hAnsi="Arial"/>
      <w:sz w:val="22"/>
      <w:szCs w:val="24"/>
      <w:lang w:eastAsia="en-US"/>
    </w:rPr>
  </w:style>
  <w:style w:type="paragraph" w:styleId="1">
    <w:name w:val="heading 1"/>
    <w:aliases w:val="Заголовок 1 Знак1,новая страница,Заголовок 1 Знак2,Заголовок 1 Знак1 Знак2,новая страница Знак1,Заголовок 1 Знак1 Знак Знак2,Заголовок 1 Знак1 Знак3,Заголовок 1 Знак Знак2,Заголовок 1 Знак1 Знак1 Знак,Заголовок 1 Знак Знак Знак1 Знак,Раздел"/>
    <w:next w:val="a4"/>
    <w:link w:val="10"/>
    <w:autoRedefine/>
    <w:qFormat/>
    <w:rsid w:val="00DD0F46"/>
    <w:pPr>
      <w:keepNext/>
      <w:keepLines/>
      <w:pageBreakBefore/>
      <w:suppressAutoHyphens/>
      <w:spacing w:line="276" w:lineRule="auto"/>
      <w:jc w:val="center"/>
      <w:outlineLvl w:val="0"/>
    </w:pPr>
    <w:rPr>
      <w:rFonts w:eastAsia="Times New Roman"/>
      <w:b/>
      <w:bCs/>
      <w:sz w:val="28"/>
      <w:szCs w:val="28"/>
      <w:lang w:eastAsia="en-US"/>
    </w:rPr>
  </w:style>
  <w:style w:type="paragraph" w:styleId="2">
    <w:name w:val="heading 2"/>
    <w:aliases w:val="Знак2,Знак,Заголовок 2 Знак1,Знак2 Знак,Заголовок 2 Знак Знак,Знак2 Знак Знак,Знак Знак4 Знак,Заголовок 2 Знак1 Знак1 Знак,Заголовок 2 Знак2 Знак,Знак2 Знак Знак1 Знак1,Заголовок 2 Знак Знак Знак1,Знак2 З, Знак, Знак2 Знак, Знак Знак4 Знак"/>
    <w:next w:val="a4"/>
    <w:link w:val="20"/>
    <w:autoRedefine/>
    <w:qFormat/>
    <w:rsid w:val="008A7583"/>
    <w:pPr>
      <w:keepNext/>
      <w:numPr>
        <w:ilvl w:val="1"/>
        <w:numId w:val="1"/>
      </w:numPr>
      <w:suppressAutoHyphens/>
      <w:spacing w:before="220" w:after="220"/>
      <w:jc w:val="both"/>
      <w:outlineLvl w:val="1"/>
    </w:pPr>
    <w:rPr>
      <w:rFonts w:eastAsia="Times New Roman"/>
      <w:b/>
      <w:bCs/>
      <w:sz w:val="24"/>
      <w:szCs w:val="28"/>
      <w:lang w:eastAsia="en-US"/>
    </w:rPr>
  </w:style>
  <w:style w:type="paragraph" w:styleId="3">
    <w:name w:val="heading 3"/>
    <w:aliases w:val="- 1.1.1,Пункт,- 1.1.11,- 1.1.12,- 1.1.13,- 1.1.14,H3,Заголовок 3 Знак,Caaieiaie 3 Ciae,Çàãîëîâîê 3 Çíàê,Heading 3 Char,h3,Заголовок 3 Знак + 12 пт,не курсив,Междустр.интервал:  полуторн...,Заголовок 3 пункт УГТП"/>
    <w:next w:val="a4"/>
    <w:link w:val="31"/>
    <w:autoRedefine/>
    <w:uiPriority w:val="9"/>
    <w:qFormat/>
    <w:rsid w:val="007F5435"/>
    <w:pPr>
      <w:keepNext/>
      <w:numPr>
        <w:ilvl w:val="2"/>
        <w:numId w:val="1"/>
      </w:numPr>
      <w:suppressAutoHyphens/>
      <w:spacing w:before="220" w:after="220"/>
      <w:jc w:val="both"/>
      <w:outlineLvl w:val="2"/>
    </w:pPr>
    <w:rPr>
      <w:rFonts w:eastAsia="Times New Roman"/>
      <w:b/>
      <w:sz w:val="24"/>
      <w:szCs w:val="26"/>
      <w:lang w:eastAsia="en-US"/>
    </w:rPr>
  </w:style>
  <w:style w:type="paragraph" w:styleId="4">
    <w:name w:val="heading 4"/>
    <w:aliases w:val="Подпункт,H4,(????.),Заголовок 4 подпункт УГТП,Н4"/>
    <w:basedOn w:val="3"/>
    <w:next w:val="a4"/>
    <w:link w:val="40"/>
    <w:qFormat/>
    <w:rsid w:val="00CE1B24"/>
    <w:pPr>
      <w:numPr>
        <w:ilvl w:val="0"/>
        <w:numId w:val="0"/>
      </w:numPr>
      <w:outlineLvl w:val="3"/>
    </w:pPr>
    <w:rPr>
      <w:b w:val="0"/>
      <w:bCs/>
      <w:szCs w:val="28"/>
      <w:lang w:val="en-US"/>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4"/>
    <w:next w:val="a4"/>
    <w:link w:val="50"/>
    <w:uiPriority w:val="9"/>
    <w:qFormat/>
    <w:rsid w:val="00244CFB"/>
    <w:pPr>
      <w:numPr>
        <w:ilvl w:val="4"/>
        <w:numId w:val="1"/>
      </w:numPr>
      <w:spacing w:before="240" w:after="60"/>
      <w:outlineLvl w:val="4"/>
    </w:pPr>
    <w:rPr>
      <w:rFonts w:ascii="Calibri" w:eastAsia="Times New Roman" w:hAnsi="Calibri"/>
      <w:b/>
      <w:bCs/>
      <w:i/>
      <w:iCs/>
      <w:sz w:val="26"/>
      <w:szCs w:val="26"/>
      <w:lang w:val="x-none"/>
    </w:rPr>
  </w:style>
  <w:style w:type="paragraph" w:styleId="6">
    <w:name w:val="heading 6"/>
    <w:aliases w:val="Heading 6 Char"/>
    <w:basedOn w:val="a4"/>
    <w:next w:val="a4"/>
    <w:link w:val="60"/>
    <w:uiPriority w:val="9"/>
    <w:qFormat/>
    <w:rsid w:val="00244CFB"/>
    <w:pPr>
      <w:numPr>
        <w:ilvl w:val="5"/>
        <w:numId w:val="1"/>
      </w:numPr>
      <w:spacing w:before="240" w:after="60"/>
      <w:outlineLvl w:val="5"/>
    </w:pPr>
    <w:rPr>
      <w:rFonts w:ascii="Calibri" w:eastAsia="Times New Roman" w:hAnsi="Calibri"/>
      <w:b/>
      <w:bCs/>
      <w:szCs w:val="22"/>
      <w:lang w:val="x-none"/>
    </w:rPr>
  </w:style>
  <w:style w:type="paragraph" w:styleId="7">
    <w:name w:val="heading 7"/>
    <w:basedOn w:val="a4"/>
    <w:next w:val="a4"/>
    <w:link w:val="70"/>
    <w:uiPriority w:val="9"/>
    <w:qFormat/>
    <w:rsid w:val="00244CFB"/>
    <w:pPr>
      <w:numPr>
        <w:ilvl w:val="6"/>
        <w:numId w:val="1"/>
      </w:numPr>
      <w:spacing w:before="240" w:after="60"/>
      <w:outlineLvl w:val="6"/>
    </w:pPr>
    <w:rPr>
      <w:rFonts w:ascii="Calibri" w:eastAsia="Times New Roman" w:hAnsi="Calibri"/>
      <w:sz w:val="24"/>
      <w:lang w:val="x-none"/>
    </w:rPr>
  </w:style>
  <w:style w:type="paragraph" w:styleId="8">
    <w:name w:val="heading 8"/>
    <w:aliases w:val=" Знак8,Знак8"/>
    <w:basedOn w:val="a4"/>
    <w:next w:val="a4"/>
    <w:link w:val="80"/>
    <w:uiPriority w:val="9"/>
    <w:qFormat/>
    <w:rsid w:val="00244CFB"/>
    <w:pPr>
      <w:numPr>
        <w:ilvl w:val="7"/>
        <w:numId w:val="1"/>
      </w:numPr>
      <w:spacing w:before="240" w:after="60"/>
      <w:outlineLvl w:val="7"/>
    </w:pPr>
    <w:rPr>
      <w:rFonts w:ascii="Calibri" w:eastAsia="Times New Roman" w:hAnsi="Calibri"/>
      <w:i/>
      <w:iCs/>
      <w:sz w:val="24"/>
      <w:lang w:val="x-none"/>
    </w:rPr>
  </w:style>
  <w:style w:type="paragraph" w:styleId="9">
    <w:name w:val="heading 9"/>
    <w:aliases w:val="Заголовок 90"/>
    <w:basedOn w:val="a4"/>
    <w:next w:val="a4"/>
    <w:link w:val="90"/>
    <w:uiPriority w:val="9"/>
    <w:qFormat/>
    <w:rsid w:val="00244CFB"/>
    <w:pPr>
      <w:numPr>
        <w:ilvl w:val="8"/>
        <w:numId w:val="1"/>
      </w:numPr>
      <w:spacing w:before="240" w:after="60"/>
      <w:outlineLvl w:val="8"/>
    </w:pPr>
    <w:rPr>
      <w:rFonts w:ascii="Cambria" w:eastAsia="Times New Roman" w:hAnsi="Cambria"/>
      <w:szCs w:val="22"/>
      <w:lang w:val="x-none"/>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Заголовок 1 Знак1 Знак,новая страница Знак,Заголовок 1 Знак2 Знак,Заголовок 1 Знак1 Знак2 Знак,новая страница Знак1 Знак,Заголовок 1 Знак1 Знак Знак2 Знак,Заголовок 1 Знак1 Знак3 Знак,Заголовок 1 Знак Знак2 Знак,Раздел Знак"/>
    <w:link w:val="1"/>
    <w:rsid w:val="00DD0F46"/>
    <w:rPr>
      <w:rFonts w:eastAsia="Times New Roman"/>
      <w:b/>
      <w:bCs/>
      <w:sz w:val="28"/>
      <w:szCs w:val="28"/>
      <w:lang w:eastAsia="en-US"/>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Знак Знак4 Знак Знак,Заголовок 2 Знак1 Знак1 Знак Знак,Заголовок 2 Знак2 Знак Знак,Знак2 Знак Знак1 Знак1 Знак,Знак2 З Знак"/>
    <w:link w:val="2"/>
    <w:rsid w:val="008A7583"/>
    <w:rPr>
      <w:rFonts w:eastAsia="Times New Roman"/>
      <w:b/>
      <w:bCs/>
      <w:sz w:val="24"/>
      <w:szCs w:val="28"/>
      <w:lang w:eastAsia="en-US"/>
    </w:rPr>
  </w:style>
  <w:style w:type="character" w:customStyle="1" w:styleId="31">
    <w:name w:val="Заголовок 3 Знак1"/>
    <w:aliases w:val="- 1.1.1 Знак,Пункт Знак,- 1.1.11 Знак,- 1.1.12 Знак,- 1.1.13 Знак,- 1.1.14 Знак,H3 Знак,Заголовок 3 Знак Знак,Caaieiaie 3 Ciae Знак,Çàãîëîâîê 3 Çíàê Знак,Heading 3 Char Знак,h3 Знак,Заголовок 3 Знак + 12 пт Знак,не курсив Знак"/>
    <w:link w:val="3"/>
    <w:uiPriority w:val="9"/>
    <w:rsid w:val="007F5435"/>
    <w:rPr>
      <w:rFonts w:eastAsia="Times New Roman"/>
      <w:b/>
      <w:sz w:val="24"/>
      <w:szCs w:val="26"/>
      <w:lang w:eastAsia="en-US"/>
    </w:rPr>
  </w:style>
  <w:style w:type="character" w:customStyle="1" w:styleId="40">
    <w:name w:val="Заголовок 4 Знак"/>
    <w:aliases w:val="Подпункт Знак,H4 Знак,(????.) Знак,Заголовок 4 подпункт УГТП Знак,Н4 Знак"/>
    <w:link w:val="4"/>
    <w:uiPriority w:val="9"/>
    <w:rsid w:val="00CE1B24"/>
    <w:rPr>
      <w:rFonts w:ascii="Arial" w:eastAsia="Times New Roman" w:hAnsi="Arial"/>
      <w:bCs/>
      <w:i/>
      <w:sz w:val="22"/>
      <w:szCs w:val="28"/>
      <w:lang w:val="en-US" w:eastAsia="en-US"/>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link w:val="5"/>
    <w:uiPriority w:val="9"/>
    <w:rsid w:val="00244CFB"/>
    <w:rPr>
      <w:rFonts w:ascii="Calibri" w:eastAsia="Times New Roman" w:hAnsi="Calibri"/>
      <w:b/>
      <w:bCs/>
      <w:i/>
      <w:iCs/>
      <w:sz w:val="26"/>
      <w:szCs w:val="26"/>
      <w:lang w:val="x-none" w:eastAsia="en-US"/>
    </w:rPr>
  </w:style>
  <w:style w:type="character" w:customStyle="1" w:styleId="60">
    <w:name w:val="Заголовок 6 Знак"/>
    <w:aliases w:val="Heading 6 Char Знак"/>
    <w:link w:val="6"/>
    <w:uiPriority w:val="9"/>
    <w:rsid w:val="00244CFB"/>
    <w:rPr>
      <w:rFonts w:ascii="Calibri" w:eastAsia="Times New Roman" w:hAnsi="Calibri"/>
      <w:b/>
      <w:bCs/>
      <w:sz w:val="22"/>
      <w:szCs w:val="22"/>
      <w:lang w:val="x-none" w:eastAsia="en-US"/>
    </w:rPr>
  </w:style>
  <w:style w:type="character" w:customStyle="1" w:styleId="70">
    <w:name w:val="Заголовок 7 Знак"/>
    <w:link w:val="7"/>
    <w:uiPriority w:val="9"/>
    <w:rsid w:val="00244CFB"/>
    <w:rPr>
      <w:rFonts w:ascii="Calibri" w:eastAsia="Times New Roman" w:hAnsi="Calibri"/>
      <w:sz w:val="24"/>
      <w:szCs w:val="24"/>
      <w:lang w:val="x-none" w:eastAsia="en-US"/>
    </w:rPr>
  </w:style>
  <w:style w:type="character" w:customStyle="1" w:styleId="80">
    <w:name w:val="Заголовок 8 Знак"/>
    <w:aliases w:val=" Знак8 Знак,Знак8 Знак"/>
    <w:link w:val="8"/>
    <w:uiPriority w:val="9"/>
    <w:rsid w:val="00244CFB"/>
    <w:rPr>
      <w:rFonts w:ascii="Calibri" w:eastAsia="Times New Roman" w:hAnsi="Calibri"/>
      <w:i/>
      <w:iCs/>
      <w:sz w:val="24"/>
      <w:szCs w:val="24"/>
      <w:lang w:val="x-none" w:eastAsia="en-US"/>
    </w:rPr>
  </w:style>
  <w:style w:type="character" w:customStyle="1" w:styleId="90">
    <w:name w:val="Заголовок 9 Знак"/>
    <w:aliases w:val="Заголовок 90 Знак"/>
    <w:link w:val="9"/>
    <w:uiPriority w:val="9"/>
    <w:rsid w:val="00244CFB"/>
    <w:rPr>
      <w:rFonts w:ascii="Cambria" w:eastAsia="Times New Roman" w:hAnsi="Cambria"/>
      <w:sz w:val="22"/>
      <w:szCs w:val="22"/>
      <w:lang w:val="x-none" w:eastAsia="en-US"/>
    </w:rPr>
  </w:style>
  <w:style w:type="paragraph" w:styleId="a8">
    <w:name w:val="header"/>
    <w:aliases w:val="??????? ??????????,ВерхКолонтитул,header-first,HeaderPort, Знак7,Знак7,h"/>
    <w:basedOn w:val="a9"/>
    <w:link w:val="aa"/>
    <w:uiPriority w:val="99"/>
    <w:unhideWhenUsed/>
    <w:rsid w:val="009E3464"/>
    <w:rPr>
      <w:rFonts w:ascii="ESKDa" w:hAnsi="ESKDa"/>
      <w:noProof w:val="0"/>
      <w:sz w:val="24"/>
      <w:lang w:val="x-none"/>
    </w:rPr>
  </w:style>
  <w:style w:type="paragraph" w:styleId="a9">
    <w:name w:val="footer"/>
    <w:basedOn w:val="a4"/>
    <w:link w:val="ab"/>
    <w:rsid w:val="00A64647"/>
    <w:pPr>
      <w:tabs>
        <w:tab w:val="center" w:pos="4677"/>
        <w:tab w:val="right" w:pos="9355"/>
      </w:tabs>
      <w:spacing w:line="240" w:lineRule="auto"/>
      <w:ind w:firstLine="0"/>
      <w:jc w:val="left"/>
    </w:pPr>
    <w:rPr>
      <w:noProof/>
      <w:sz w:val="20"/>
    </w:rPr>
  </w:style>
  <w:style w:type="character" w:customStyle="1" w:styleId="ab">
    <w:name w:val="Нижний колонтитул Знак"/>
    <w:link w:val="a9"/>
    <w:rsid w:val="00A64647"/>
    <w:rPr>
      <w:rFonts w:ascii="Arial" w:eastAsia="Calibri" w:hAnsi="Arial"/>
      <w:noProof/>
      <w:szCs w:val="24"/>
      <w:lang w:val="ru-RU" w:eastAsia="en-US" w:bidi="ar-SA"/>
    </w:rPr>
  </w:style>
  <w:style w:type="character" w:customStyle="1" w:styleId="aa">
    <w:name w:val="Верхний колонтитул Знак"/>
    <w:aliases w:val="??????? ?????????? Знак,ВерхКолонтитул Знак,header-first Знак,HeaderPort Знак, Знак7 Знак,Знак7 Знак,h Знак"/>
    <w:link w:val="a8"/>
    <w:uiPriority w:val="99"/>
    <w:rsid w:val="00BE1010"/>
    <w:rPr>
      <w:rFonts w:ascii="ESKDa" w:hAnsi="ESKDa"/>
      <w:sz w:val="24"/>
      <w:szCs w:val="24"/>
      <w:lang w:eastAsia="en-US"/>
    </w:rPr>
  </w:style>
  <w:style w:type="table" w:styleId="ac">
    <w:name w:val="Table Grid"/>
    <w:basedOn w:val="a6"/>
    <w:rsid w:val="00EA5DA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d">
    <w:name w:val="Balloon Text"/>
    <w:basedOn w:val="a4"/>
    <w:link w:val="ae"/>
    <w:uiPriority w:val="99"/>
    <w:semiHidden/>
    <w:unhideWhenUsed/>
    <w:rsid w:val="000B60F3"/>
    <w:pPr>
      <w:spacing w:line="240" w:lineRule="auto"/>
    </w:pPr>
    <w:rPr>
      <w:rFonts w:ascii="Tahoma" w:hAnsi="Tahoma"/>
      <w:sz w:val="16"/>
      <w:szCs w:val="16"/>
      <w:lang w:val="x-none"/>
    </w:rPr>
  </w:style>
  <w:style w:type="character" w:customStyle="1" w:styleId="ae">
    <w:name w:val="Текст выноски Знак"/>
    <w:link w:val="ad"/>
    <w:uiPriority w:val="99"/>
    <w:semiHidden/>
    <w:rsid w:val="000B60F3"/>
    <w:rPr>
      <w:rFonts w:ascii="Tahoma" w:hAnsi="Tahoma" w:cs="Tahoma"/>
      <w:sz w:val="16"/>
      <w:szCs w:val="16"/>
      <w:lang w:eastAsia="en-US"/>
    </w:rPr>
  </w:style>
  <w:style w:type="character" w:styleId="af">
    <w:name w:val="Placeholder Text"/>
    <w:uiPriority w:val="99"/>
    <w:semiHidden/>
    <w:rsid w:val="00BE1010"/>
    <w:rPr>
      <w:color w:val="808080"/>
    </w:rPr>
  </w:style>
  <w:style w:type="paragraph" w:styleId="11">
    <w:name w:val="toc 1"/>
    <w:basedOn w:val="a4"/>
    <w:next w:val="a4"/>
    <w:autoRedefine/>
    <w:uiPriority w:val="39"/>
    <w:unhideWhenUsed/>
    <w:rsid w:val="004C3CA0"/>
    <w:pPr>
      <w:ind w:firstLine="0"/>
      <w:jc w:val="left"/>
    </w:pPr>
    <w:rPr>
      <w:rFonts w:ascii="Times New Roman" w:hAnsi="Times New Roman" w:cstheme="majorHAnsi"/>
      <w:bCs/>
      <w:caps/>
      <w:sz w:val="24"/>
    </w:rPr>
  </w:style>
  <w:style w:type="character" w:styleId="af0">
    <w:name w:val="Hyperlink"/>
    <w:uiPriority w:val="99"/>
    <w:unhideWhenUsed/>
    <w:rsid w:val="0002033E"/>
    <w:rPr>
      <w:color w:val="0000FF"/>
      <w:u w:val="single"/>
    </w:rPr>
  </w:style>
  <w:style w:type="paragraph" w:styleId="af1">
    <w:name w:val="Title"/>
    <w:basedOn w:val="a4"/>
    <w:next w:val="a4"/>
    <w:link w:val="af2"/>
    <w:uiPriority w:val="10"/>
    <w:qFormat/>
    <w:rsid w:val="00AE575A"/>
    <w:pPr>
      <w:spacing w:before="220" w:after="220" w:line="240" w:lineRule="auto"/>
      <w:ind w:firstLine="0"/>
      <w:jc w:val="center"/>
    </w:pPr>
    <w:rPr>
      <w:bCs/>
      <w:szCs w:val="32"/>
    </w:rPr>
  </w:style>
  <w:style w:type="character" w:customStyle="1" w:styleId="af2">
    <w:name w:val="Заголовок Знак"/>
    <w:link w:val="af1"/>
    <w:uiPriority w:val="10"/>
    <w:rsid w:val="00AE575A"/>
    <w:rPr>
      <w:rFonts w:ascii="Arial" w:hAnsi="Arial"/>
      <w:bCs/>
      <w:sz w:val="22"/>
      <w:szCs w:val="32"/>
      <w:lang w:val="ru-RU" w:eastAsia="en-US" w:bidi="ar-SA"/>
    </w:rPr>
  </w:style>
  <w:style w:type="paragraph" w:styleId="41">
    <w:name w:val="toc 4"/>
    <w:basedOn w:val="a4"/>
    <w:next w:val="a4"/>
    <w:autoRedefine/>
    <w:uiPriority w:val="39"/>
    <w:unhideWhenUsed/>
    <w:rsid w:val="004C3CA0"/>
    <w:pPr>
      <w:jc w:val="left"/>
    </w:pPr>
    <w:rPr>
      <w:rFonts w:ascii="Times New Roman" w:hAnsi="Times New Roman" w:cstheme="minorHAnsi"/>
      <w:sz w:val="24"/>
      <w:szCs w:val="20"/>
    </w:rPr>
  </w:style>
  <w:style w:type="paragraph" w:styleId="21">
    <w:name w:val="toc 2"/>
    <w:basedOn w:val="a4"/>
    <w:next w:val="a4"/>
    <w:autoRedefine/>
    <w:uiPriority w:val="39"/>
    <w:unhideWhenUsed/>
    <w:rsid w:val="004C3CA0"/>
    <w:pPr>
      <w:ind w:firstLine="284"/>
      <w:jc w:val="left"/>
    </w:pPr>
    <w:rPr>
      <w:rFonts w:ascii="Times New Roman" w:hAnsi="Times New Roman" w:cstheme="minorHAnsi"/>
      <w:bCs/>
      <w:sz w:val="24"/>
      <w:szCs w:val="20"/>
    </w:rPr>
  </w:style>
  <w:style w:type="paragraph" w:styleId="30">
    <w:name w:val="toc 3"/>
    <w:basedOn w:val="a4"/>
    <w:next w:val="a4"/>
    <w:autoRedefine/>
    <w:uiPriority w:val="39"/>
    <w:unhideWhenUsed/>
    <w:rsid w:val="004C3CA0"/>
    <w:pPr>
      <w:ind w:left="170" w:firstLine="567"/>
      <w:jc w:val="left"/>
    </w:pPr>
    <w:rPr>
      <w:rFonts w:ascii="Times New Roman" w:hAnsi="Times New Roman" w:cstheme="minorHAnsi"/>
      <w:sz w:val="24"/>
      <w:szCs w:val="20"/>
    </w:rPr>
  </w:style>
  <w:style w:type="paragraph" w:customStyle="1" w:styleId="af3">
    <w:name w:val="Обозначение"/>
    <w:basedOn w:val="af1"/>
    <w:next w:val="af4"/>
    <w:link w:val="af5"/>
    <w:rsid w:val="00F0333B"/>
    <w:pPr>
      <w:pageBreakBefore/>
    </w:pPr>
    <w:rPr>
      <w:rFonts w:eastAsia="Times New Roman"/>
      <w:b/>
      <w:bCs w:val="0"/>
    </w:rPr>
  </w:style>
  <w:style w:type="paragraph" w:customStyle="1" w:styleId="af4">
    <w:name w:val="Курсив"/>
    <w:basedOn w:val="af1"/>
    <w:next w:val="af1"/>
    <w:rsid w:val="00C022FD"/>
    <w:pPr>
      <w:spacing w:before="0" w:after="0"/>
    </w:pPr>
    <w:rPr>
      <w:i/>
    </w:rPr>
  </w:style>
  <w:style w:type="paragraph" w:customStyle="1" w:styleId="af6">
    <w:name w:val="Титул"/>
    <w:basedOn w:val="af1"/>
    <w:uiPriority w:val="99"/>
    <w:qFormat/>
    <w:rsid w:val="007C5940"/>
    <w:pPr>
      <w:suppressAutoHyphens/>
      <w:spacing w:before="0" w:after="0"/>
    </w:pPr>
    <w:rPr>
      <w:b/>
      <w:bCs w:val="0"/>
      <w:sz w:val="32"/>
      <w:szCs w:val="20"/>
    </w:rPr>
  </w:style>
  <w:style w:type="paragraph" w:customStyle="1" w:styleId="af7">
    <w:name w:val="Таблица"/>
    <w:basedOn w:val="a4"/>
    <w:uiPriority w:val="99"/>
    <w:rsid w:val="00E830E1"/>
    <w:pPr>
      <w:spacing w:line="240" w:lineRule="auto"/>
      <w:ind w:firstLine="0"/>
    </w:pPr>
    <w:rPr>
      <w:rFonts w:eastAsia="Times New Roman"/>
      <w:szCs w:val="20"/>
    </w:rPr>
  </w:style>
  <w:style w:type="paragraph" w:customStyle="1" w:styleId="af8">
    <w:name w:val="Таблица + по центру"/>
    <w:basedOn w:val="af7"/>
    <w:uiPriority w:val="99"/>
    <w:rsid w:val="00E830E1"/>
    <w:pPr>
      <w:jc w:val="center"/>
    </w:pPr>
  </w:style>
  <w:style w:type="paragraph" w:styleId="51">
    <w:name w:val="toc 5"/>
    <w:basedOn w:val="a4"/>
    <w:next w:val="a4"/>
    <w:autoRedefine/>
    <w:uiPriority w:val="39"/>
    <w:rsid w:val="004C3CA0"/>
    <w:pPr>
      <w:jc w:val="left"/>
    </w:pPr>
    <w:rPr>
      <w:rFonts w:ascii="Times New Roman" w:hAnsi="Times New Roman" w:cstheme="minorHAnsi"/>
      <w:sz w:val="24"/>
      <w:szCs w:val="20"/>
    </w:rPr>
  </w:style>
  <w:style w:type="paragraph" w:styleId="af9">
    <w:name w:val="Document Map"/>
    <w:basedOn w:val="a4"/>
    <w:link w:val="afa"/>
    <w:semiHidden/>
    <w:rsid w:val="00FF3AD5"/>
    <w:pPr>
      <w:shd w:val="clear" w:color="auto" w:fill="000080"/>
    </w:pPr>
    <w:rPr>
      <w:rFonts w:ascii="Tahoma" w:hAnsi="Tahoma"/>
      <w:sz w:val="20"/>
      <w:szCs w:val="20"/>
      <w:lang w:val="x-none"/>
    </w:rPr>
  </w:style>
  <w:style w:type="character" w:styleId="afb">
    <w:name w:val="annotation reference"/>
    <w:semiHidden/>
    <w:rsid w:val="002556C8"/>
    <w:rPr>
      <w:sz w:val="16"/>
      <w:szCs w:val="16"/>
    </w:rPr>
  </w:style>
  <w:style w:type="paragraph" w:styleId="afc">
    <w:name w:val="annotation text"/>
    <w:basedOn w:val="a4"/>
    <w:link w:val="afd"/>
    <w:rsid w:val="002556C8"/>
    <w:rPr>
      <w:sz w:val="20"/>
      <w:szCs w:val="20"/>
      <w:lang w:val="x-none"/>
    </w:rPr>
  </w:style>
  <w:style w:type="paragraph" w:styleId="afe">
    <w:name w:val="annotation subject"/>
    <w:basedOn w:val="afc"/>
    <w:next w:val="afc"/>
    <w:link w:val="aff"/>
    <w:semiHidden/>
    <w:rsid w:val="002556C8"/>
    <w:rPr>
      <w:b/>
      <w:bCs/>
    </w:rPr>
  </w:style>
  <w:style w:type="character" w:styleId="aff0">
    <w:name w:val="Emphasis"/>
    <w:uiPriority w:val="99"/>
    <w:qFormat/>
    <w:rsid w:val="00C244AD"/>
    <w:rPr>
      <w:rFonts w:cs="Times New Roman"/>
      <w:i/>
      <w:iCs/>
    </w:rPr>
  </w:style>
  <w:style w:type="paragraph" w:styleId="aff1">
    <w:name w:val="Body Text"/>
    <w:aliases w:val="Основной текст Знак1 Знак,Основной текст Знак Знак Знак,Основной текст Знак1 Знак Знак Знак,Основной текст документа Знак Знак Знак Знак,Основной текст Знак Знак Знак Знак Знак,Основной текст Знак1,Основной текст1 Знак, Знак1,Знак1"/>
    <w:basedOn w:val="a4"/>
    <w:link w:val="22"/>
    <w:rsid w:val="00DF4400"/>
    <w:pPr>
      <w:spacing w:before="240"/>
      <w:ind w:firstLine="0"/>
    </w:pPr>
    <w:rPr>
      <w:rFonts w:eastAsia="Times New Roman"/>
      <w:lang w:val="x-none" w:eastAsia="x-none"/>
    </w:rPr>
  </w:style>
  <w:style w:type="character" w:customStyle="1" w:styleId="aff2">
    <w:name w:val="Основной текст Знак"/>
    <w:uiPriority w:val="99"/>
    <w:semiHidden/>
    <w:rsid w:val="00DF4400"/>
    <w:rPr>
      <w:rFonts w:ascii="Arial" w:hAnsi="Arial"/>
      <w:sz w:val="22"/>
      <w:szCs w:val="24"/>
      <w:lang w:eastAsia="en-US"/>
    </w:rPr>
  </w:style>
  <w:style w:type="character" w:customStyle="1" w:styleId="22">
    <w:name w:val="Основной текст Знак2"/>
    <w:aliases w:val="Основной текст Знак1 Знак Знак,Основной текст Знак Знак Знак Знак,Основной текст Знак1 Знак Знак Знак Знак,Основной текст документа Знак Знак Знак Знак Знак,Основной текст Знак Знак Знак Знак Знак Знак,Основной текст Знак1 Знак1"/>
    <w:link w:val="aff1"/>
    <w:rsid w:val="00DF4400"/>
    <w:rPr>
      <w:rFonts w:ascii="Arial" w:eastAsia="Times New Roman" w:hAnsi="Arial"/>
      <w:sz w:val="22"/>
      <w:szCs w:val="24"/>
    </w:rPr>
  </w:style>
  <w:style w:type="paragraph" w:styleId="aff3">
    <w:name w:val="Body Text Indent"/>
    <w:aliases w:val="Основной текст с отступом Знак1,Основной текст с отступом Знак Знак,Основной текст с отступом Знак1 Знак Знак,Основной текст с отступом Знак2,Основной текст лево,Основной текст с отступом Знак1 Знак1"/>
    <w:basedOn w:val="a4"/>
    <w:link w:val="32"/>
    <w:rsid w:val="00DF4400"/>
    <w:pPr>
      <w:spacing w:after="120"/>
      <w:ind w:left="283"/>
    </w:pPr>
    <w:rPr>
      <w:lang w:val="x-none"/>
    </w:rPr>
  </w:style>
  <w:style w:type="character" w:customStyle="1" w:styleId="aff4">
    <w:name w:val="Основной текст с отступом Знак"/>
    <w:uiPriority w:val="99"/>
    <w:semiHidden/>
    <w:rsid w:val="00DF4400"/>
    <w:rPr>
      <w:rFonts w:ascii="Arial" w:hAnsi="Arial"/>
      <w:sz w:val="22"/>
      <w:szCs w:val="24"/>
      <w:lang w:eastAsia="en-US"/>
    </w:rPr>
  </w:style>
  <w:style w:type="character" w:customStyle="1" w:styleId="32">
    <w:name w:val="Основной текст с отступом Знак3"/>
    <w:aliases w:val="Основной текст с отступом Знак1 Знак,Основной текст с отступом Знак Знак Знак,Основной текст с отступом Знак1 Знак Знак Знак,Основной текст с отступом Знак2 Знак,Основной текст лево Знак"/>
    <w:link w:val="aff3"/>
    <w:rsid w:val="00DF4400"/>
    <w:rPr>
      <w:rFonts w:ascii="Arial" w:hAnsi="Arial"/>
      <w:sz w:val="22"/>
      <w:szCs w:val="24"/>
      <w:lang w:eastAsia="en-US"/>
    </w:rPr>
  </w:style>
  <w:style w:type="paragraph" w:customStyle="1" w:styleId="a">
    <w:name w:val="Перечисление"/>
    <w:basedOn w:val="a4"/>
    <w:link w:val="aff5"/>
    <w:qFormat/>
    <w:rsid w:val="00775651"/>
    <w:pPr>
      <w:numPr>
        <w:numId w:val="2"/>
      </w:numPr>
    </w:pPr>
    <w:rPr>
      <w:szCs w:val="22"/>
      <w:lang w:val="x-none"/>
    </w:rPr>
  </w:style>
  <w:style w:type="paragraph" w:customStyle="1" w:styleId="12">
    <w:name w:val="ГОСТ 1"/>
    <w:basedOn w:val="a4"/>
    <w:qFormat/>
    <w:rsid w:val="001D601B"/>
    <w:pPr>
      <w:autoSpaceDE w:val="0"/>
      <w:autoSpaceDN w:val="0"/>
      <w:adjustRightInd w:val="0"/>
      <w:ind w:firstLine="0"/>
    </w:pPr>
    <w:rPr>
      <w:rFonts w:eastAsia="Times New Roman" w:cs="TimesNewRomanPSMT"/>
      <w:szCs w:val="28"/>
      <w:lang w:eastAsia="ru-RU"/>
    </w:rPr>
  </w:style>
  <w:style w:type="character" w:customStyle="1" w:styleId="aff5">
    <w:name w:val="Перечисление Знак"/>
    <w:link w:val="a"/>
    <w:rsid w:val="00775651"/>
    <w:rPr>
      <w:rFonts w:ascii="Arial" w:hAnsi="Arial"/>
      <w:sz w:val="22"/>
      <w:szCs w:val="22"/>
      <w:lang w:val="x-none" w:eastAsia="en-US"/>
    </w:rPr>
  </w:style>
  <w:style w:type="paragraph" w:styleId="23">
    <w:name w:val="Body Text Indent 2"/>
    <w:aliases w:val="Основной для текста"/>
    <w:basedOn w:val="a4"/>
    <w:link w:val="24"/>
    <w:unhideWhenUsed/>
    <w:rsid w:val="001D601B"/>
    <w:pPr>
      <w:spacing w:after="120" w:line="480" w:lineRule="auto"/>
      <w:ind w:left="283"/>
    </w:pPr>
    <w:rPr>
      <w:lang w:val="x-none"/>
    </w:rPr>
  </w:style>
  <w:style w:type="character" w:customStyle="1" w:styleId="24">
    <w:name w:val="Основной текст с отступом 2 Знак"/>
    <w:aliases w:val="Основной для текста Знак"/>
    <w:link w:val="23"/>
    <w:rsid w:val="001D601B"/>
    <w:rPr>
      <w:rFonts w:ascii="Arial" w:hAnsi="Arial"/>
      <w:sz w:val="22"/>
      <w:szCs w:val="24"/>
      <w:lang w:eastAsia="en-US"/>
    </w:rPr>
  </w:style>
  <w:style w:type="paragraph" w:customStyle="1" w:styleId="Style46">
    <w:name w:val="Style46"/>
    <w:basedOn w:val="a4"/>
    <w:rsid w:val="001D601B"/>
    <w:pPr>
      <w:widowControl w:val="0"/>
      <w:autoSpaceDE w:val="0"/>
      <w:autoSpaceDN w:val="0"/>
      <w:adjustRightInd w:val="0"/>
      <w:spacing w:line="396" w:lineRule="exact"/>
      <w:ind w:firstLine="698"/>
    </w:pPr>
    <w:rPr>
      <w:rFonts w:ascii="Times New Roman" w:eastAsia="Times New Roman" w:hAnsi="Times New Roman"/>
      <w:sz w:val="24"/>
      <w:lang w:eastAsia="ru-RU"/>
    </w:rPr>
  </w:style>
  <w:style w:type="paragraph" w:styleId="aff6">
    <w:name w:val="caption"/>
    <w:basedOn w:val="a4"/>
    <w:next w:val="a4"/>
    <w:unhideWhenUsed/>
    <w:qFormat/>
    <w:rsid w:val="001D601B"/>
    <w:rPr>
      <w:b/>
      <w:bCs/>
      <w:sz w:val="20"/>
      <w:szCs w:val="20"/>
    </w:rPr>
  </w:style>
  <w:style w:type="paragraph" w:customStyle="1" w:styleId="aff7">
    <w:name w:val="таблица"/>
    <w:basedOn w:val="a4"/>
    <w:rsid w:val="005E3F51"/>
    <w:pPr>
      <w:widowControl w:val="0"/>
      <w:spacing w:before="120" w:line="240" w:lineRule="auto"/>
      <w:ind w:firstLine="0"/>
      <w:jc w:val="center"/>
    </w:pPr>
    <w:rPr>
      <w:rFonts w:eastAsia="Times New Roman"/>
      <w:szCs w:val="20"/>
      <w:lang w:eastAsia="ru-RU"/>
    </w:rPr>
  </w:style>
  <w:style w:type="paragraph" w:customStyle="1" w:styleId="13">
    <w:name w:val="Обычный1"/>
    <w:basedOn w:val="a4"/>
    <w:link w:val="14"/>
    <w:rsid w:val="00AB563B"/>
    <w:pPr>
      <w:spacing w:line="240" w:lineRule="auto"/>
      <w:ind w:firstLine="567"/>
    </w:pPr>
    <w:rPr>
      <w:rFonts w:ascii="Times New Roman" w:eastAsia="Times New Roman" w:hAnsi="Times New Roman"/>
      <w:sz w:val="24"/>
      <w:szCs w:val="20"/>
      <w:lang w:val="en-US" w:eastAsia="x-none"/>
    </w:rPr>
  </w:style>
  <w:style w:type="character" w:customStyle="1" w:styleId="14">
    <w:name w:val="Обычный1 Знак"/>
    <w:link w:val="13"/>
    <w:rsid w:val="00AB563B"/>
    <w:rPr>
      <w:rFonts w:eastAsia="Times New Roman"/>
      <w:sz w:val="24"/>
      <w:lang w:val="en-US"/>
    </w:rPr>
  </w:style>
  <w:style w:type="character" w:customStyle="1" w:styleId="15">
    <w:name w:val="Основной текст Знак Знак1"/>
    <w:aliases w:val=" Знак1 Знак,Основной текст Знак Знак Знак Знак6, Знак Знак Знак Знак,Основной текст1 Знак Знак Знак Знак6,Основной текст1 Знак Знак Знак Знак Знак,Основной текст1 Знак Знак Зна Знак1,Основной текст5,Основной текст Знак5, Знак15"/>
    <w:rsid w:val="00AB563B"/>
    <w:rPr>
      <w:sz w:val="28"/>
      <w:szCs w:val="28"/>
      <w:lang w:val="ru-RU" w:eastAsia="ru-RU" w:bidi="ar-SA"/>
    </w:rPr>
  </w:style>
  <w:style w:type="paragraph" w:customStyle="1" w:styleId="caaieiaie1">
    <w:name w:val="caaieiaie 1"/>
    <w:basedOn w:val="a4"/>
    <w:next w:val="a4"/>
    <w:rsid w:val="00AB563B"/>
    <w:pPr>
      <w:keepNext/>
      <w:widowControl w:val="0"/>
      <w:spacing w:line="240" w:lineRule="auto"/>
      <w:ind w:firstLine="0"/>
    </w:pPr>
    <w:rPr>
      <w:rFonts w:ascii="Times New Roman" w:eastAsia="Times New Roman" w:hAnsi="Times New Roman"/>
      <w:sz w:val="28"/>
      <w:szCs w:val="20"/>
      <w:lang w:val="en-US" w:eastAsia="ru-RU"/>
    </w:rPr>
  </w:style>
  <w:style w:type="paragraph" w:customStyle="1" w:styleId="210">
    <w:name w:val="Основной текст 21"/>
    <w:basedOn w:val="a4"/>
    <w:rsid w:val="00AB563B"/>
    <w:pPr>
      <w:widowControl w:val="0"/>
      <w:spacing w:line="240" w:lineRule="auto"/>
      <w:ind w:firstLine="720"/>
    </w:pPr>
    <w:rPr>
      <w:rFonts w:ascii="Times New Roman" w:eastAsia="Times New Roman" w:hAnsi="Times New Roman"/>
      <w:sz w:val="28"/>
      <w:szCs w:val="28"/>
      <w:lang w:eastAsia="ru-RU"/>
    </w:rPr>
  </w:style>
  <w:style w:type="character" w:customStyle="1" w:styleId="aff8">
    <w:name w:val="Знак Знак Знак Знак Знак Знак"/>
    <w:aliases w:val="Зна Знак"/>
    <w:rsid w:val="00AB563B"/>
    <w:rPr>
      <w:sz w:val="28"/>
      <w:szCs w:val="28"/>
      <w:lang w:val="ru-RU" w:eastAsia="ru-RU" w:bidi="ar-SA"/>
    </w:rPr>
  </w:style>
  <w:style w:type="paragraph" w:customStyle="1" w:styleId="aff9">
    <w:name w:val="табличный"/>
    <w:basedOn w:val="a4"/>
    <w:rsid w:val="00AD53F0"/>
    <w:pPr>
      <w:widowControl w:val="0"/>
      <w:spacing w:before="120" w:line="240" w:lineRule="auto"/>
      <w:ind w:firstLine="0"/>
      <w:jc w:val="center"/>
    </w:pPr>
    <w:rPr>
      <w:rFonts w:eastAsia="Times New Roman"/>
      <w:szCs w:val="20"/>
      <w:lang w:eastAsia="ru-RU"/>
    </w:rPr>
  </w:style>
  <w:style w:type="paragraph" w:styleId="affa">
    <w:name w:val="Block Text"/>
    <w:basedOn w:val="a4"/>
    <w:rsid w:val="00AD53F0"/>
    <w:pPr>
      <w:tabs>
        <w:tab w:val="left" w:pos="8788"/>
        <w:tab w:val="left" w:pos="11624"/>
      </w:tabs>
      <w:ind w:left="709" w:right="850" w:hanging="709"/>
    </w:pPr>
    <w:rPr>
      <w:rFonts w:eastAsia="Times New Roman"/>
      <w:spacing w:val="20"/>
      <w:szCs w:val="20"/>
      <w:lang w:eastAsia="ru-RU"/>
    </w:rPr>
  </w:style>
  <w:style w:type="paragraph" w:customStyle="1" w:styleId="-0">
    <w:name w:val="- Список"/>
    <w:basedOn w:val="affb"/>
    <w:link w:val="-2"/>
    <w:rsid w:val="007465F4"/>
    <w:pPr>
      <w:widowControl w:val="0"/>
      <w:numPr>
        <w:numId w:val="3"/>
      </w:numPr>
      <w:contextualSpacing/>
    </w:pPr>
    <w:rPr>
      <w:rFonts w:eastAsia="Times New Roman"/>
      <w:lang w:eastAsia="x-none"/>
    </w:rPr>
  </w:style>
  <w:style w:type="character" w:customStyle="1" w:styleId="-2">
    <w:name w:val="- Список Знак"/>
    <w:link w:val="-0"/>
    <w:rsid w:val="007465F4"/>
    <w:rPr>
      <w:rFonts w:ascii="Arial" w:eastAsia="Times New Roman" w:hAnsi="Arial"/>
      <w:sz w:val="22"/>
      <w:szCs w:val="24"/>
      <w:lang w:val="x-none" w:eastAsia="x-none"/>
    </w:rPr>
  </w:style>
  <w:style w:type="paragraph" w:styleId="affb">
    <w:name w:val="List Paragraph"/>
    <w:basedOn w:val="a4"/>
    <w:link w:val="affc"/>
    <w:uiPriority w:val="34"/>
    <w:qFormat/>
    <w:rsid w:val="007465F4"/>
    <w:pPr>
      <w:ind w:left="708"/>
    </w:pPr>
    <w:rPr>
      <w:lang w:val="x-none"/>
    </w:rPr>
  </w:style>
  <w:style w:type="paragraph" w:customStyle="1" w:styleId="a3">
    <w:name w:val="Простое Перечисление"/>
    <w:basedOn w:val="affb"/>
    <w:link w:val="affd"/>
    <w:qFormat/>
    <w:rsid w:val="001F0026"/>
    <w:pPr>
      <w:numPr>
        <w:numId w:val="4"/>
      </w:numPr>
      <w:contextualSpacing/>
    </w:pPr>
  </w:style>
  <w:style w:type="character" w:customStyle="1" w:styleId="affd">
    <w:name w:val="Простое Перечисление Знак"/>
    <w:link w:val="a3"/>
    <w:rsid w:val="001F0026"/>
    <w:rPr>
      <w:rFonts w:ascii="Arial" w:hAnsi="Arial"/>
      <w:sz w:val="22"/>
      <w:szCs w:val="24"/>
      <w:lang w:val="x-none" w:eastAsia="en-US"/>
    </w:rPr>
  </w:style>
  <w:style w:type="paragraph" w:customStyle="1" w:styleId="-1">
    <w:name w:val="- Таблица"/>
    <w:basedOn w:val="affb"/>
    <w:link w:val="-3"/>
    <w:qFormat/>
    <w:rsid w:val="00F67A5B"/>
    <w:pPr>
      <w:numPr>
        <w:numId w:val="5"/>
      </w:numPr>
      <w:contextualSpacing/>
      <w:jc w:val="center"/>
    </w:pPr>
    <w:rPr>
      <w:rFonts w:eastAsia="Times New Roman"/>
      <w:lang w:val="en-US" w:eastAsia="x-none"/>
    </w:rPr>
  </w:style>
  <w:style w:type="character" w:customStyle="1" w:styleId="-3">
    <w:name w:val="- Таблица Знак"/>
    <w:link w:val="-1"/>
    <w:rsid w:val="00F67A5B"/>
    <w:rPr>
      <w:rFonts w:ascii="Arial" w:eastAsia="Times New Roman" w:hAnsi="Arial"/>
      <w:sz w:val="22"/>
      <w:szCs w:val="24"/>
      <w:lang w:val="en-US" w:eastAsia="x-none"/>
    </w:rPr>
  </w:style>
  <w:style w:type="paragraph" w:customStyle="1" w:styleId="110">
    <w:name w:val="Обычный11"/>
    <w:rsid w:val="009E5E0B"/>
    <w:pPr>
      <w:widowControl w:val="0"/>
      <w:spacing w:line="300" w:lineRule="auto"/>
    </w:pPr>
    <w:rPr>
      <w:rFonts w:eastAsia="Times New Roman"/>
      <w:sz w:val="22"/>
    </w:rPr>
  </w:style>
  <w:style w:type="paragraph" w:customStyle="1" w:styleId="a2">
    <w:name w:val="Нумерованное перечисление"/>
    <w:basedOn w:val="affb"/>
    <w:link w:val="affe"/>
    <w:qFormat/>
    <w:rsid w:val="002614BB"/>
    <w:pPr>
      <w:numPr>
        <w:numId w:val="6"/>
      </w:numPr>
      <w:ind w:left="0" w:firstLine="567"/>
      <w:contextualSpacing/>
    </w:pPr>
    <w:rPr>
      <w:rFonts w:eastAsia="Times New Roman"/>
      <w:lang w:eastAsia="x-none"/>
    </w:rPr>
  </w:style>
  <w:style w:type="character" w:customStyle="1" w:styleId="affe">
    <w:name w:val="Нумерованное перечисление Знак"/>
    <w:link w:val="a2"/>
    <w:rsid w:val="002614BB"/>
    <w:rPr>
      <w:rFonts w:ascii="Arial" w:eastAsia="Times New Roman" w:hAnsi="Arial"/>
      <w:sz w:val="22"/>
      <w:szCs w:val="24"/>
      <w:lang w:val="x-none" w:eastAsia="x-none"/>
    </w:rPr>
  </w:style>
  <w:style w:type="paragraph" w:customStyle="1" w:styleId="caaieiaie2">
    <w:name w:val="caaieiaie 2"/>
    <w:basedOn w:val="a4"/>
    <w:next w:val="a4"/>
    <w:rsid w:val="00C50412"/>
    <w:pPr>
      <w:keepNext/>
      <w:spacing w:after="120"/>
      <w:ind w:firstLine="0"/>
      <w:jc w:val="center"/>
    </w:pPr>
    <w:rPr>
      <w:rFonts w:ascii="Times New Roman" w:eastAsia="Times New Roman" w:hAnsi="Times New Roman"/>
      <w:sz w:val="24"/>
      <w:szCs w:val="20"/>
      <w:lang w:eastAsia="ru-RU"/>
    </w:rPr>
  </w:style>
  <w:style w:type="numbering" w:customStyle="1" w:styleId="27">
    <w:name w:val="Стиль27"/>
    <w:rsid w:val="00860E90"/>
    <w:pPr>
      <w:numPr>
        <w:numId w:val="7"/>
      </w:numPr>
    </w:pPr>
  </w:style>
  <w:style w:type="character" w:customStyle="1" w:styleId="affc">
    <w:name w:val="Абзац списка Знак"/>
    <w:link w:val="affb"/>
    <w:rsid w:val="008A0FF9"/>
    <w:rPr>
      <w:rFonts w:ascii="Arial" w:hAnsi="Arial"/>
      <w:sz w:val="22"/>
      <w:szCs w:val="24"/>
      <w:lang w:eastAsia="en-US"/>
    </w:rPr>
  </w:style>
  <w:style w:type="character" w:customStyle="1" w:styleId="apple-converted-space">
    <w:name w:val="apple-converted-space"/>
    <w:basedOn w:val="a5"/>
    <w:rsid w:val="006D1E21"/>
  </w:style>
  <w:style w:type="paragraph" w:customStyle="1" w:styleId="25">
    <w:name w:val="Обычный2"/>
    <w:rsid w:val="002E0481"/>
    <w:pPr>
      <w:widowControl w:val="0"/>
      <w:spacing w:line="300" w:lineRule="auto"/>
    </w:pPr>
    <w:rPr>
      <w:rFonts w:eastAsia="Times New Roman"/>
      <w:snapToGrid w:val="0"/>
      <w:sz w:val="22"/>
    </w:rPr>
  </w:style>
  <w:style w:type="paragraph" w:styleId="26">
    <w:name w:val="Body Text 2"/>
    <w:basedOn w:val="a4"/>
    <w:link w:val="28"/>
    <w:unhideWhenUsed/>
    <w:rsid w:val="00777987"/>
    <w:pPr>
      <w:spacing w:after="120" w:line="480" w:lineRule="auto"/>
    </w:pPr>
    <w:rPr>
      <w:lang w:val="x-none"/>
    </w:rPr>
  </w:style>
  <w:style w:type="character" w:customStyle="1" w:styleId="28">
    <w:name w:val="Основной текст 2 Знак"/>
    <w:link w:val="26"/>
    <w:rsid w:val="00777987"/>
    <w:rPr>
      <w:rFonts w:ascii="Arial" w:hAnsi="Arial"/>
      <w:sz w:val="22"/>
      <w:szCs w:val="24"/>
      <w:lang w:eastAsia="en-US"/>
    </w:rPr>
  </w:style>
  <w:style w:type="paragraph" w:customStyle="1" w:styleId="211">
    <w:name w:val="Основной текст с отступом 21"/>
    <w:basedOn w:val="a4"/>
    <w:rsid w:val="00552A4C"/>
    <w:pPr>
      <w:widowControl w:val="0"/>
      <w:spacing w:line="240" w:lineRule="auto"/>
      <w:ind w:firstLine="1134"/>
    </w:pPr>
    <w:rPr>
      <w:rFonts w:ascii="Times New Roman" w:eastAsia="Times New Roman" w:hAnsi="Times New Roman"/>
      <w:sz w:val="28"/>
      <w:szCs w:val="28"/>
      <w:lang w:eastAsia="ru-RU"/>
    </w:rPr>
  </w:style>
  <w:style w:type="paragraph" w:customStyle="1" w:styleId="IG">
    <w:name w:val="Нумерованный_список_IG"/>
    <w:basedOn w:val="a4"/>
    <w:rsid w:val="00552A4C"/>
    <w:pPr>
      <w:tabs>
        <w:tab w:val="num" w:pos="0"/>
      </w:tabs>
      <w:ind w:firstLine="851"/>
    </w:pPr>
    <w:rPr>
      <w:rFonts w:ascii="Times New Roman" w:eastAsia="Times New Roman" w:hAnsi="Times New Roman"/>
      <w:snapToGrid w:val="0"/>
      <w:sz w:val="28"/>
      <w:szCs w:val="28"/>
      <w:lang w:eastAsia="ru-RU"/>
    </w:rPr>
  </w:style>
  <w:style w:type="paragraph" w:customStyle="1" w:styleId="a1">
    <w:name w:val="Позиция"/>
    <w:basedOn w:val="a4"/>
    <w:rsid w:val="00D44C02"/>
    <w:pPr>
      <w:numPr>
        <w:numId w:val="8"/>
      </w:numPr>
      <w:spacing w:line="240" w:lineRule="auto"/>
      <w:jc w:val="left"/>
    </w:pPr>
    <w:rPr>
      <w:rFonts w:ascii="Times New Roman" w:eastAsia="Times New Roman" w:hAnsi="Times New Roman"/>
      <w:sz w:val="24"/>
      <w:lang w:eastAsia="ru-RU"/>
    </w:rPr>
  </w:style>
  <w:style w:type="paragraph" w:customStyle="1" w:styleId="220">
    <w:name w:val="Основной текст с отступом 22"/>
    <w:basedOn w:val="a4"/>
    <w:rsid w:val="006F196E"/>
    <w:pPr>
      <w:widowControl w:val="0"/>
      <w:spacing w:line="240" w:lineRule="auto"/>
      <w:ind w:firstLine="1134"/>
    </w:pPr>
    <w:rPr>
      <w:rFonts w:ascii="Times New Roman" w:eastAsia="Times New Roman" w:hAnsi="Times New Roman"/>
      <w:sz w:val="28"/>
      <w:szCs w:val="28"/>
      <w:lang w:eastAsia="ru-RU"/>
    </w:rPr>
  </w:style>
  <w:style w:type="paragraph" w:customStyle="1" w:styleId="afff">
    <w:name w:val="Просто абзац"/>
    <w:basedOn w:val="a4"/>
    <w:autoRedefine/>
    <w:rsid w:val="00E3681B"/>
    <w:pPr>
      <w:contextualSpacing/>
    </w:pPr>
    <w:rPr>
      <w:rFonts w:eastAsia="Times New Roman" w:cs="Arial"/>
      <w:position w:val="-14"/>
      <w:szCs w:val="22"/>
      <w:lang w:eastAsia="ru-RU"/>
    </w:rPr>
  </w:style>
  <w:style w:type="character" w:customStyle="1" w:styleId="afa">
    <w:name w:val="Схема документа Знак"/>
    <w:link w:val="af9"/>
    <w:semiHidden/>
    <w:rsid w:val="00992E9F"/>
    <w:rPr>
      <w:rFonts w:ascii="Tahoma" w:hAnsi="Tahoma" w:cs="Tahoma"/>
      <w:shd w:val="clear" w:color="auto" w:fill="000080"/>
      <w:lang w:eastAsia="en-US"/>
    </w:rPr>
  </w:style>
  <w:style w:type="character" w:customStyle="1" w:styleId="afd">
    <w:name w:val="Текст примечания Знак"/>
    <w:link w:val="afc"/>
    <w:uiPriority w:val="99"/>
    <w:rsid w:val="00992E9F"/>
    <w:rPr>
      <w:rFonts w:ascii="Arial" w:hAnsi="Arial"/>
      <w:lang w:eastAsia="en-US"/>
    </w:rPr>
  </w:style>
  <w:style w:type="character" w:customStyle="1" w:styleId="aff">
    <w:name w:val="Тема примечания Знак"/>
    <w:link w:val="afe"/>
    <w:semiHidden/>
    <w:rsid w:val="00992E9F"/>
    <w:rPr>
      <w:rFonts w:ascii="Arial" w:hAnsi="Arial"/>
      <w:b/>
      <w:bCs/>
      <w:lang w:eastAsia="en-US"/>
    </w:rPr>
  </w:style>
  <w:style w:type="paragraph" w:customStyle="1" w:styleId="230">
    <w:name w:val="Основной текст с отступом 23"/>
    <w:basedOn w:val="a4"/>
    <w:rsid w:val="00992E9F"/>
    <w:pPr>
      <w:widowControl w:val="0"/>
      <w:spacing w:line="240" w:lineRule="auto"/>
      <w:ind w:firstLine="1134"/>
    </w:pPr>
    <w:rPr>
      <w:rFonts w:ascii="Times New Roman" w:eastAsia="Times New Roman" w:hAnsi="Times New Roman"/>
      <w:sz w:val="28"/>
      <w:szCs w:val="28"/>
      <w:lang w:eastAsia="ru-RU"/>
    </w:rPr>
  </w:style>
  <w:style w:type="paragraph" w:customStyle="1" w:styleId="91">
    <w:name w:val="Штамп 9"/>
    <w:link w:val="92"/>
    <w:qFormat/>
    <w:rsid w:val="00592ADA"/>
    <w:pPr>
      <w:jc w:val="center"/>
    </w:pPr>
    <w:rPr>
      <w:rFonts w:ascii="ISOCPEUR" w:hAnsi="ISOCPEUR" w:cs="Arial"/>
      <w:i/>
      <w:sz w:val="18"/>
      <w:szCs w:val="18"/>
      <w:lang w:eastAsia="en-US"/>
    </w:rPr>
  </w:style>
  <w:style w:type="character" w:customStyle="1" w:styleId="92">
    <w:name w:val="Штамп 9 Знак"/>
    <w:link w:val="91"/>
    <w:rsid w:val="00592ADA"/>
    <w:rPr>
      <w:rFonts w:ascii="ISOCPEUR" w:hAnsi="ISOCPEUR" w:cs="Arial"/>
      <w:i/>
      <w:sz w:val="18"/>
      <w:szCs w:val="18"/>
      <w:lang w:val="ru-RU" w:eastAsia="en-US" w:bidi="ar-SA"/>
    </w:rPr>
  </w:style>
  <w:style w:type="paragraph" w:customStyle="1" w:styleId="Arial8">
    <w:name w:val="Arial 8"/>
    <w:basedOn w:val="a4"/>
    <w:link w:val="Arial80"/>
    <w:qFormat/>
    <w:rsid w:val="00050F6C"/>
    <w:pPr>
      <w:spacing w:before="40" w:line="240" w:lineRule="auto"/>
      <w:ind w:firstLine="0"/>
      <w:jc w:val="center"/>
    </w:pPr>
    <w:rPr>
      <w:sz w:val="16"/>
      <w:szCs w:val="16"/>
      <w:lang w:val="x-none"/>
    </w:rPr>
  </w:style>
  <w:style w:type="character" w:customStyle="1" w:styleId="Arial80">
    <w:name w:val="Arial 8 Знак"/>
    <w:link w:val="Arial8"/>
    <w:rsid w:val="00050F6C"/>
    <w:rPr>
      <w:rFonts w:ascii="Arial" w:hAnsi="Arial" w:cs="Arial"/>
      <w:sz w:val="16"/>
      <w:szCs w:val="16"/>
      <w:lang w:eastAsia="en-US"/>
    </w:rPr>
  </w:style>
  <w:style w:type="paragraph" w:customStyle="1" w:styleId="16">
    <w:name w:val="Заголовок Приложение 1"/>
    <w:basedOn w:val="af3"/>
    <w:link w:val="17"/>
    <w:qFormat/>
    <w:rsid w:val="002543E6"/>
  </w:style>
  <w:style w:type="paragraph" w:customStyle="1" w:styleId="29">
    <w:name w:val="Заголовок Приложение 2"/>
    <w:basedOn w:val="af3"/>
    <w:next w:val="a4"/>
    <w:link w:val="2a"/>
    <w:qFormat/>
    <w:rsid w:val="004E7911"/>
    <w:pPr>
      <w:pageBreakBefore w:val="0"/>
    </w:pPr>
    <w:rPr>
      <w:bCs/>
    </w:rPr>
  </w:style>
  <w:style w:type="character" w:customStyle="1" w:styleId="af5">
    <w:name w:val="Обозначение Знак"/>
    <w:link w:val="af3"/>
    <w:rsid w:val="002543E6"/>
    <w:rPr>
      <w:rFonts w:ascii="Arial" w:eastAsia="Times New Roman" w:hAnsi="Arial"/>
      <w:b/>
      <w:bCs w:val="0"/>
      <w:sz w:val="22"/>
      <w:szCs w:val="32"/>
      <w:lang w:val="ru-RU" w:eastAsia="en-US" w:bidi="ar-SA"/>
    </w:rPr>
  </w:style>
  <w:style w:type="character" w:customStyle="1" w:styleId="17">
    <w:name w:val="Заголовок Приложение 1 Знак"/>
    <w:basedOn w:val="af5"/>
    <w:link w:val="16"/>
    <w:rsid w:val="002543E6"/>
    <w:rPr>
      <w:rFonts w:ascii="Arial" w:eastAsia="Times New Roman" w:hAnsi="Arial"/>
      <w:b/>
      <w:bCs w:val="0"/>
      <w:sz w:val="22"/>
      <w:szCs w:val="32"/>
      <w:lang w:val="ru-RU" w:eastAsia="en-US" w:bidi="ar-SA"/>
    </w:rPr>
  </w:style>
  <w:style w:type="character" w:customStyle="1" w:styleId="xdtextbox1">
    <w:name w:val="xdtextbox1"/>
    <w:rsid w:val="00DB1686"/>
    <w:rPr>
      <w:color w:val="auto"/>
      <w:bdr w:val="single" w:sz="8" w:space="1" w:color="DCDCDC" w:frame="1"/>
      <w:shd w:val="clear" w:color="auto" w:fill="FFFFFF"/>
    </w:rPr>
  </w:style>
  <w:style w:type="character" w:customStyle="1" w:styleId="2a">
    <w:name w:val="Заголовок Приложение 2 Знак"/>
    <w:link w:val="29"/>
    <w:rsid w:val="004E7911"/>
    <w:rPr>
      <w:rFonts w:ascii="Arial" w:eastAsia="Times New Roman" w:hAnsi="Arial"/>
      <w:b/>
      <w:bCs/>
      <w:sz w:val="22"/>
      <w:szCs w:val="32"/>
      <w:lang w:val="ru-RU" w:eastAsia="en-US" w:bidi="ar-SA"/>
    </w:rPr>
  </w:style>
  <w:style w:type="character" w:styleId="afff0">
    <w:name w:val="FollowedHyperlink"/>
    <w:uiPriority w:val="99"/>
    <w:semiHidden/>
    <w:unhideWhenUsed/>
    <w:rsid w:val="00461DCA"/>
    <w:rPr>
      <w:color w:val="800080"/>
      <w:u w:val="single"/>
    </w:rPr>
  </w:style>
  <w:style w:type="character" w:customStyle="1" w:styleId="FontStyle62">
    <w:name w:val="Font Style62"/>
    <w:rsid w:val="00705B0D"/>
    <w:rPr>
      <w:rFonts w:ascii="Arial" w:hAnsi="Arial" w:cs="Arial"/>
      <w:sz w:val="20"/>
      <w:szCs w:val="20"/>
    </w:rPr>
  </w:style>
  <w:style w:type="paragraph" w:customStyle="1" w:styleId="42">
    <w:name w:val="Заголовок4"/>
    <w:basedOn w:val="3"/>
    <w:next w:val="a4"/>
    <w:link w:val="43"/>
    <w:rsid w:val="006C68B2"/>
    <w:pPr>
      <w:numPr>
        <w:ilvl w:val="0"/>
        <w:numId w:val="0"/>
      </w:numPr>
      <w:suppressAutoHyphens w:val="0"/>
      <w:spacing w:before="0" w:after="0" w:line="360" w:lineRule="auto"/>
    </w:pPr>
    <w:rPr>
      <w:b w:val="0"/>
      <w:bCs/>
      <w:szCs w:val="22"/>
      <w:lang w:val="x-none" w:eastAsia="x-none"/>
    </w:rPr>
  </w:style>
  <w:style w:type="character" w:customStyle="1" w:styleId="43">
    <w:name w:val="Заголовок4 Знак"/>
    <w:link w:val="42"/>
    <w:rsid w:val="006C68B2"/>
    <w:rPr>
      <w:rFonts w:ascii="Arial" w:eastAsia="Times New Roman" w:hAnsi="Arial" w:cs="Arial"/>
      <w:bCs/>
      <w:i/>
      <w:sz w:val="22"/>
      <w:szCs w:val="22"/>
    </w:rPr>
  </w:style>
  <w:style w:type="paragraph" w:customStyle="1" w:styleId="240">
    <w:name w:val="Основной текст с отступом 24"/>
    <w:basedOn w:val="a4"/>
    <w:rsid w:val="005661AB"/>
    <w:pPr>
      <w:widowControl w:val="0"/>
      <w:spacing w:line="240" w:lineRule="auto"/>
      <w:ind w:firstLine="1134"/>
    </w:pPr>
    <w:rPr>
      <w:rFonts w:ascii="Times New Roman" w:eastAsia="Times New Roman" w:hAnsi="Times New Roman"/>
      <w:sz w:val="28"/>
      <w:szCs w:val="28"/>
      <w:lang w:eastAsia="ru-RU"/>
    </w:rPr>
  </w:style>
  <w:style w:type="character" w:customStyle="1" w:styleId="33">
    <w:name w:val="Основной текст3"/>
    <w:aliases w:val="Основной текст Знак3, Знак13,Основной текст Знак Знак Знак Знак3,Основной текст Знак Знак Знак3, Знак Знак Знак3,Основной текст1 Знак Знак Знак3,Основной текст1 Знак Знак Знак Знак3,Основной текст1 Знак Знак Зна3,Знак12,Знак1 Знак3"/>
    <w:rsid w:val="002111D5"/>
    <w:rPr>
      <w:sz w:val="28"/>
      <w:szCs w:val="28"/>
      <w:lang w:val="ru-RU" w:eastAsia="ru-RU" w:bidi="ar-SA"/>
    </w:rPr>
  </w:style>
  <w:style w:type="paragraph" w:customStyle="1" w:styleId="afff1">
    <w:name w:val="Заголовок ДБ"/>
    <w:basedOn w:val="7"/>
    <w:rsid w:val="002111D5"/>
    <w:pPr>
      <w:keepNext/>
      <w:numPr>
        <w:ilvl w:val="0"/>
        <w:numId w:val="0"/>
      </w:numPr>
      <w:spacing w:before="0" w:after="0"/>
      <w:jc w:val="center"/>
    </w:pPr>
    <w:rPr>
      <w:rFonts w:ascii="Times New Roman" w:hAnsi="Times New Roman"/>
      <w:sz w:val="36"/>
      <w:szCs w:val="20"/>
      <w:lang w:eastAsia="ru-RU"/>
    </w:rPr>
  </w:style>
  <w:style w:type="paragraph" w:customStyle="1" w:styleId="afff2">
    <w:name w:val="Текст в таблице ДБ"/>
    <w:basedOn w:val="a4"/>
    <w:link w:val="18"/>
    <w:rsid w:val="00137C27"/>
    <w:pPr>
      <w:spacing w:line="240" w:lineRule="auto"/>
      <w:ind w:firstLine="0"/>
      <w:jc w:val="left"/>
    </w:pPr>
    <w:rPr>
      <w:rFonts w:ascii="Times New Roman" w:eastAsia="Times New Roman" w:hAnsi="Times New Roman"/>
      <w:sz w:val="24"/>
      <w:szCs w:val="20"/>
      <w:lang w:val="x-none" w:eastAsia="x-none"/>
    </w:rPr>
  </w:style>
  <w:style w:type="character" w:customStyle="1" w:styleId="18">
    <w:name w:val="Текст в таблице ДБ Знак Знак1"/>
    <w:link w:val="afff2"/>
    <w:rsid w:val="00137C27"/>
    <w:rPr>
      <w:rFonts w:eastAsia="Times New Roman"/>
      <w:sz w:val="24"/>
    </w:rPr>
  </w:style>
  <w:style w:type="paragraph" w:customStyle="1" w:styleId="--">
    <w:name w:val="--Приложение"/>
    <w:basedOn w:val="a4"/>
    <w:next w:val="a4"/>
    <w:link w:val="--0"/>
    <w:qFormat/>
    <w:rsid w:val="00A238AC"/>
    <w:pPr>
      <w:suppressAutoHyphens/>
      <w:spacing w:before="220" w:after="220" w:line="300" w:lineRule="auto"/>
      <w:ind w:firstLine="0"/>
      <w:jc w:val="center"/>
    </w:pPr>
    <w:rPr>
      <w:rFonts w:ascii="ISOCPEUR" w:hAnsi="ISOCPEUR"/>
      <w:i/>
      <w:sz w:val="28"/>
      <w:szCs w:val="22"/>
      <w:lang w:val="x-none"/>
    </w:rPr>
  </w:style>
  <w:style w:type="character" w:customStyle="1" w:styleId="--0">
    <w:name w:val="--Приложение Знак"/>
    <w:link w:val="--"/>
    <w:rsid w:val="00A238AC"/>
    <w:rPr>
      <w:rFonts w:ascii="ISOCPEUR" w:hAnsi="ISOCPEUR"/>
      <w:i/>
      <w:sz w:val="28"/>
      <w:szCs w:val="22"/>
      <w:lang w:eastAsia="en-US"/>
    </w:rPr>
  </w:style>
  <w:style w:type="paragraph" w:customStyle="1" w:styleId="2b">
    <w:name w:val="Стиль Абзац_2 + полужирный"/>
    <w:basedOn w:val="a4"/>
    <w:link w:val="2c"/>
    <w:rsid w:val="00564320"/>
    <w:pPr>
      <w:keepNext/>
      <w:keepLines/>
      <w:tabs>
        <w:tab w:val="left" w:pos="1134"/>
        <w:tab w:val="num" w:pos="1276"/>
      </w:tabs>
      <w:spacing w:before="60"/>
      <w:ind w:left="709" w:firstLine="0"/>
      <w:contextualSpacing/>
      <w:outlineLvl w:val="1"/>
    </w:pPr>
    <w:rPr>
      <w:rFonts w:ascii="Times New Roman" w:eastAsia="Times New Roman" w:hAnsi="Times New Roman"/>
      <w:bCs/>
      <w:sz w:val="24"/>
      <w:lang w:val="x-none" w:eastAsia="x-none"/>
    </w:rPr>
  </w:style>
  <w:style w:type="character" w:customStyle="1" w:styleId="2c">
    <w:name w:val="Стиль Абзац_2 + полужирный Знак"/>
    <w:link w:val="2b"/>
    <w:rsid w:val="00564320"/>
    <w:rPr>
      <w:rFonts w:eastAsia="Times New Roman"/>
      <w:bCs/>
      <w:sz w:val="24"/>
      <w:szCs w:val="24"/>
    </w:rPr>
  </w:style>
  <w:style w:type="paragraph" w:styleId="34">
    <w:name w:val="Body Text Indent 3"/>
    <w:basedOn w:val="a4"/>
    <w:link w:val="35"/>
    <w:rsid w:val="00067962"/>
    <w:pPr>
      <w:spacing w:after="120"/>
      <w:ind w:left="283"/>
    </w:pPr>
    <w:rPr>
      <w:sz w:val="16"/>
      <w:szCs w:val="16"/>
      <w:lang w:val="x-none"/>
    </w:rPr>
  </w:style>
  <w:style w:type="character" w:customStyle="1" w:styleId="35">
    <w:name w:val="Основной текст с отступом 3 Знак"/>
    <w:link w:val="34"/>
    <w:rsid w:val="00067962"/>
    <w:rPr>
      <w:rFonts w:ascii="Arial" w:hAnsi="Arial"/>
      <w:sz w:val="16"/>
      <w:szCs w:val="16"/>
      <w:lang w:eastAsia="en-US"/>
    </w:rPr>
  </w:style>
  <w:style w:type="paragraph" w:customStyle="1" w:styleId="lists">
    <w:name w:val="list_s"/>
    <w:basedOn w:val="a4"/>
    <w:rsid w:val="00067962"/>
    <w:pPr>
      <w:keepLines/>
      <w:widowControl w:val="0"/>
      <w:suppressAutoHyphens/>
      <w:spacing w:before="60" w:line="240" w:lineRule="auto"/>
      <w:ind w:right="284" w:firstLine="0"/>
      <w:jc w:val="left"/>
    </w:pPr>
    <w:rPr>
      <w:rFonts w:eastAsia="Times New Roman" w:cs="Arial"/>
      <w:sz w:val="24"/>
      <w:szCs w:val="22"/>
      <w:lang w:eastAsia="ru-RU"/>
    </w:rPr>
  </w:style>
  <w:style w:type="paragraph" w:customStyle="1" w:styleId="ConsPlusNormal">
    <w:name w:val="ConsPlusNormal"/>
    <w:rsid w:val="00067962"/>
    <w:pPr>
      <w:widowControl w:val="0"/>
      <w:autoSpaceDE w:val="0"/>
      <w:autoSpaceDN w:val="0"/>
      <w:adjustRightInd w:val="0"/>
      <w:ind w:firstLine="720"/>
    </w:pPr>
    <w:rPr>
      <w:rFonts w:ascii="Arial" w:eastAsia="Times New Roman" w:hAnsi="Arial" w:cs="Arial"/>
    </w:rPr>
  </w:style>
  <w:style w:type="paragraph" w:customStyle="1" w:styleId="-">
    <w:name w:val="Маркированный -"/>
    <w:basedOn w:val="a4"/>
    <w:link w:val="-4"/>
    <w:rsid w:val="00067962"/>
    <w:pPr>
      <w:numPr>
        <w:numId w:val="9"/>
      </w:numPr>
      <w:tabs>
        <w:tab w:val="left" w:pos="1701"/>
      </w:tabs>
      <w:spacing w:before="60" w:line="288" w:lineRule="auto"/>
      <w:ind w:right="113"/>
    </w:pPr>
    <w:rPr>
      <w:rFonts w:ascii="Times New Roman" w:hAnsi="Times New Roman"/>
      <w:sz w:val="24"/>
      <w:lang w:val="x-none"/>
    </w:rPr>
  </w:style>
  <w:style w:type="character" w:customStyle="1" w:styleId="-4">
    <w:name w:val="Маркированный - Знак"/>
    <w:link w:val="-"/>
    <w:rsid w:val="00067962"/>
    <w:rPr>
      <w:sz w:val="24"/>
      <w:szCs w:val="24"/>
      <w:lang w:val="x-none" w:eastAsia="en-US"/>
    </w:rPr>
  </w:style>
  <w:style w:type="paragraph" w:customStyle="1" w:styleId="Text">
    <w:name w:val="Text"/>
    <w:basedOn w:val="a4"/>
    <w:rsid w:val="00067962"/>
    <w:pPr>
      <w:spacing w:after="120" w:line="240" w:lineRule="auto"/>
      <w:ind w:firstLine="0"/>
      <w:jc w:val="left"/>
    </w:pPr>
    <w:rPr>
      <w:rFonts w:ascii="Times New Roman" w:eastAsia="Times New Roman" w:hAnsi="Times New Roman"/>
      <w:szCs w:val="20"/>
      <w:lang w:val="en-US" w:eastAsia="ru-RU"/>
    </w:rPr>
  </w:style>
  <w:style w:type="paragraph" w:customStyle="1" w:styleId="ConsPlusTitle">
    <w:name w:val="ConsPlusTitle"/>
    <w:uiPriority w:val="99"/>
    <w:rsid w:val="00067962"/>
    <w:pPr>
      <w:widowControl w:val="0"/>
      <w:autoSpaceDE w:val="0"/>
      <w:autoSpaceDN w:val="0"/>
      <w:adjustRightInd w:val="0"/>
    </w:pPr>
    <w:rPr>
      <w:rFonts w:ascii="Arial" w:eastAsia="Times New Roman" w:hAnsi="Arial" w:cs="Arial"/>
      <w:b/>
      <w:bCs/>
      <w:sz w:val="16"/>
      <w:szCs w:val="16"/>
    </w:rPr>
  </w:style>
  <w:style w:type="character" w:styleId="afff3">
    <w:name w:val="Strong"/>
    <w:uiPriority w:val="22"/>
    <w:qFormat/>
    <w:rsid w:val="00067962"/>
    <w:rPr>
      <w:b/>
      <w:bCs/>
    </w:rPr>
  </w:style>
  <w:style w:type="paragraph" w:customStyle="1" w:styleId="44">
    <w:name w:val="Заголовок 4 Знак 4"/>
    <w:basedOn w:val="3"/>
    <w:link w:val="440"/>
    <w:qFormat/>
    <w:rsid w:val="0004342E"/>
    <w:pPr>
      <w:numPr>
        <w:ilvl w:val="3"/>
      </w:numPr>
    </w:pPr>
    <w:rPr>
      <w:b w:val="0"/>
      <w:lang w:val="x-none"/>
    </w:rPr>
  </w:style>
  <w:style w:type="paragraph" w:styleId="61">
    <w:name w:val="toc 6"/>
    <w:basedOn w:val="a4"/>
    <w:next w:val="a4"/>
    <w:autoRedefine/>
    <w:uiPriority w:val="39"/>
    <w:unhideWhenUsed/>
    <w:rsid w:val="006F3412"/>
    <w:pPr>
      <w:ind w:left="880"/>
      <w:jc w:val="left"/>
    </w:pPr>
    <w:rPr>
      <w:rFonts w:asciiTheme="minorHAnsi" w:hAnsiTheme="minorHAnsi" w:cstheme="minorHAnsi"/>
      <w:sz w:val="20"/>
      <w:szCs w:val="20"/>
    </w:rPr>
  </w:style>
  <w:style w:type="character" w:customStyle="1" w:styleId="440">
    <w:name w:val="Заголовок 4 Знак 4 Знак"/>
    <w:link w:val="44"/>
    <w:rsid w:val="0004342E"/>
    <w:rPr>
      <w:rFonts w:ascii="Arial" w:eastAsia="Times New Roman" w:hAnsi="Arial"/>
      <w:i/>
      <w:sz w:val="22"/>
      <w:szCs w:val="26"/>
      <w:lang w:val="x-none" w:eastAsia="en-US"/>
    </w:rPr>
  </w:style>
  <w:style w:type="paragraph" w:styleId="71">
    <w:name w:val="toc 7"/>
    <w:basedOn w:val="a4"/>
    <w:next w:val="a4"/>
    <w:autoRedefine/>
    <w:uiPriority w:val="39"/>
    <w:unhideWhenUsed/>
    <w:rsid w:val="00E80C6B"/>
    <w:pPr>
      <w:ind w:left="1100"/>
      <w:jc w:val="left"/>
    </w:pPr>
    <w:rPr>
      <w:rFonts w:asciiTheme="minorHAnsi" w:hAnsiTheme="minorHAnsi" w:cstheme="minorHAnsi"/>
      <w:sz w:val="20"/>
      <w:szCs w:val="20"/>
    </w:rPr>
  </w:style>
  <w:style w:type="paragraph" w:styleId="81">
    <w:name w:val="toc 8"/>
    <w:basedOn w:val="a4"/>
    <w:next w:val="a4"/>
    <w:autoRedefine/>
    <w:uiPriority w:val="39"/>
    <w:unhideWhenUsed/>
    <w:rsid w:val="00E80C6B"/>
    <w:pPr>
      <w:ind w:left="1320"/>
      <w:jc w:val="left"/>
    </w:pPr>
    <w:rPr>
      <w:rFonts w:asciiTheme="minorHAnsi" w:hAnsiTheme="minorHAnsi" w:cstheme="minorHAnsi"/>
      <w:sz w:val="20"/>
      <w:szCs w:val="20"/>
    </w:rPr>
  </w:style>
  <w:style w:type="paragraph" w:styleId="93">
    <w:name w:val="toc 9"/>
    <w:basedOn w:val="a4"/>
    <w:next w:val="a4"/>
    <w:autoRedefine/>
    <w:uiPriority w:val="39"/>
    <w:unhideWhenUsed/>
    <w:rsid w:val="00E80C6B"/>
    <w:pPr>
      <w:ind w:left="1540"/>
      <w:jc w:val="left"/>
    </w:pPr>
    <w:rPr>
      <w:rFonts w:asciiTheme="minorHAnsi" w:hAnsiTheme="minorHAnsi" w:cstheme="minorHAnsi"/>
      <w:sz w:val="20"/>
      <w:szCs w:val="20"/>
    </w:rPr>
  </w:style>
  <w:style w:type="paragraph" w:styleId="HTML">
    <w:name w:val="HTML Preformatted"/>
    <w:basedOn w:val="a4"/>
    <w:link w:val="HTML0"/>
    <w:rsid w:val="00A437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sz w:val="20"/>
      <w:szCs w:val="20"/>
      <w:lang w:val="x-none" w:eastAsia="x-none"/>
    </w:rPr>
  </w:style>
  <w:style w:type="character" w:customStyle="1" w:styleId="HTML0">
    <w:name w:val="Стандартный HTML Знак"/>
    <w:link w:val="HTML"/>
    <w:rsid w:val="00A43731"/>
    <w:rPr>
      <w:rFonts w:ascii="Courier New" w:eastAsia="Times New Roman" w:hAnsi="Courier New" w:cs="Courier New"/>
    </w:rPr>
  </w:style>
  <w:style w:type="paragraph" w:styleId="afff4">
    <w:name w:val="Normal (Web)"/>
    <w:aliases w:val="Обычный (Web),Обычный (веб) Знак,Обычный (веб)1,Обычный (веб)11"/>
    <w:basedOn w:val="a4"/>
    <w:link w:val="afff5"/>
    <w:rsid w:val="00840E75"/>
    <w:pPr>
      <w:spacing w:before="100" w:beforeAutospacing="1" w:after="100" w:afterAutospacing="1" w:line="240" w:lineRule="auto"/>
      <w:ind w:firstLine="0"/>
      <w:jc w:val="left"/>
    </w:pPr>
    <w:rPr>
      <w:rFonts w:ascii="Times New Roman" w:eastAsia="Times New Roman" w:hAnsi="Times New Roman"/>
      <w:color w:val="000000"/>
      <w:sz w:val="24"/>
      <w:lang w:val="x-none" w:eastAsia="x-none"/>
    </w:rPr>
  </w:style>
  <w:style w:type="character" w:customStyle="1" w:styleId="afff5">
    <w:name w:val="Обычный (Интернет) Знак"/>
    <w:aliases w:val="Обычный (Web) Знак,Обычный (веб) Знак Знак,Обычный (веб)1 Знак,Обычный (веб)11 Знак"/>
    <w:link w:val="afff4"/>
    <w:locked/>
    <w:rsid w:val="00840E75"/>
    <w:rPr>
      <w:rFonts w:eastAsia="Times New Roman"/>
      <w:color w:val="000000"/>
      <w:sz w:val="24"/>
      <w:szCs w:val="24"/>
      <w:lang w:val="x-none" w:eastAsia="x-none"/>
    </w:rPr>
  </w:style>
  <w:style w:type="paragraph" w:styleId="36">
    <w:name w:val="Body Text 3"/>
    <w:basedOn w:val="a4"/>
    <w:link w:val="37"/>
    <w:rsid w:val="00867FA0"/>
    <w:pPr>
      <w:spacing w:after="120"/>
    </w:pPr>
    <w:rPr>
      <w:sz w:val="16"/>
      <w:szCs w:val="16"/>
      <w:lang w:val="x-none"/>
    </w:rPr>
  </w:style>
  <w:style w:type="character" w:customStyle="1" w:styleId="37">
    <w:name w:val="Основной текст 3 Знак"/>
    <w:link w:val="36"/>
    <w:rsid w:val="00867FA0"/>
    <w:rPr>
      <w:rFonts w:ascii="Arial" w:hAnsi="Arial"/>
      <w:sz w:val="16"/>
      <w:szCs w:val="16"/>
      <w:lang w:eastAsia="en-US"/>
    </w:rPr>
  </w:style>
  <w:style w:type="paragraph" w:customStyle="1" w:styleId="IG0">
    <w:name w:val="Обычный_IG"/>
    <w:basedOn w:val="a4"/>
    <w:rsid w:val="003F776B"/>
    <w:rPr>
      <w:rFonts w:ascii="Times New Roman" w:eastAsia="Times New Roman" w:hAnsi="Times New Roman"/>
      <w:sz w:val="28"/>
      <w:szCs w:val="28"/>
      <w:lang w:eastAsia="ru-RU"/>
    </w:rPr>
  </w:style>
  <w:style w:type="paragraph" w:styleId="a0">
    <w:name w:val="List Bullet"/>
    <w:aliases w:val="Маркированный список Знак Знак Знак,Маркированный список Знак Знак,Маркированный список Знак1"/>
    <w:basedOn w:val="a4"/>
    <w:autoRedefine/>
    <w:rsid w:val="00915C17"/>
    <w:pPr>
      <w:numPr>
        <w:numId w:val="10"/>
      </w:numPr>
    </w:pPr>
    <w:rPr>
      <w:rFonts w:eastAsia="Times New Roman"/>
      <w:szCs w:val="20"/>
      <w:lang w:eastAsia="ru-RU"/>
    </w:rPr>
  </w:style>
  <w:style w:type="character" w:customStyle="1" w:styleId="212">
    <w:name w:val="Основной текст с отступом 2 Знак1"/>
    <w:rsid w:val="00AC506C"/>
    <w:rPr>
      <w:rFonts w:ascii="Arial" w:eastAsia="Calibri" w:hAnsi="Arial"/>
      <w:sz w:val="22"/>
      <w:szCs w:val="24"/>
      <w:lang w:val="ru-RU" w:eastAsia="en-US" w:bidi="ar-SA"/>
    </w:rPr>
  </w:style>
  <w:style w:type="character" w:customStyle="1" w:styleId="19">
    <w:name w:val="Основной текст документа Знак1"/>
    <w:aliases w:val="Основной текст Знак1 Знак Знак1,Основной текст Знак Знак Знак Знак1,Основной текст Знак1 Знак Знак Знак Знак1,Основной текст Знак Знак Знак Знак Знак Знак1"/>
    <w:locked/>
    <w:rsid w:val="002C36DB"/>
    <w:rPr>
      <w:sz w:val="18"/>
    </w:rPr>
  </w:style>
  <w:style w:type="paragraph" w:customStyle="1" w:styleId="IG1">
    <w:name w:val="Формулы_IG"/>
    <w:basedOn w:val="a4"/>
    <w:rsid w:val="004713C8"/>
    <w:pPr>
      <w:tabs>
        <w:tab w:val="center" w:pos="4536"/>
        <w:tab w:val="right" w:pos="9356"/>
      </w:tabs>
      <w:ind w:firstLine="0"/>
    </w:pPr>
    <w:rPr>
      <w:rFonts w:ascii="Times New Roman" w:eastAsia="Times New Roman" w:hAnsi="Times New Roman"/>
      <w:sz w:val="28"/>
      <w:szCs w:val="28"/>
      <w:lang w:eastAsia="ru-RU"/>
    </w:rPr>
  </w:style>
  <w:style w:type="character" w:customStyle="1" w:styleId="1a">
    <w:name w:val="Знак1 Знак"/>
    <w:aliases w:val="Знак1 Знак Знак,Знак Знак Знак Знак Знак"/>
    <w:rsid w:val="00D714C4"/>
    <w:rPr>
      <w:sz w:val="28"/>
      <w:szCs w:val="28"/>
      <w:lang w:val="ru-RU" w:eastAsia="ru-RU" w:bidi="ar-SA"/>
    </w:rPr>
  </w:style>
  <w:style w:type="character" w:customStyle="1" w:styleId="afff6">
    <w:name w:val="Приложение Знак Знак"/>
    <w:rsid w:val="00F9580F"/>
    <w:rPr>
      <w:rFonts w:ascii="Arial" w:hAnsi="Arial" w:cs="Arial"/>
      <w:b/>
      <w:bCs/>
      <w:sz w:val="24"/>
      <w:szCs w:val="24"/>
      <w:lang w:val="ru-RU" w:eastAsia="ru-RU" w:bidi="ar-SA"/>
    </w:rPr>
  </w:style>
  <w:style w:type="paragraph" w:customStyle="1" w:styleId="120">
    <w:name w:val="абзац 12 Знак"/>
    <w:basedOn w:val="a4"/>
    <w:rsid w:val="00B939D9"/>
    <w:pPr>
      <w:widowControl w:val="0"/>
      <w:autoSpaceDE w:val="0"/>
      <w:autoSpaceDN w:val="0"/>
      <w:spacing w:before="120" w:line="240" w:lineRule="auto"/>
    </w:pPr>
    <w:rPr>
      <w:rFonts w:ascii="Times New Roman" w:eastAsia="Times New Roman" w:hAnsi="Times New Roman"/>
      <w:sz w:val="24"/>
      <w:lang w:eastAsia="ru-RU"/>
    </w:rPr>
  </w:style>
  <w:style w:type="paragraph" w:customStyle="1" w:styleId="Dtext">
    <w:name w:val="Dtext"/>
    <w:basedOn w:val="aff1"/>
    <w:rsid w:val="00F45557"/>
    <w:pPr>
      <w:spacing w:before="0"/>
      <w:ind w:firstLine="720"/>
    </w:pPr>
    <w:rPr>
      <w:rFonts w:ascii="Times New Roman" w:eastAsia="Calibri" w:hAnsi="Times New Roman"/>
      <w:sz w:val="26"/>
      <w:szCs w:val="20"/>
      <w:lang w:val="en-US" w:eastAsia="ru-RU"/>
    </w:rPr>
  </w:style>
  <w:style w:type="paragraph" w:customStyle="1" w:styleId="afff7">
    <w:name w:val="Текст основной ПЗ"/>
    <w:basedOn w:val="a4"/>
    <w:link w:val="afff8"/>
    <w:rsid w:val="009D642C"/>
    <w:pPr>
      <w:spacing w:before="120" w:after="120" w:line="240" w:lineRule="auto"/>
      <w:ind w:firstLine="720"/>
    </w:pPr>
    <w:rPr>
      <w:rFonts w:ascii="Times New Roman" w:eastAsia="Times New Roman" w:hAnsi="Times New Roman"/>
      <w:sz w:val="24"/>
      <w:lang w:val="x-none" w:eastAsia="x-none"/>
    </w:rPr>
  </w:style>
  <w:style w:type="character" w:customStyle="1" w:styleId="afff8">
    <w:name w:val="Текст основной ПЗ Знак"/>
    <w:link w:val="afff7"/>
    <w:rsid w:val="009D642C"/>
    <w:rPr>
      <w:rFonts w:eastAsia="Times New Roman"/>
      <w:sz w:val="24"/>
      <w:szCs w:val="24"/>
      <w:lang w:val="x-none" w:eastAsia="x-none"/>
    </w:rPr>
  </w:style>
  <w:style w:type="character" w:customStyle="1" w:styleId="BodyTextIndent2">
    <w:name w:val="Body Text Indent 2 Знак"/>
    <w:link w:val="BodyTextIndent21"/>
    <w:locked/>
    <w:rsid w:val="00522703"/>
    <w:rPr>
      <w:sz w:val="24"/>
      <w:lang w:val="x-none" w:eastAsia="x-none"/>
    </w:rPr>
  </w:style>
  <w:style w:type="paragraph" w:customStyle="1" w:styleId="BodyTextIndent21">
    <w:name w:val="Body Text Indent 21"/>
    <w:basedOn w:val="a4"/>
    <w:link w:val="BodyTextIndent2"/>
    <w:rsid w:val="00522703"/>
    <w:pPr>
      <w:widowControl w:val="0"/>
      <w:tabs>
        <w:tab w:val="left" w:pos="709"/>
        <w:tab w:val="left" w:pos="1069"/>
      </w:tabs>
      <w:overflowPunct w:val="0"/>
      <w:autoSpaceDE w:val="0"/>
      <w:autoSpaceDN w:val="0"/>
      <w:adjustRightInd w:val="0"/>
      <w:spacing w:line="240" w:lineRule="auto"/>
      <w:ind w:left="709" w:firstLine="0"/>
    </w:pPr>
    <w:rPr>
      <w:rFonts w:ascii="Times New Roman" w:hAnsi="Times New Roman"/>
      <w:sz w:val="24"/>
      <w:szCs w:val="20"/>
      <w:lang w:val="x-none" w:eastAsia="x-none"/>
    </w:rPr>
  </w:style>
  <w:style w:type="paragraph" w:customStyle="1" w:styleId="afff9">
    <w:name w:val="Штамп"/>
    <w:link w:val="1b"/>
    <w:rsid w:val="001076AB"/>
    <w:pPr>
      <w:jc w:val="center"/>
    </w:pPr>
    <w:rPr>
      <w:rFonts w:eastAsia="Times New Roman"/>
      <w:sz w:val="16"/>
    </w:rPr>
  </w:style>
  <w:style w:type="character" w:customStyle="1" w:styleId="1b">
    <w:name w:val="Штамп Знак1"/>
    <w:link w:val="afff9"/>
    <w:rsid w:val="001076AB"/>
    <w:rPr>
      <w:rFonts w:eastAsia="Times New Roman"/>
      <w:sz w:val="16"/>
    </w:rPr>
  </w:style>
  <w:style w:type="character" w:customStyle="1" w:styleId="-5">
    <w:name w:val="ТНГП - Основной текст Знак"/>
    <w:link w:val="-6"/>
    <w:locked/>
    <w:rsid w:val="00651EA4"/>
    <w:rPr>
      <w:kern w:val="32"/>
      <w:sz w:val="24"/>
      <w:szCs w:val="32"/>
      <w:lang w:val="x-none" w:eastAsia="x-none"/>
    </w:rPr>
  </w:style>
  <w:style w:type="paragraph" w:customStyle="1" w:styleId="-6">
    <w:name w:val="ТНГП - Основной текст"/>
    <w:basedOn w:val="a4"/>
    <w:link w:val="-5"/>
    <w:rsid w:val="00651EA4"/>
    <w:pPr>
      <w:spacing w:before="80" w:after="80" w:line="240" w:lineRule="auto"/>
      <w:ind w:firstLine="720"/>
    </w:pPr>
    <w:rPr>
      <w:rFonts w:ascii="Times New Roman" w:hAnsi="Times New Roman"/>
      <w:kern w:val="32"/>
      <w:sz w:val="24"/>
      <w:szCs w:val="32"/>
      <w:lang w:val="x-none" w:eastAsia="x-none"/>
    </w:rPr>
  </w:style>
  <w:style w:type="paragraph" w:customStyle="1" w:styleId="xl25">
    <w:name w:val="xl25"/>
    <w:basedOn w:val="a4"/>
    <w:rsid w:val="00874474"/>
    <w:pPr>
      <w:pBdr>
        <w:left w:val="single" w:sz="4" w:space="0" w:color="auto"/>
      </w:pBdr>
      <w:spacing w:before="100" w:beforeAutospacing="1" w:after="100" w:afterAutospacing="1" w:line="240" w:lineRule="auto"/>
      <w:ind w:firstLine="0"/>
      <w:jc w:val="left"/>
    </w:pPr>
    <w:rPr>
      <w:rFonts w:ascii="Arial Unicode MS" w:eastAsia="Arial Unicode MS" w:hAnsi="Arial Unicode MS" w:cs="Arial Unicode MS"/>
    </w:rPr>
  </w:style>
  <w:style w:type="paragraph" w:customStyle="1" w:styleId="1c">
    <w:name w:val="Абзац списка1"/>
    <w:basedOn w:val="a4"/>
    <w:rsid w:val="00874474"/>
    <w:pPr>
      <w:spacing w:line="240" w:lineRule="auto"/>
      <w:ind w:left="720" w:firstLine="0"/>
      <w:contextualSpacing/>
      <w:jc w:val="left"/>
    </w:pPr>
    <w:rPr>
      <w:sz w:val="20"/>
    </w:rPr>
  </w:style>
  <w:style w:type="paragraph" w:customStyle="1" w:styleId="Heading">
    <w:name w:val="Heading"/>
    <w:rsid w:val="00874474"/>
    <w:pPr>
      <w:widowControl w:val="0"/>
      <w:autoSpaceDE w:val="0"/>
      <w:autoSpaceDN w:val="0"/>
      <w:adjustRightInd w:val="0"/>
    </w:pPr>
    <w:rPr>
      <w:rFonts w:ascii="Arial" w:eastAsia="Times New Roman" w:hAnsi="Arial" w:cs="Arial"/>
      <w:b/>
      <w:bCs/>
      <w:sz w:val="24"/>
      <w:szCs w:val="24"/>
    </w:rPr>
  </w:style>
  <w:style w:type="paragraph" w:customStyle="1" w:styleId="Default">
    <w:name w:val="Default"/>
    <w:rsid w:val="00C7389A"/>
    <w:pPr>
      <w:autoSpaceDE w:val="0"/>
      <w:autoSpaceDN w:val="0"/>
      <w:adjustRightInd w:val="0"/>
    </w:pPr>
    <w:rPr>
      <w:color w:val="000000"/>
      <w:sz w:val="24"/>
      <w:szCs w:val="24"/>
    </w:rPr>
  </w:style>
  <w:style w:type="paragraph" w:styleId="afffa">
    <w:name w:val="TOC Heading"/>
    <w:basedOn w:val="1"/>
    <w:next w:val="a4"/>
    <w:uiPriority w:val="39"/>
    <w:unhideWhenUsed/>
    <w:qFormat/>
    <w:rsid w:val="009409F3"/>
    <w:pPr>
      <w:pageBreakBefore w:val="0"/>
      <w:suppressAutoHyphens w:val="0"/>
      <w:spacing w:before="240" w:line="259" w:lineRule="auto"/>
      <w:jc w:val="left"/>
      <w:outlineLvl w:val="9"/>
    </w:pPr>
    <w:rPr>
      <w:rFonts w:asciiTheme="majorHAnsi" w:eastAsiaTheme="majorEastAsia" w:hAnsiTheme="majorHAnsi" w:cstheme="majorBidi"/>
      <w:b w:val="0"/>
      <w:bCs w:val="0"/>
      <w:caps/>
      <w:color w:val="2E74B5" w:themeColor="accent1" w:themeShade="BF"/>
      <w:sz w:val="32"/>
      <w:szCs w:val="3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494362">
      <w:bodyDiv w:val="1"/>
      <w:marLeft w:val="0"/>
      <w:marRight w:val="0"/>
      <w:marTop w:val="0"/>
      <w:marBottom w:val="0"/>
      <w:divBdr>
        <w:top w:val="none" w:sz="0" w:space="0" w:color="auto"/>
        <w:left w:val="none" w:sz="0" w:space="0" w:color="auto"/>
        <w:bottom w:val="none" w:sz="0" w:space="0" w:color="auto"/>
        <w:right w:val="none" w:sz="0" w:space="0" w:color="auto"/>
      </w:divBdr>
    </w:div>
    <w:div w:id="89618357">
      <w:bodyDiv w:val="1"/>
      <w:marLeft w:val="0"/>
      <w:marRight w:val="0"/>
      <w:marTop w:val="0"/>
      <w:marBottom w:val="0"/>
      <w:divBdr>
        <w:top w:val="none" w:sz="0" w:space="0" w:color="auto"/>
        <w:left w:val="none" w:sz="0" w:space="0" w:color="auto"/>
        <w:bottom w:val="none" w:sz="0" w:space="0" w:color="auto"/>
        <w:right w:val="none" w:sz="0" w:space="0" w:color="auto"/>
      </w:divBdr>
    </w:div>
    <w:div w:id="122309662">
      <w:bodyDiv w:val="1"/>
      <w:marLeft w:val="0"/>
      <w:marRight w:val="0"/>
      <w:marTop w:val="0"/>
      <w:marBottom w:val="0"/>
      <w:divBdr>
        <w:top w:val="none" w:sz="0" w:space="0" w:color="auto"/>
        <w:left w:val="none" w:sz="0" w:space="0" w:color="auto"/>
        <w:bottom w:val="none" w:sz="0" w:space="0" w:color="auto"/>
        <w:right w:val="none" w:sz="0" w:space="0" w:color="auto"/>
      </w:divBdr>
    </w:div>
    <w:div w:id="150172470">
      <w:bodyDiv w:val="1"/>
      <w:marLeft w:val="0"/>
      <w:marRight w:val="0"/>
      <w:marTop w:val="0"/>
      <w:marBottom w:val="0"/>
      <w:divBdr>
        <w:top w:val="none" w:sz="0" w:space="0" w:color="auto"/>
        <w:left w:val="none" w:sz="0" w:space="0" w:color="auto"/>
        <w:bottom w:val="none" w:sz="0" w:space="0" w:color="auto"/>
        <w:right w:val="none" w:sz="0" w:space="0" w:color="auto"/>
      </w:divBdr>
    </w:div>
    <w:div w:id="165943576">
      <w:bodyDiv w:val="1"/>
      <w:marLeft w:val="0"/>
      <w:marRight w:val="0"/>
      <w:marTop w:val="0"/>
      <w:marBottom w:val="0"/>
      <w:divBdr>
        <w:top w:val="none" w:sz="0" w:space="0" w:color="auto"/>
        <w:left w:val="none" w:sz="0" w:space="0" w:color="auto"/>
        <w:bottom w:val="none" w:sz="0" w:space="0" w:color="auto"/>
        <w:right w:val="none" w:sz="0" w:space="0" w:color="auto"/>
      </w:divBdr>
    </w:div>
    <w:div w:id="175388528">
      <w:bodyDiv w:val="1"/>
      <w:marLeft w:val="0"/>
      <w:marRight w:val="0"/>
      <w:marTop w:val="0"/>
      <w:marBottom w:val="0"/>
      <w:divBdr>
        <w:top w:val="none" w:sz="0" w:space="0" w:color="auto"/>
        <w:left w:val="none" w:sz="0" w:space="0" w:color="auto"/>
        <w:bottom w:val="none" w:sz="0" w:space="0" w:color="auto"/>
        <w:right w:val="none" w:sz="0" w:space="0" w:color="auto"/>
      </w:divBdr>
    </w:div>
    <w:div w:id="194856705">
      <w:bodyDiv w:val="1"/>
      <w:marLeft w:val="0"/>
      <w:marRight w:val="0"/>
      <w:marTop w:val="0"/>
      <w:marBottom w:val="0"/>
      <w:divBdr>
        <w:top w:val="none" w:sz="0" w:space="0" w:color="auto"/>
        <w:left w:val="none" w:sz="0" w:space="0" w:color="auto"/>
        <w:bottom w:val="none" w:sz="0" w:space="0" w:color="auto"/>
        <w:right w:val="none" w:sz="0" w:space="0" w:color="auto"/>
      </w:divBdr>
    </w:div>
    <w:div w:id="206530780">
      <w:bodyDiv w:val="1"/>
      <w:marLeft w:val="0"/>
      <w:marRight w:val="0"/>
      <w:marTop w:val="0"/>
      <w:marBottom w:val="0"/>
      <w:divBdr>
        <w:top w:val="none" w:sz="0" w:space="0" w:color="auto"/>
        <w:left w:val="none" w:sz="0" w:space="0" w:color="auto"/>
        <w:bottom w:val="none" w:sz="0" w:space="0" w:color="auto"/>
        <w:right w:val="none" w:sz="0" w:space="0" w:color="auto"/>
      </w:divBdr>
    </w:div>
    <w:div w:id="225381837">
      <w:bodyDiv w:val="1"/>
      <w:marLeft w:val="0"/>
      <w:marRight w:val="0"/>
      <w:marTop w:val="0"/>
      <w:marBottom w:val="0"/>
      <w:divBdr>
        <w:top w:val="none" w:sz="0" w:space="0" w:color="auto"/>
        <w:left w:val="none" w:sz="0" w:space="0" w:color="auto"/>
        <w:bottom w:val="none" w:sz="0" w:space="0" w:color="auto"/>
        <w:right w:val="none" w:sz="0" w:space="0" w:color="auto"/>
      </w:divBdr>
    </w:div>
    <w:div w:id="241839463">
      <w:bodyDiv w:val="1"/>
      <w:marLeft w:val="0"/>
      <w:marRight w:val="0"/>
      <w:marTop w:val="0"/>
      <w:marBottom w:val="0"/>
      <w:divBdr>
        <w:top w:val="none" w:sz="0" w:space="0" w:color="auto"/>
        <w:left w:val="none" w:sz="0" w:space="0" w:color="auto"/>
        <w:bottom w:val="none" w:sz="0" w:space="0" w:color="auto"/>
        <w:right w:val="none" w:sz="0" w:space="0" w:color="auto"/>
      </w:divBdr>
    </w:div>
    <w:div w:id="252128847">
      <w:bodyDiv w:val="1"/>
      <w:marLeft w:val="0"/>
      <w:marRight w:val="0"/>
      <w:marTop w:val="0"/>
      <w:marBottom w:val="0"/>
      <w:divBdr>
        <w:top w:val="none" w:sz="0" w:space="0" w:color="auto"/>
        <w:left w:val="none" w:sz="0" w:space="0" w:color="auto"/>
        <w:bottom w:val="none" w:sz="0" w:space="0" w:color="auto"/>
        <w:right w:val="none" w:sz="0" w:space="0" w:color="auto"/>
      </w:divBdr>
    </w:div>
    <w:div w:id="259526336">
      <w:bodyDiv w:val="1"/>
      <w:marLeft w:val="0"/>
      <w:marRight w:val="0"/>
      <w:marTop w:val="0"/>
      <w:marBottom w:val="0"/>
      <w:divBdr>
        <w:top w:val="none" w:sz="0" w:space="0" w:color="auto"/>
        <w:left w:val="none" w:sz="0" w:space="0" w:color="auto"/>
        <w:bottom w:val="none" w:sz="0" w:space="0" w:color="auto"/>
        <w:right w:val="none" w:sz="0" w:space="0" w:color="auto"/>
      </w:divBdr>
    </w:div>
    <w:div w:id="265769415">
      <w:bodyDiv w:val="1"/>
      <w:marLeft w:val="0"/>
      <w:marRight w:val="0"/>
      <w:marTop w:val="0"/>
      <w:marBottom w:val="0"/>
      <w:divBdr>
        <w:top w:val="none" w:sz="0" w:space="0" w:color="auto"/>
        <w:left w:val="none" w:sz="0" w:space="0" w:color="auto"/>
        <w:bottom w:val="none" w:sz="0" w:space="0" w:color="auto"/>
        <w:right w:val="none" w:sz="0" w:space="0" w:color="auto"/>
      </w:divBdr>
    </w:div>
    <w:div w:id="286084027">
      <w:bodyDiv w:val="1"/>
      <w:marLeft w:val="0"/>
      <w:marRight w:val="0"/>
      <w:marTop w:val="0"/>
      <w:marBottom w:val="0"/>
      <w:divBdr>
        <w:top w:val="none" w:sz="0" w:space="0" w:color="auto"/>
        <w:left w:val="none" w:sz="0" w:space="0" w:color="auto"/>
        <w:bottom w:val="none" w:sz="0" w:space="0" w:color="auto"/>
        <w:right w:val="none" w:sz="0" w:space="0" w:color="auto"/>
      </w:divBdr>
    </w:div>
    <w:div w:id="299499713">
      <w:bodyDiv w:val="1"/>
      <w:marLeft w:val="0"/>
      <w:marRight w:val="0"/>
      <w:marTop w:val="0"/>
      <w:marBottom w:val="0"/>
      <w:divBdr>
        <w:top w:val="none" w:sz="0" w:space="0" w:color="auto"/>
        <w:left w:val="none" w:sz="0" w:space="0" w:color="auto"/>
        <w:bottom w:val="none" w:sz="0" w:space="0" w:color="auto"/>
        <w:right w:val="none" w:sz="0" w:space="0" w:color="auto"/>
      </w:divBdr>
    </w:div>
    <w:div w:id="316150002">
      <w:bodyDiv w:val="1"/>
      <w:marLeft w:val="0"/>
      <w:marRight w:val="0"/>
      <w:marTop w:val="0"/>
      <w:marBottom w:val="0"/>
      <w:divBdr>
        <w:top w:val="none" w:sz="0" w:space="0" w:color="auto"/>
        <w:left w:val="none" w:sz="0" w:space="0" w:color="auto"/>
        <w:bottom w:val="none" w:sz="0" w:space="0" w:color="auto"/>
        <w:right w:val="none" w:sz="0" w:space="0" w:color="auto"/>
      </w:divBdr>
    </w:div>
    <w:div w:id="342125317">
      <w:bodyDiv w:val="1"/>
      <w:marLeft w:val="0"/>
      <w:marRight w:val="0"/>
      <w:marTop w:val="0"/>
      <w:marBottom w:val="0"/>
      <w:divBdr>
        <w:top w:val="none" w:sz="0" w:space="0" w:color="auto"/>
        <w:left w:val="none" w:sz="0" w:space="0" w:color="auto"/>
        <w:bottom w:val="none" w:sz="0" w:space="0" w:color="auto"/>
        <w:right w:val="none" w:sz="0" w:space="0" w:color="auto"/>
      </w:divBdr>
    </w:div>
    <w:div w:id="345063376">
      <w:bodyDiv w:val="1"/>
      <w:marLeft w:val="0"/>
      <w:marRight w:val="0"/>
      <w:marTop w:val="0"/>
      <w:marBottom w:val="0"/>
      <w:divBdr>
        <w:top w:val="none" w:sz="0" w:space="0" w:color="auto"/>
        <w:left w:val="none" w:sz="0" w:space="0" w:color="auto"/>
        <w:bottom w:val="none" w:sz="0" w:space="0" w:color="auto"/>
        <w:right w:val="none" w:sz="0" w:space="0" w:color="auto"/>
      </w:divBdr>
    </w:div>
    <w:div w:id="395930879">
      <w:bodyDiv w:val="1"/>
      <w:marLeft w:val="0"/>
      <w:marRight w:val="0"/>
      <w:marTop w:val="0"/>
      <w:marBottom w:val="0"/>
      <w:divBdr>
        <w:top w:val="none" w:sz="0" w:space="0" w:color="auto"/>
        <w:left w:val="none" w:sz="0" w:space="0" w:color="auto"/>
        <w:bottom w:val="none" w:sz="0" w:space="0" w:color="auto"/>
        <w:right w:val="none" w:sz="0" w:space="0" w:color="auto"/>
      </w:divBdr>
    </w:div>
    <w:div w:id="419328115">
      <w:bodyDiv w:val="1"/>
      <w:marLeft w:val="0"/>
      <w:marRight w:val="0"/>
      <w:marTop w:val="0"/>
      <w:marBottom w:val="0"/>
      <w:divBdr>
        <w:top w:val="none" w:sz="0" w:space="0" w:color="auto"/>
        <w:left w:val="none" w:sz="0" w:space="0" w:color="auto"/>
        <w:bottom w:val="none" w:sz="0" w:space="0" w:color="auto"/>
        <w:right w:val="none" w:sz="0" w:space="0" w:color="auto"/>
      </w:divBdr>
    </w:div>
    <w:div w:id="439766946">
      <w:bodyDiv w:val="1"/>
      <w:marLeft w:val="0"/>
      <w:marRight w:val="0"/>
      <w:marTop w:val="0"/>
      <w:marBottom w:val="0"/>
      <w:divBdr>
        <w:top w:val="none" w:sz="0" w:space="0" w:color="auto"/>
        <w:left w:val="none" w:sz="0" w:space="0" w:color="auto"/>
        <w:bottom w:val="none" w:sz="0" w:space="0" w:color="auto"/>
        <w:right w:val="none" w:sz="0" w:space="0" w:color="auto"/>
      </w:divBdr>
    </w:div>
    <w:div w:id="453137870">
      <w:bodyDiv w:val="1"/>
      <w:marLeft w:val="0"/>
      <w:marRight w:val="0"/>
      <w:marTop w:val="0"/>
      <w:marBottom w:val="0"/>
      <w:divBdr>
        <w:top w:val="none" w:sz="0" w:space="0" w:color="auto"/>
        <w:left w:val="none" w:sz="0" w:space="0" w:color="auto"/>
        <w:bottom w:val="none" w:sz="0" w:space="0" w:color="auto"/>
        <w:right w:val="none" w:sz="0" w:space="0" w:color="auto"/>
      </w:divBdr>
    </w:div>
    <w:div w:id="469371886">
      <w:bodyDiv w:val="1"/>
      <w:marLeft w:val="0"/>
      <w:marRight w:val="0"/>
      <w:marTop w:val="0"/>
      <w:marBottom w:val="0"/>
      <w:divBdr>
        <w:top w:val="none" w:sz="0" w:space="0" w:color="auto"/>
        <w:left w:val="none" w:sz="0" w:space="0" w:color="auto"/>
        <w:bottom w:val="none" w:sz="0" w:space="0" w:color="auto"/>
        <w:right w:val="none" w:sz="0" w:space="0" w:color="auto"/>
      </w:divBdr>
    </w:div>
    <w:div w:id="519006157">
      <w:bodyDiv w:val="1"/>
      <w:marLeft w:val="0"/>
      <w:marRight w:val="0"/>
      <w:marTop w:val="0"/>
      <w:marBottom w:val="0"/>
      <w:divBdr>
        <w:top w:val="none" w:sz="0" w:space="0" w:color="auto"/>
        <w:left w:val="none" w:sz="0" w:space="0" w:color="auto"/>
        <w:bottom w:val="none" w:sz="0" w:space="0" w:color="auto"/>
        <w:right w:val="none" w:sz="0" w:space="0" w:color="auto"/>
      </w:divBdr>
    </w:div>
    <w:div w:id="530918894">
      <w:bodyDiv w:val="1"/>
      <w:marLeft w:val="0"/>
      <w:marRight w:val="0"/>
      <w:marTop w:val="0"/>
      <w:marBottom w:val="0"/>
      <w:divBdr>
        <w:top w:val="none" w:sz="0" w:space="0" w:color="auto"/>
        <w:left w:val="none" w:sz="0" w:space="0" w:color="auto"/>
        <w:bottom w:val="none" w:sz="0" w:space="0" w:color="auto"/>
        <w:right w:val="none" w:sz="0" w:space="0" w:color="auto"/>
      </w:divBdr>
    </w:div>
    <w:div w:id="570234464">
      <w:bodyDiv w:val="1"/>
      <w:marLeft w:val="0"/>
      <w:marRight w:val="0"/>
      <w:marTop w:val="0"/>
      <w:marBottom w:val="0"/>
      <w:divBdr>
        <w:top w:val="none" w:sz="0" w:space="0" w:color="auto"/>
        <w:left w:val="none" w:sz="0" w:space="0" w:color="auto"/>
        <w:bottom w:val="none" w:sz="0" w:space="0" w:color="auto"/>
        <w:right w:val="none" w:sz="0" w:space="0" w:color="auto"/>
      </w:divBdr>
    </w:div>
    <w:div w:id="599293812">
      <w:bodyDiv w:val="1"/>
      <w:marLeft w:val="0"/>
      <w:marRight w:val="0"/>
      <w:marTop w:val="0"/>
      <w:marBottom w:val="0"/>
      <w:divBdr>
        <w:top w:val="none" w:sz="0" w:space="0" w:color="auto"/>
        <w:left w:val="none" w:sz="0" w:space="0" w:color="auto"/>
        <w:bottom w:val="none" w:sz="0" w:space="0" w:color="auto"/>
        <w:right w:val="none" w:sz="0" w:space="0" w:color="auto"/>
      </w:divBdr>
    </w:div>
    <w:div w:id="647637371">
      <w:bodyDiv w:val="1"/>
      <w:marLeft w:val="0"/>
      <w:marRight w:val="0"/>
      <w:marTop w:val="0"/>
      <w:marBottom w:val="0"/>
      <w:divBdr>
        <w:top w:val="none" w:sz="0" w:space="0" w:color="auto"/>
        <w:left w:val="none" w:sz="0" w:space="0" w:color="auto"/>
        <w:bottom w:val="none" w:sz="0" w:space="0" w:color="auto"/>
        <w:right w:val="none" w:sz="0" w:space="0" w:color="auto"/>
      </w:divBdr>
    </w:div>
    <w:div w:id="674839352">
      <w:bodyDiv w:val="1"/>
      <w:marLeft w:val="0"/>
      <w:marRight w:val="0"/>
      <w:marTop w:val="0"/>
      <w:marBottom w:val="0"/>
      <w:divBdr>
        <w:top w:val="none" w:sz="0" w:space="0" w:color="auto"/>
        <w:left w:val="none" w:sz="0" w:space="0" w:color="auto"/>
        <w:bottom w:val="none" w:sz="0" w:space="0" w:color="auto"/>
        <w:right w:val="none" w:sz="0" w:space="0" w:color="auto"/>
      </w:divBdr>
    </w:div>
    <w:div w:id="691224177">
      <w:bodyDiv w:val="1"/>
      <w:marLeft w:val="0"/>
      <w:marRight w:val="0"/>
      <w:marTop w:val="0"/>
      <w:marBottom w:val="0"/>
      <w:divBdr>
        <w:top w:val="none" w:sz="0" w:space="0" w:color="auto"/>
        <w:left w:val="none" w:sz="0" w:space="0" w:color="auto"/>
        <w:bottom w:val="none" w:sz="0" w:space="0" w:color="auto"/>
        <w:right w:val="none" w:sz="0" w:space="0" w:color="auto"/>
      </w:divBdr>
    </w:div>
    <w:div w:id="734280734">
      <w:bodyDiv w:val="1"/>
      <w:marLeft w:val="0"/>
      <w:marRight w:val="0"/>
      <w:marTop w:val="0"/>
      <w:marBottom w:val="0"/>
      <w:divBdr>
        <w:top w:val="none" w:sz="0" w:space="0" w:color="auto"/>
        <w:left w:val="none" w:sz="0" w:space="0" w:color="auto"/>
        <w:bottom w:val="none" w:sz="0" w:space="0" w:color="auto"/>
        <w:right w:val="none" w:sz="0" w:space="0" w:color="auto"/>
      </w:divBdr>
    </w:div>
    <w:div w:id="753359596">
      <w:bodyDiv w:val="1"/>
      <w:marLeft w:val="0"/>
      <w:marRight w:val="0"/>
      <w:marTop w:val="0"/>
      <w:marBottom w:val="0"/>
      <w:divBdr>
        <w:top w:val="none" w:sz="0" w:space="0" w:color="auto"/>
        <w:left w:val="none" w:sz="0" w:space="0" w:color="auto"/>
        <w:bottom w:val="none" w:sz="0" w:space="0" w:color="auto"/>
        <w:right w:val="none" w:sz="0" w:space="0" w:color="auto"/>
      </w:divBdr>
    </w:div>
    <w:div w:id="800853363">
      <w:bodyDiv w:val="1"/>
      <w:marLeft w:val="0"/>
      <w:marRight w:val="0"/>
      <w:marTop w:val="0"/>
      <w:marBottom w:val="0"/>
      <w:divBdr>
        <w:top w:val="none" w:sz="0" w:space="0" w:color="auto"/>
        <w:left w:val="none" w:sz="0" w:space="0" w:color="auto"/>
        <w:bottom w:val="none" w:sz="0" w:space="0" w:color="auto"/>
        <w:right w:val="none" w:sz="0" w:space="0" w:color="auto"/>
      </w:divBdr>
    </w:div>
    <w:div w:id="807625798">
      <w:bodyDiv w:val="1"/>
      <w:marLeft w:val="0"/>
      <w:marRight w:val="0"/>
      <w:marTop w:val="0"/>
      <w:marBottom w:val="0"/>
      <w:divBdr>
        <w:top w:val="none" w:sz="0" w:space="0" w:color="auto"/>
        <w:left w:val="none" w:sz="0" w:space="0" w:color="auto"/>
        <w:bottom w:val="none" w:sz="0" w:space="0" w:color="auto"/>
        <w:right w:val="none" w:sz="0" w:space="0" w:color="auto"/>
      </w:divBdr>
    </w:div>
    <w:div w:id="843864530">
      <w:bodyDiv w:val="1"/>
      <w:marLeft w:val="0"/>
      <w:marRight w:val="0"/>
      <w:marTop w:val="0"/>
      <w:marBottom w:val="0"/>
      <w:divBdr>
        <w:top w:val="none" w:sz="0" w:space="0" w:color="auto"/>
        <w:left w:val="none" w:sz="0" w:space="0" w:color="auto"/>
        <w:bottom w:val="none" w:sz="0" w:space="0" w:color="auto"/>
        <w:right w:val="none" w:sz="0" w:space="0" w:color="auto"/>
      </w:divBdr>
    </w:div>
    <w:div w:id="849031396">
      <w:bodyDiv w:val="1"/>
      <w:marLeft w:val="0"/>
      <w:marRight w:val="0"/>
      <w:marTop w:val="0"/>
      <w:marBottom w:val="0"/>
      <w:divBdr>
        <w:top w:val="none" w:sz="0" w:space="0" w:color="auto"/>
        <w:left w:val="none" w:sz="0" w:space="0" w:color="auto"/>
        <w:bottom w:val="none" w:sz="0" w:space="0" w:color="auto"/>
        <w:right w:val="none" w:sz="0" w:space="0" w:color="auto"/>
      </w:divBdr>
    </w:div>
    <w:div w:id="911160328">
      <w:bodyDiv w:val="1"/>
      <w:marLeft w:val="0"/>
      <w:marRight w:val="0"/>
      <w:marTop w:val="0"/>
      <w:marBottom w:val="0"/>
      <w:divBdr>
        <w:top w:val="none" w:sz="0" w:space="0" w:color="auto"/>
        <w:left w:val="none" w:sz="0" w:space="0" w:color="auto"/>
        <w:bottom w:val="none" w:sz="0" w:space="0" w:color="auto"/>
        <w:right w:val="none" w:sz="0" w:space="0" w:color="auto"/>
      </w:divBdr>
    </w:div>
    <w:div w:id="946280861">
      <w:bodyDiv w:val="1"/>
      <w:marLeft w:val="0"/>
      <w:marRight w:val="0"/>
      <w:marTop w:val="0"/>
      <w:marBottom w:val="0"/>
      <w:divBdr>
        <w:top w:val="none" w:sz="0" w:space="0" w:color="auto"/>
        <w:left w:val="none" w:sz="0" w:space="0" w:color="auto"/>
        <w:bottom w:val="none" w:sz="0" w:space="0" w:color="auto"/>
        <w:right w:val="none" w:sz="0" w:space="0" w:color="auto"/>
      </w:divBdr>
    </w:div>
    <w:div w:id="971908626">
      <w:bodyDiv w:val="1"/>
      <w:marLeft w:val="0"/>
      <w:marRight w:val="0"/>
      <w:marTop w:val="0"/>
      <w:marBottom w:val="0"/>
      <w:divBdr>
        <w:top w:val="none" w:sz="0" w:space="0" w:color="auto"/>
        <w:left w:val="none" w:sz="0" w:space="0" w:color="auto"/>
        <w:bottom w:val="none" w:sz="0" w:space="0" w:color="auto"/>
        <w:right w:val="none" w:sz="0" w:space="0" w:color="auto"/>
      </w:divBdr>
    </w:div>
    <w:div w:id="993796528">
      <w:bodyDiv w:val="1"/>
      <w:marLeft w:val="0"/>
      <w:marRight w:val="0"/>
      <w:marTop w:val="0"/>
      <w:marBottom w:val="0"/>
      <w:divBdr>
        <w:top w:val="none" w:sz="0" w:space="0" w:color="auto"/>
        <w:left w:val="none" w:sz="0" w:space="0" w:color="auto"/>
        <w:bottom w:val="none" w:sz="0" w:space="0" w:color="auto"/>
        <w:right w:val="none" w:sz="0" w:space="0" w:color="auto"/>
      </w:divBdr>
    </w:div>
    <w:div w:id="994720397">
      <w:bodyDiv w:val="1"/>
      <w:marLeft w:val="0"/>
      <w:marRight w:val="0"/>
      <w:marTop w:val="0"/>
      <w:marBottom w:val="0"/>
      <w:divBdr>
        <w:top w:val="none" w:sz="0" w:space="0" w:color="auto"/>
        <w:left w:val="none" w:sz="0" w:space="0" w:color="auto"/>
        <w:bottom w:val="none" w:sz="0" w:space="0" w:color="auto"/>
        <w:right w:val="none" w:sz="0" w:space="0" w:color="auto"/>
      </w:divBdr>
    </w:div>
    <w:div w:id="1033263038">
      <w:bodyDiv w:val="1"/>
      <w:marLeft w:val="0"/>
      <w:marRight w:val="0"/>
      <w:marTop w:val="0"/>
      <w:marBottom w:val="0"/>
      <w:divBdr>
        <w:top w:val="none" w:sz="0" w:space="0" w:color="auto"/>
        <w:left w:val="none" w:sz="0" w:space="0" w:color="auto"/>
        <w:bottom w:val="none" w:sz="0" w:space="0" w:color="auto"/>
        <w:right w:val="none" w:sz="0" w:space="0" w:color="auto"/>
      </w:divBdr>
    </w:div>
    <w:div w:id="1086070318">
      <w:bodyDiv w:val="1"/>
      <w:marLeft w:val="0"/>
      <w:marRight w:val="0"/>
      <w:marTop w:val="0"/>
      <w:marBottom w:val="0"/>
      <w:divBdr>
        <w:top w:val="none" w:sz="0" w:space="0" w:color="auto"/>
        <w:left w:val="none" w:sz="0" w:space="0" w:color="auto"/>
        <w:bottom w:val="none" w:sz="0" w:space="0" w:color="auto"/>
        <w:right w:val="none" w:sz="0" w:space="0" w:color="auto"/>
      </w:divBdr>
    </w:div>
    <w:div w:id="1095445213">
      <w:bodyDiv w:val="1"/>
      <w:marLeft w:val="0"/>
      <w:marRight w:val="0"/>
      <w:marTop w:val="0"/>
      <w:marBottom w:val="0"/>
      <w:divBdr>
        <w:top w:val="none" w:sz="0" w:space="0" w:color="auto"/>
        <w:left w:val="none" w:sz="0" w:space="0" w:color="auto"/>
        <w:bottom w:val="none" w:sz="0" w:space="0" w:color="auto"/>
        <w:right w:val="none" w:sz="0" w:space="0" w:color="auto"/>
      </w:divBdr>
    </w:div>
    <w:div w:id="1167869405">
      <w:bodyDiv w:val="1"/>
      <w:marLeft w:val="0"/>
      <w:marRight w:val="0"/>
      <w:marTop w:val="0"/>
      <w:marBottom w:val="0"/>
      <w:divBdr>
        <w:top w:val="none" w:sz="0" w:space="0" w:color="auto"/>
        <w:left w:val="none" w:sz="0" w:space="0" w:color="auto"/>
        <w:bottom w:val="none" w:sz="0" w:space="0" w:color="auto"/>
        <w:right w:val="none" w:sz="0" w:space="0" w:color="auto"/>
      </w:divBdr>
    </w:div>
    <w:div w:id="1183284201">
      <w:bodyDiv w:val="1"/>
      <w:marLeft w:val="0"/>
      <w:marRight w:val="0"/>
      <w:marTop w:val="0"/>
      <w:marBottom w:val="0"/>
      <w:divBdr>
        <w:top w:val="none" w:sz="0" w:space="0" w:color="auto"/>
        <w:left w:val="none" w:sz="0" w:space="0" w:color="auto"/>
        <w:bottom w:val="none" w:sz="0" w:space="0" w:color="auto"/>
        <w:right w:val="none" w:sz="0" w:space="0" w:color="auto"/>
      </w:divBdr>
    </w:div>
    <w:div w:id="1190873793">
      <w:bodyDiv w:val="1"/>
      <w:marLeft w:val="0"/>
      <w:marRight w:val="0"/>
      <w:marTop w:val="0"/>
      <w:marBottom w:val="0"/>
      <w:divBdr>
        <w:top w:val="none" w:sz="0" w:space="0" w:color="auto"/>
        <w:left w:val="none" w:sz="0" w:space="0" w:color="auto"/>
        <w:bottom w:val="none" w:sz="0" w:space="0" w:color="auto"/>
        <w:right w:val="none" w:sz="0" w:space="0" w:color="auto"/>
      </w:divBdr>
    </w:div>
    <w:div w:id="1203665316">
      <w:bodyDiv w:val="1"/>
      <w:marLeft w:val="0"/>
      <w:marRight w:val="0"/>
      <w:marTop w:val="0"/>
      <w:marBottom w:val="0"/>
      <w:divBdr>
        <w:top w:val="none" w:sz="0" w:space="0" w:color="auto"/>
        <w:left w:val="none" w:sz="0" w:space="0" w:color="auto"/>
        <w:bottom w:val="none" w:sz="0" w:space="0" w:color="auto"/>
        <w:right w:val="none" w:sz="0" w:space="0" w:color="auto"/>
      </w:divBdr>
    </w:div>
    <w:div w:id="1254783420">
      <w:bodyDiv w:val="1"/>
      <w:marLeft w:val="0"/>
      <w:marRight w:val="0"/>
      <w:marTop w:val="0"/>
      <w:marBottom w:val="0"/>
      <w:divBdr>
        <w:top w:val="none" w:sz="0" w:space="0" w:color="auto"/>
        <w:left w:val="none" w:sz="0" w:space="0" w:color="auto"/>
        <w:bottom w:val="none" w:sz="0" w:space="0" w:color="auto"/>
        <w:right w:val="none" w:sz="0" w:space="0" w:color="auto"/>
      </w:divBdr>
    </w:div>
    <w:div w:id="1322078631">
      <w:bodyDiv w:val="1"/>
      <w:marLeft w:val="0"/>
      <w:marRight w:val="0"/>
      <w:marTop w:val="0"/>
      <w:marBottom w:val="0"/>
      <w:divBdr>
        <w:top w:val="none" w:sz="0" w:space="0" w:color="auto"/>
        <w:left w:val="none" w:sz="0" w:space="0" w:color="auto"/>
        <w:bottom w:val="none" w:sz="0" w:space="0" w:color="auto"/>
        <w:right w:val="none" w:sz="0" w:space="0" w:color="auto"/>
      </w:divBdr>
    </w:div>
    <w:div w:id="1343243351">
      <w:bodyDiv w:val="1"/>
      <w:marLeft w:val="0"/>
      <w:marRight w:val="0"/>
      <w:marTop w:val="0"/>
      <w:marBottom w:val="0"/>
      <w:divBdr>
        <w:top w:val="none" w:sz="0" w:space="0" w:color="auto"/>
        <w:left w:val="none" w:sz="0" w:space="0" w:color="auto"/>
        <w:bottom w:val="none" w:sz="0" w:space="0" w:color="auto"/>
        <w:right w:val="none" w:sz="0" w:space="0" w:color="auto"/>
      </w:divBdr>
    </w:div>
    <w:div w:id="1372681652">
      <w:bodyDiv w:val="1"/>
      <w:marLeft w:val="0"/>
      <w:marRight w:val="0"/>
      <w:marTop w:val="0"/>
      <w:marBottom w:val="0"/>
      <w:divBdr>
        <w:top w:val="none" w:sz="0" w:space="0" w:color="auto"/>
        <w:left w:val="none" w:sz="0" w:space="0" w:color="auto"/>
        <w:bottom w:val="none" w:sz="0" w:space="0" w:color="auto"/>
        <w:right w:val="none" w:sz="0" w:space="0" w:color="auto"/>
      </w:divBdr>
    </w:div>
    <w:div w:id="1387490425">
      <w:bodyDiv w:val="1"/>
      <w:marLeft w:val="0"/>
      <w:marRight w:val="0"/>
      <w:marTop w:val="0"/>
      <w:marBottom w:val="0"/>
      <w:divBdr>
        <w:top w:val="none" w:sz="0" w:space="0" w:color="auto"/>
        <w:left w:val="none" w:sz="0" w:space="0" w:color="auto"/>
        <w:bottom w:val="none" w:sz="0" w:space="0" w:color="auto"/>
        <w:right w:val="none" w:sz="0" w:space="0" w:color="auto"/>
      </w:divBdr>
    </w:div>
    <w:div w:id="1407337568">
      <w:bodyDiv w:val="1"/>
      <w:marLeft w:val="0"/>
      <w:marRight w:val="0"/>
      <w:marTop w:val="0"/>
      <w:marBottom w:val="0"/>
      <w:divBdr>
        <w:top w:val="none" w:sz="0" w:space="0" w:color="auto"/>
        <w:left w:val="none" w:sz="0" w:space="0" w:color="auto"/>
        <w:bottom w:val="none" w:sz="0" w:space="0" w:color="auto"/>
        <w:right w:val="none" w:sz="0" w:space="0" w:color="auto"/>
      </w:divBdr>
    </w:div>
    <w:div w:id="1427195123">
      <w:bodyDiv w:val="1"/>
      <w:marLeft w:val="0"/>
      <w:marRight w:val="0"/>
      <w:marTop w:val="0"/>
      <w:marBottom w:val="0"/>
      <w:divBdr>
        <w:top w:val="none" w:sz="0" w:space="0" w:color="auto"/>
        <w:left w:val="none" w:sz="0" w:space="0" w:color="auto"/>
        <w:bottom w:val="none" w:sz="0" w:space="0" w:color="auto"/>
        <w:right w:val="none" w:sz="0" w:space="0" w:color="auto"/>
      </w:divBdr>
    </w:div>
    <w:div w:id="1444377946">
      <w:bodyDiv w:val="1"/>
      <w:marLeft w:val="0"/>
      <w:marRight w:val="0"/>
      <w:marTop w:val="0"/>
      <w:marBottom w:val="0"/>
      <w:divBdr>
        <w:top w:val="none" w:sz="0" w:space="0" w:color="auto"/>
        <w:left w:val="none" w:sz="0" w:space="0" w:color="auto"/>
        <w:bottom w:val="none" w:sz="0" w:space="0" w:color="auto"/>
        <w:right w:val="none" w:sz="0" w:space="0" w:color="auto"/>
      </w:divBdr>
    </w:div>
    <w:div w:id="1457215852">
      <w:bodyDiv w:val="1"/>
      <w:marLeft w:val="0"/>
      <w:marRight w:val="0"/>
      <w:marTop w:val="0"/>
      <w:marBottom w:val="0"/>
      <w:divBdr>
        <w:top w:val="none" w:sz="0" w:space="0" w:color="auto"/>
        <w:left w:val="none" w:sz="0" w:space="0" w:color="auto"/>
        <w:bottom w:val="none" w:sz="0" w:space="0" w:color="auto"/>
        <w:right w:val="none" w:sz="0" w:space="0" w:color="auto"/>
      </w:divBdr>
    </w:div>
    <w:div w:id="1468890522">
      <w:bodyDiv w:val="1"/>
      <w:marLeft w:val="0"/>
      <w:marRight w:val="0"/>
      <w:marTop w:val="0"/>
      <w:marBottom w:val="0"/>
      <w:divBdr>
        <w:top w:val="none" w:sz="0" w:space="0" w:color="auto"/>
        <w:left w:val="none" w:sz="0" w:space="0" w:color="auto"/>
        <w:bottom w:val="none" w:sz="0" w:space="0" w:color="auto"/>
        <w:right w:val="none" w:sz="0" w:space="0" w:color="auto"/>
      </w:divBdr>
    </w:div>
    <w:div w:id="1479109608">
      <w:bodyDiv w:val="1"/>
      <w:marLeft w:val="0"/>
      <w:marRight w:val="0"/>
      <w:marTop w:val="0"/>
      <w:marBottom w:val="0"/>
      <w:divBdr>
        <w:top w:val="none" w:sz="0" w:space="0" w:color="auto"/>
        <w:left w:val="none" w:sz="0" w:space="0" w:color="auto"/>
        <w:bottom w:val="none" w:sz="0" w:space="0" w:color="auto"/>
        <w:right w:val="none" w:sz="0" w:space="0" w:color="auto"/>
      </w:divBdr>
    </w:div>
    <w:div w:id="1520001312">
      <w:bodyDiv w:val="1"/>
      <w:marLeft w:val="0"/>
      <w:marRight w:val="0"/>
      <w:marTop w:val="0"/>
      <w:marBottom w:val="0"/>
      <w:divBdr>
        <w:top w:val="none" w:sz="0" w:space="0" w:color="auto"/>
        <w:left w:val="none" w:sz="0" w:space="0" w:color="auto"/>
        <w:bottom w:val="none" w:sz="0" w:space="0" w:color="auto"/>
        <w:right w:val="none" w:sz="0" w:space="0" w:color="auto"/>
      </w:divBdr>
    </w:div>
    <w:div w:id="1564946392">
      <w:bodyDiv w:val="1"/>
      <w:marLeft w:val="0"/>
      <w:marRight w:val="0"/>
      <w:marTop w:val="0"/>
      <w:marBottom w:val="0"/>
      <w:divBdr>
        <w:top w:val="none" w:sz="0" w:space="0" w:color="auto"/>
        <w:left w:val="none" w:sz="0" w:space="0" w:color="auto"/>
        <w:bottom w:val="none" w:sz="0" w:space="0" w:color="auto"/>
        <w:right w:val="none" w:sz="0" w:space="0" w:color="auto"/>
      </w:divBdr>
    </w:div>
    <w:div w:id="1583297113">
      <w:bodyDiv w:val="1"/>
      <w:marLeft w:val="0"/>
      <w:marRight w:val="0"/>
      <w:marTop w:val="0"/>
      <w:marBottom w:val="0"/>
      <w:divBdr>
        <w:top w:val="none" w:sz="0" w:space="0" w:color="auto"/>
        <w:left w:val="none" w:sz="0" w:space="0" w:color="auto"/>
        <w:bottom w:val="none" w:sz="0" w:space="0" w:color="auto"/>
        <w:right w:val="none" w:sz="0" w:space="0" w:color="auto"/>
      </w:divBdr>
    </w:div>
    <w:div w:id="1628319151">
      <w:bodyDiv w:val="1"/>
      <w:marLeft w:val="0"/>
      <w:marRight w:val="0"/>
      <w:marTop w:val="0"/>
      <w:marBottom w:val="0"/>
      <w:divBdr>
        <w:top w:val="none" w:sz="0" w:space="0" w:color="auto"/>
        <w:left w:val="none" w:sz="0" w:space="0" w:color="auto"/>
        <w:bottom w:val="none" w:sz="0" w:space="0" w:color="auto"/>
        <w:right w:val="none" w:sz="0" w:space="0" w:color="auto"/>
      </w:divBdr>
    </w:div>
    <w:div w:id="1643271122">
      <w:bodyDiv w:val="1"/>
      <w:marLeft w:val="0"/>
      <w:marRight w:val="0"/>
      <w:marTop w:val="0"/>
      <w:marBottom w:val="0"/>
      <w:divBdr>
        <w:top w:val="none" w:sz="0" w:space="0" w:color="auto"/>
        <w:left w:val="none" w:sz="0" w:space="0" w:color="auto"/>
        <w:bottom w:val="none" w:sz="0" w:space="0" w:color="auto"/>
        <w:right w:val="none" w:sz="0" w:space="0" w:color="auto"/>
      </w:divBdr>
    </w:div>
    <w:div w:id="1691563741">
      <w:bodyDiv w:val="1"/>
      <w:marLeft w:val="0"/>
      <w:marRight w:val="0"/>
      <w:marTop w:val="0"/>
      <w:marBottom w:val="0"/>
      <w:divBdr>
        <w:top w:val="none" w:sz="0" w:space="0" w:color="auto"/>
        <w:left w:val="none" w:sz="0" w:space="0" w:color="auto"/>
        <w:bottom w:val="none" w:sz="0" w:space="0" w:color="auto"/>
        <w:right w:val="none" w:sz="0" w:space="0" w:color="auto"/>
      </w:divBdr>
    </w:div>
    <w:div w:id="1739281436">
      <w:bodyDiv w:val="1"/>
      <w:marLeft w:val="0"/>
      <w:marRight w:val="0"/>
      <w:marTop w:val="0"/>
      <w:marBottom w:val="0"/>
      <w:divBdr>
        <w:top w:val="none" w:sz="0" w:space="0" w:color="auto"/>
        <w:left w:val="none" w:sz="0" w:space="0" w:color="auto"/>
        <w:bottom w:val="none" w:sz="0" w:space="0" w:color="auto"/>
        <w:right w:val="none" w:sz="0" w:space="0" w:color="auto"/>
      </w:divBdr>
    </w:div>
    <w:div w:id="1757290269">
      <w:bodyDiv w:val="1"/>
      <w:marLeft w:val="0"/>
      <w:marRight w:val="0"/>
      <w:marTop w:val="0"/>
      <w:marBottom w:val="0"/>
      <w:divBdr>
        <w:top w:val="none" w:sz="0" w:space="0" w:color="auto"/>
        <w:left w:val="none" w:sz="0" w:space="0" w:color="auto"/>
        <w:bottom w:val="none" w:sz="0" w:space="0" w:color="auto"/>
        <w:right w:val="none" w:sz="0" w:space="0" w:color="auto"/>
      </w:divBdr>
    </w:div>
    <w:div w:id="1867526474">
      <w:bodyDiv w:val="1"/>
      <w:marLeft w:val="0"/>
      <w:marRight w:val="0"/>
      <w:marTop w:val="0"/>
      <w:marBottom w:val="0"/>
      <w:divBdr>
        <w:top w:val="none" w:sz="0" w:space="0" w:color="auto"/>
        <w:left w:val="none" w:sz="0" w:space="0" w:color="auto"/>
        <w:bottom w:val="none" w:sz="0" w:space="0" w:color="auto"/>
        <w:right w:val="none" w:sz="0" w:space="0" w:color="auto"/>
      </w:divBdr>
    </w:div>
    <w:div w:id="1887138372">
      <w:bodyDiv w:val="1"/>
      <w:marLeft w:val="0"/>
      <w:marRight w:val="0"/>
      <w:marTop w:val="0"/>
      <w:marBottom w:val="0"/>
      <w:divBdr>
        <w:top w:val="none" w:sz="0" w:space="0" w:color="auto"/>
        <w:left w:val="none" w:sz="0" w:space="0" w:color="auto"/>
        <w:bottom w:val="none" w:sz="0" w:space="0" w:color="auto"/>
        <w:right w:val="none" w:sz="0" w:space="0" w:color="auto"/>
      </w:divBdr>
    </w:div>
    <w:div w:id="1890602945">
      <w:bodyDiv w:val="1"/>
      <w:marLeft w:val="0"/>
      <w:marRight w:val="0"/>
      <w:marTop w:val="0"/>
      <w:marBottom w:val="0"/>
      <w:divBdr>
        <w:top w:val="none" w:sz="0" w:space="0" w:color="auto"/>
        <w:left w:val="none" w:sz="0" w:space="0" w:color="auto"/>
        <w:bottom w:val="none" w:sz="0" w:space="0" w:color="auto"/>
        <w:right w:val="none" w:sz="0" w:space="0" w:color="auto"/>
      </w:divBdr>
    </w:div>
    <w:div w:id="1915698697">
      <w:bodyDiv w:val="1"/>
      <w:marLeft w:val="0"/>
      <w:marRight w:val="0"/>
      <w:marTop w:val="0"/>
      <w:marBottom w:val="0"/>
      <w:divBdr>
        <w:top w:val="none" w:sz="0" w:space="0" w:color="auto"/>
        <w:left w:val="none" w:sz="0" w:space="0" w:color="auto"/>
        <w:bottom w:val="none" w:sz="0" w:space="0" w:color="auto"/>
        <w:right w:val="none" w:sz="0" w:space="0" w:color="auto"/>
      </w:divBdr>
    </w:div>
    <w:div w:id="1917787366">
      <w:bodyDiv w:val="1"/>
      <w:marLeft w:val="0"/>
      <w:marRight w:val="0"/>
      <w:marTop w:val="0"/>
      <w:marBottom w:val="0"/>
      <w:divBdr>
        <w:top w:val="none" w:sz="0" w:space="0" w:color="auto"/>
        <w:left w:val="none" w:sz="0" w:space="0" w:color="auto"/>
        <w:bottom w:val="none" w:sz="0" w:space="0" w:color="auto"/>
        <w:right w:val="none" w:sz="0" w:space="0" w:color="auto"/>
      </w:divBdr>
    </w:div>
    <w:div w:id="1936016170">
      <w:bodyDiv w:val="1"/>
      <w:marLeft w:val="0"/>
      <w:marRight w:val="0"/>
      <w:marTop w:val="0"/>
      <w:marBottom w:val="0"/>
      <w:divBdr>
        <w:top w:val="none" w:sz="0" w:space="0" w:color="auto"/>
        <w:left w:val="none" w:sz="0" w:space="0" w:color="auto"/>
        <w:bottom w:val="none" w:sz="0" w:space="0" w:color="auto"/>
        <w:right w:val="none" w:sz="0" w:space="0" w:color="auto"/>
      </w:divBdr>
    </w:div>
    <w:div w:id="2022392113">
      <w:bodyDiv w:val="1"/>
      <w:marLeft w:val="0"/>
      <w:marRight w:val="0"/>
      <w:marTop w:val="0"/>
      <w:marBottom w:val="0"/>
      <w:divBdr>
        <w:top w:val="none" w:sz="0" w:space="0" w:color="auto"/>
        <w:left w:val="none" w:sz="0" w:space="0" w:color="auto"/>
        <w:bottom w:val="none" w:sz="0" w:space="0" w:color="auto"/>
        <w:right w:val="none" w:sz="0" w:space="0" w:color="auto"/>
      </w:divBdr>
    </w:div>
    <w:div w:id="2036425006">
      <w:bodyDiv w:val="1"/>
      <w:marLeft w:val="0"/>
      <w:marRight w:val="0"/>
      <w:marTop w:val="0"/>
      <w:marBottom w:val="0"/>
      <w:divBdr>
        <w:top w:val="none" w:sz="0" w:space="0" w:color="auto"/>
        <w:left w:val="none" w:sz="0" w:space="0" w:color="auto"/>
        <w:bottom w:val="none" w:sz="0" w:space="0" w:color="auto"/>
        <w:right w:val="none" w:sz="0" w:space="0" w:color="auto"/>
      </w:divBdr>
    </w:div>
    <w:div w:id="2041464937">
      <w:bodyDiv w:val="1"/>
      <w:marLeft w:val="0"/>
      <w:marRight w:val="0"/>
      <w:marTop w:val="0"/>
      <w:marBottom w:val="0"/>
      <w:divBdr>
        <w:top w:val="none" w:sz="0" w:space="0" w:color="auto"/>
        <w:left w:val="none" w:sz="0" w:space="0" w:color="auto"/>
        <w:bottom w:val="none" w:sz="0" w:space="0" w:color="auto"/>
        <w:right w:val="none" w:sz="0" w:space="0" w:color="auto"/>
      </w:divBdr>
    </w:div>
    <w:div w:id="2050109810">
      <w:bodyDiv w:val="1"/>
      <w:marLeft w:val="0"/>
      <w:marRight w:val="0"/>
      <w:marTop w:val="0"/>
      <w:marBottom w:val="0"/>
      <w:divBdr>
        <w:top w:val="none" w:sz="0" w:space="0" w:color="auto"/>
        <w:left w:val="none" w:sz="0" w:space="0" w:color="auto"/>
        <w:bottom w:val="none" w:sz="0" w:space="0" w:color="auto"/>
        <w:right w:val="none" w:sz="0" w:space="0" w:color="auto"/>
      </w:divBdr>
    </w:div>
    <w:div w:id="2078821055">
      <w:bodyDiv w:val="1"/>
      <w:marLeft w:val="0"/>
      <w:marRight w:val="0"/>
      <w:marTop w:val="0"/>
      <w:marBottom w:val="0"/>
      <w:divBdr>
        <w:top w:val="none" w:sz="0" w:space="0" w:color="auto"/>
        <w:left w:val="none" w:sz="0" w:space="0" w:color="auto"/>
        <w:bottom w:val="none" w:sz="0" w:space="0" w:color="auto"/>
        <w:right w:val="none" w:sz="0" w:space="0" w:color="auto"/>
      </w:divBdr>
    </w:div>
    <w:div w:id="2115009979">
      <w:bodyDiv w:val="1"/>
      <w:marLeft w:val="0"/>
      <w:marRight w:val="0"/>
      <w:marTop w:val="0"/>
      <w:marBottom w:val="0"/>
      <w:divBdr>
        <w:top w:val="none" w:sz="0" w:space="0" w:color="auto"/>
        <w:left w:val="none" w:sz="0" w:space="0" w:color="auto"/>
        <w:bottom w:val="none" w:sz="0" w:space="0" w:color="auto"/>
        <w:right w:val="none" w:sz="0" w:space="0" w:color="auto"/>
      </w:divBdr>
    </w:div>
    <w:div w:id="2118020227">
      <w:bodyDiv w:val="1"/>
      <w:marLeft w:val="0"/>
      <w:marRight w:val="0"/>
      <w:marTop w:val="0"/>
      <w:marBottom w:val="0"/>
      <w:divBdr>
        <w:top w:val="none" w:sz="0" w:space="0" w:color="auto"/>
        <w:left w:val="none" w:sz="0" w:space="0" w:color="auto"/>
        <w:bottom w:val="none" w:sz="0" w:space="0" w:color="auto"/>
        <w:right w:val="none" w:sz="0" w:space="0" w:color="auto"/>
      </w:divBdr>
    </w:div>
    <w:div w:id="2118794860">
      <w:bodyDiv w:val="1"/>
      <w:marLeft w:val="0"/>
      <w:marRight w:val="0"/>
      <w:marTop w:val="0"/>
      <w:marBottom w:val="0"/>
      <w:divBdr>
        <w:top w:val="none" w:sz="0" w:space="0" w:color="auto"/>
        <w:left w:val="none" w:sz="0" w:space="0" w:color="auto"/>
        <w:bottom w:val="none" w:sz="0" w:space="0" w:color="auto"/>
        <w:right w:val="none" w:sz="0" w:space="0" w:color="auto"/>
      </w:divBdr>
    </w:div>
    <w:div w:id="2124230494">
      <w:bodyDiv w:val="1"/>
      <w:marLeft w:val="0"/>
      <w:marRight w:val="0"/>
      <w:marTop w:val="0"/>
      <w:marBottom w:val="0"/>
      <w:divBdr>
        <w:top w:val="none" w:sz="0" w:space="0" w:color="auto"/>
        <w:left w:val="none" w:sz="0" w:space="0" w:color="auto"/>
        <w:bottom w:val="none" w:sz="0" w:space="0" w:color="auto"/>
        <w:right w:val="none" w:sz="0" w:space="0" w:color="auto"/>
      </w:divBdr>
    </w:div>
    <w:div w:id="2142651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eader" Target="header4.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4.xml.rels><?xml version="1.0" encoding="UTF-8" standalone="yes"?>
<Relationships xmlns="http://schemas.openxmlformats.org/package/2006/relationships"><Relationship Id="rId2" Type="http://schemas.openxmlformats.org/officeDocument/2006/relationships/image" Target="media/image3.gif"/><Relationship Id="rId1" Type="http://schemas.openxmlformats.org/officeDocument/2006/relationships/image" Target="media/image5.gif"/></Relationships>
</file>

<file path=word/_rels/header5.xml.rels><?xml version="1.0" encoding="UTF-8" standalone="yes"?>
<Relationships xmlns="http://schemas.openxmlformats.org/package/2006/relationships"><Relationship Id="rId3" Type="http://schemas.openxmlformats.org/officeDocument/2006/relationships/image" Target="media/image4.gif"/><Relationship Id="rId2" Type="http://schemas.openxmlformats.org/officeDocument/2006/relationships/image" Target="media/image3.gi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olnyshkoIO\&#1056;&#1072;&#1073;&#1086;&#1095;&#1080;&#1081;%20&#1089;&#1090;&#1086;&#1083;\&#1057;&#1056;&#1055;-v1.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54E23D2DCF514866AB870E6F13EA4AA9"/>
        <w:category>
          <w:name w:val="Общие"/>
          <w:gallery w:val="placeholder"/>
        </w:category>
        <w:types>
          <w:type w:val="bbPlcHdr"/>
        </w:types>
        <w:behaviors>
          <w:behavior w:val="content"/>
        </w:behaviors>
        <w:guid w:val="{1AECBD6C-9D56-47F9-BD5B-48D719DF5859}"/>
      </w:docPartPr>
      <w:docPartBody>
        <w:p w:rsidR="009979DF" w:rsidRDefault="00E758BE" w:rsidP="00E758BE">
          <w:pPr>
            <w:pStyle w:val="54E23D2DCF514866AB870E6F13EA4AA9"/>
          </w:pPr>
          <w:r w:rsidRPr="003D1C43">
            <w:rPr>
              <w:rStyle w:val="a3"/>
            </w:rPr>
            <w:t>[Название]</w:t>
          </w:r>
        </w:p>
      </w:docPartBody>
    </w:docPart>
    <w:docPart>
      <w:docPartPr>
        <w:name w:val="A4AB9552272F463DAB54223529A932E5"/>
        <w:category>
          <w:name w:val="Общие"/>
          <w:gallery w:val="placeholder"/>
        </w:category>
        <w:types>
          <w:type w:val="bbPlcHdr"/>
        </w:types>
        <w:behaviors>
          <w:behavior w:val="content"/>
        </w:behaviors>
        <w:guid w:val="{33894943-C067-4D5D-96F9-EED51C7150BB}"/>
      </w:docPartPr>
      <w:docPartBody>
        <w:p w:rsidR="009979DF" w:rsidRDefault="00E758BE" w:rsidP="00E758BE">
          <w:pPr>
            <w:pStyle w:val="A4AB9552272F463DAB54223529A932E5"/>
          </w:pPr>
          <w:r w:rsidRPr="003D1C43">
            <w:rPr>
              <w:rStyle w:val="a3"/>
            </w:rPr>
            <w:t>[Тема]</w:t>
          </w:r>
        </w:p>
      </w:docPartBody>
    </w:docPart>
    <w:docPart>
      <w:docPartPr>
        <w:name w:val="831EA90C340E4D848263E19AE6C1CB78"/>
        <w:category>
          <w:name w:val="Общие"/>
          <w:gallery w:val="placeholder"/>
        </w:category>
        <w:types>
          <w:type w:val="bbPlcHdr"/>
        </w:types>
        <w:behaviors>
          <w:behavior w:val="content"/>
        </w:behaviors>
        <w:guid w:val="{0F92A8A4-216B-4314-9180-565EC536F3F0}"/>
      </w:docPartPr>
      <w:docPartBody>
        <w:p w:rsidR="009979DF" w:rsidRDefault="00E758BE" w:rsidP="00E758BE">
          <w:pPr>
            <w:pStyle w:val="831EA90C340E4D848263E19AE6C1CB78"/>
          </w:pPr>
          <w:r w:rsidRPr="003130EB">
            <w:rPr>
              <w:rStyle w:val="a3"/>
            </w:rPr>
            <w:t>[Ключевые слова]</w:t>
          </w:r>
        </w:p>
      </w:docPartBody>
    </w:docPart>
    <w:docPart>
      <w:docPartPr>
        <w:name w:val="7B7575C16D96403E9BEEA3BC4D3DD4E6"/>
        <w:category>
          <w:name w:val="Общие"/>
          <w:gallery w:val="placeholder"/>
        </w:category>
        <w:types>
          <w:type w:val="bbPlcHdr"/>
        </w:types>
        <w:behaviors>
          <w:behavior w:val="content"/>
        </w:behaviors>
        <w:guid w:val="{C6396F5A-7A94-4BED-8084-04A494797F65}"/>
      </w:docPartPr>
      <w:docPartBody>
        <w:p w:rsidR="009979DF" w:rsidRDefault="00E758BE" w:rsidP="00E758BE">
          <w:pPr>
            <w:pStyle w:val="7B7575C16D96403E9BEEA3BC4D3DD4E6"/>
          </w:pPr>
          <w:r w:rsidRPr="003130EB">
            <w:rPr>
              <w:rStyle w:val="a3"/>
            </w:rPr>
            <w:t>[Категория]</w:t>
          </w:r>
        </w:p>
      </w:docPartBody>
    </w:docPart>
    <w:docPart>
      <w:docPartPr>
        <w:name w:val="02FDB0CDBE5E4F86B6ABA83D34517296"/>
        <w:category>
          <w:name w:val="Общие"/>
          <w:gallery w:val="placeholder"/>
        </w:category>
        <w:types>
          <w:type w:val="bbPlcHdr"/>
        </w:types>
        <w:behaviors>
          <w:behavior w:val="content"/>
        </w:behaviors>
        <w:guid w:val="{F58F5D99-AAAA-4E94-A78A-64FB30A75DBA}"/>
      </w:docPartPr>
      <w:docPartBody>
        <w:p w:rsidR="009979DF" w:rsidRDefault="00E758BE" w:rsidP="00E758BE">
          <w:pPr>
            <w:pStyle w:val="02FDB0CDBE5E4F86B6ABA83D34517296"/>
          </w:pPr>
          <w:r w:rsidRPr="0097144C">
            <w:rPr>
              <w:rStyle w:val="a3"/>
            </w:rPr>
            <w:t>[Факс организации]</w:t>
          </w:r>
        </w:p>
      </w:docPartBody>
    </w:docPart>
    <w:docPart>
      <w:docPartPr>
        <w:name w:val="F8DBB6F4A7634C5C9770DC3A75D0D9D9"/>
        <w:category>
          <w:name w:val="Общие"/>
          <w:gallery w:val="placeholder"/>
        </w:category>
        <w:types>
          <w:type w:val="bbPlcHdr"/>
        </w:types>
        <w:behaviors>
          <w:behavior w:val="content"/>
        </w:behaviors>
        <w:guid w:val="{1A46BE5B-4126-4000-BD0A-5BE93434C3BF}"/>
      </w:docPartPr>
      <w:docPartBody>
        <w:p w:rsidR="009979DF" w:rsidRDefault="00E758BE" w:rsidP="00E758BE">
          <w:pPr>
            <w:pStyle w:val="F8DBB6F4A7634C5C9770DC3A75D0D9D9"/>
          </w:pPr>
          <w:r w:rsidRPr="003130EB">
            <w:rPr>
              <w:rStyle w:val="a3"/>
            </w:rPr>
            <w:t>[Состояние]</w:t>
          </w:r>
        </w:p>
      </w:docPartBody>
    </w:docPart>
    <w:docPart>
      <w:docPartPr>
        <w:name w:val="32EE5A6B0ACF438F9713997C119C7898"/>
        <w:category>
          <w:name w:val="Общие"/>
          <w:gallery w:val="placeholder"/>
        </w:category>
        <w:types>
          <w:type w:val="bbPlcHdr"/>
        </w:types>
        <w:behaviors>
          <w:behavior w:val="content"/>
        </w:behaviors>
        <w:guid w:val="{0FFC8672-A177-49A1-AE7E-D999045F3E73}"/>
      </w:docPartPr>
      <w:docPartBody>
        <w:p w:rsidR="00C338A4" w:rsidRDefault="008E6764" w:rsidP="008E6764">
          <w:pPr>
            <w:pStyle w:val="32EE5A6B0ACF438F9713997C119C7898"/>
          </w:pPr>
          <w:r w:rsidRPr="003D1C43">
            <w:rPr>
              <w:rStyle w:val="a3"/>
            </w:rPr>
            <w:t>[Название]</w:t>
          </w:r>
        </w:p>
      </w:docPartBody>
    </w:docPart>
    <w:docPart>
      <w:docPartPr>
        <w:name w:val="1297814696FB46849B6B65A5E606E4DE"/>
        <w:category>
          <w:name w:val="Общие"/>
          <w:gallery w:val="placeholder"/>
        </w:category>
        <w:types>
          <w:type w:val="bbPlcHdr"/>
        </w:types>
        <w:behaviors>
          <w:behavior w:val="content"/>
        </w:behaviors>
        <w:guid w:val="{9E3C7E40-D1C9-4890-9311-9CBCD0C2BC78}"/>
      </w:docPartPr>
      <w:docPartBody>
        <w:p w:rsidR="00C338A4" w:rsidRDefault="008E6764" w:rsidP="008E6764">
          <w:pPr>
            <w:pStyle w:val="1297814696FB46849B6B65A5E606E4DE"/>
          </w:pPr>
          <w:r w:rsidRPr="003D1C43">
            <w:rPr>
              <w:rStyle w:val="a3"/>
            </w:rPr>
            <w:t>[Тема]</w:t>
          </w:r>
        </w:p>
      </w:docPartBody>
    </w:docPart>
    <w:docPart>
      <w:docPartPr>
        <w:name w:val="E1DC589525FD42679F365B763C51F839"/>
        <w:category>
          <w:name w:val="Общие"/>
          <w:gallery w:val="placeholder"/>
        </w:category>
        <w:types>
          <w:type w:val="bbPlcHdr"/>
        </w:types>
        <w:behaviors>
          <w:behavior w:val="content"/>
        </w:behaviors>
        <w:guid w:val="{2C29CFC9-C82D-4492-909D-9DBBE6B70F39}"/>
      </w:docPartPr>
      <w:docPartBody>
        <w:p w:rsidR="00C338A4" w:rsidRDefault="008E6764" w:rsidP="008E6764">
          <w:pPr>
            <w:pStyle w:val="E1DC589525FD42679F365B763C51F839"/>
          </w:pPr>
          <w:r w:rsidRPr="003130EB">
            <w:rPr>
              <w:rStyle w:val="a3"/>
            </w:rPr>
            <w:t>[Ключевые слова]</w:t>
          </w:r>
        </w:p>
      </w:docPartBody>
    </w:docPart>
    <w:docPart>
      <w:docPartPr>
        <w:name w:val="2BDAB97BFFB84E3EB04A29821F6A168F"/>
        <w:category>
          <w:name w:val="Общие"/>
          <w:gallery w:val="placeholder"/>
        </w:category>
        <w:types>
          <w:type w:val="bbPlcHdr"/>
        </w:types>
        <w:behaviors>
          <w:behavior w:val="content"/>
        </w:behaviors>
        <w:guid w:val="{F38FA525-F64B-4A83-9EFE-EDF9789F604F}"/>
      </w:docPartPr>
      <w:docPartBody>
        <w:p w:rsidR="00C338A4" w:rsidRDefault="008E6764" w:rsidP="008E6764">
          <w:pPr>
            <w:pStyle w:val="2BDAB97BFFB84E3EB04A29821F6A168F"/>
          </w:pPr>
          <w:r w:rsidRPr="003130EB">
            <w:rPr>
              <w:rStyle w:val="a3"/>
            </w:rPr>
            <w:t>[Категория]</w:t>
          </w:r>
        </w:p>
      </w:docPartBody>
    </w:docPart>
    <w:docPart>
      <w:docPartPr>
        <w:name w:val="C9E532E8CD2849AA8E92E7A1B20F8D1B"/>
        <w:category>
          <w:name w:val="Общие"/>
          <w:gallery w:val="placeholder"/>
        </w:category>
        <w:types>
          <w:type w:val="bbPlcHdr"/>
        </w:types>
        <w:behaviors>
          <w:behavior w:val="content"/>
        </w:behaviors>
        <w:guid w:val="{6CCBFB25-96FB-4F4E-8CF9-D1119AE40F3C}"/>
      </w:docPartPr>
      <w:docPartBody>
        <w:p w:rsidR="00C338A4" w:rsidRDefault="008E6764" w:rsidP="008E6764">
          <w:pPr>
            <w:pStyle w:val="C9E532E8CD2849AA8E92E7A1B20F8D1B"/>
          </w:pPr>
          <w:r w:rsidRPr="0097144C">
            <w:rPr>
              <w:rStyle w:val="a3"/>
            </w:rPr>
            <w:t>[Факс организации]</w:t>
          </w:r>
        </w:p>
      </w:docPartBody>
    </w:docPart>
    <w:docPart>
      <w:docPartPr>
        <w:name w:val="02E2AF2675804E6DA535B12B7636FAA6"/>
        <w:category>
          <w:name w:val="Общие"/>
          <w:gallery w:val="placeholder"/>
        </w:category>
        <w:types>
          <w:type w:val="bbPlcHdr"/>
        </w:types>
        <w:behaviors>
          <w:behavior w:val="content"/>
        </w:behaviors>
        <w:guid w:val="{5987F013-D19C-497C-8FD4-7CC2C263C0FB}"/>
      </w:docPartPr>
      <w:docPartBody>
        <w:p w:rsidR="00C338A4" w:rsidRDefault="008E6764" w:rsidP="008E6764">
          <w:pPr>
            <w:pStyle w:val="02E2AF2675804E6DA535B12B7636FAA6"/>
          </w:pPr>
          <w:r w:rsidRPr="003130EB">
            <w:rPr>
              <w:rStyle w:val="a3"/>
            </w:rPr>
            <w:t>[Состояние]</w:t>
          </w:r>
        </w:p>
      </w:docPartBody>
    </w:docPart>
    <w:docPart>
      <w:docPartPr>
        <w:name w:val="D17A1C37A1D940528A10CAB0EC46EB54"/>
        <w:category>
          <w:name w:val="Общие"/>
          <w:gallery w:val="placeholder"/>
        </w:category>
        <w:types>
          <w:type w:val="bbPlcHdr"/>
        </w:types>
        <w:behaviors>
          <w:behavior w:val="content"/>
        </w:behaviors>
        <w:guid w:val="{58E102BB-E992-41CE-ADE6-A5F29208C47B}"/>
      </w:docPartPr>
      <w:docPartBody>
        <w:p w:rsidR="00FD43A8" w:rsidRDefault="00FD43A8" w:rsidP="00FD43A8">
          <w:pPr>
            <w:pStyle w:val="D17A1C37A1D940528A10CAB0EC46EB54"/>
          </w:pPr>
          <w:r w:rsidRPr="003D1C43">
            <w:rPr>
              <w:rStyle w:val="a3"/>
            </w:rPr>
            <w:t>[Руководитель]</w:t>
          </w:r>
        </w:p>
      </w:docPartBody>
    </w:docPart>
    <w:docPart>
      <w:docPartPr>
        <w:name w:val="AE7FE5C3B3594FB18655CBCD842D4550"/>
        <w:category>
          <w:name w:val="Общие"/>
          <w:gallery w:val="placeholder"/>
        </w:category>
        <w:types>
          <w:type w:val="bbPlcHdr"/>
        </w:types>
        <w:behaviors>
          <w:behavior w:val="content"/>
        </w:behaviors>
        <w:guid w:val="{BA8BC263-9D77-40AF-8D7A-E7C533B40461}"/>
      </w:docPartPr>
      <w:docPartBody>
        <w:p w:rsidR="00FD43A8" w:rsidRDefault="00FD43A8" w:rsidP="00FD43A8">
          <w:pPr>
            <w:pStyle w:val="AE7FE5C3B3594FB18655CBCD842D4550"/>
          </w:pPr>
          <w:r w:rsidRPr="003D1C43">
            <w:rPr>
              <w:rStyle w:val="a3"/>
            </w:rPr>
            <w:t>[Автор]</w:t>
          </w:r>
        </w:p>
      </w:docPartBody>
    </w:docPart>
    <w:docPart>
      <w:docPartPr>
        <w:name w:val="420EDB8DFE7D4CA8AFABF08A9E2B77B9"/>
        <w:category>
          <w:name w:val="Общие"/>
          <w:gallery w:val="placeholder"/>
        </w:category>
        <w:types>
          <w:type w:val="bbPlcHdr"/>
        </w:types>
        <w:behaviors>
          <w:behavior w:val="content"/>
        </w:behaviors>
        <w:guid w:val="{BFD80220-9CC6-48E5-B36E-01DB5AABEC27}"/>
      </w:docPartPr>
      <w:docPartBody>
        <w:p w:rsidR="009C17F6" w:rsidRDefault="00BD0677" w:rsidP="00BD0677">
          <w:pPr>
            <w:pStyle w:val="420EDB8DFE7D4CA8AFABF08A9E2B77B9"/>
          </w:pPr>
          <w:r w:rsidRPr="003130EB">
            <w:rPr>
              <w:rStyle w:val="a3"/>
            </w:rPr>
            <w:t>[Категория]</w:t>
          </w:r>
        </w:p>
      </w:docPartBody>
    </w:docPart>
    <w:docPart>
      <w:docPartPr>
        <w:name w:val="9BC29B27ADC74BD5B5BEBA1406D62F0E"/>
        <w:category>
          <w:name w:val="Общие"/>
          <w:gallery w:val="placeholder"/>
        </w:category>
        <w:types>
          <w:type w:val="bbPlcHdr"/>
        </w:types>
        <w:behaviors>
          <w:behavior w:val="content"/>
        </w:behaviors>
        <w:guid w:val="{6E690974-4789-424B-BDD0-EC69FB62518E}"/>
      </w:docPartPr>
      <w:docPartBody>
        <w:p w:rsidR="009C17F6" w:rsidRDefault="00BD0677" w:rsidP="00BD0677">
          <w:pPr>
            <w:pStyle w:val="9BC29B27ADC74BD5B5BEBA1406D62F0E"/>
          </w:pPr>
          <w:r w:rsidRPr="003130EB">
            <w:rPr>
              <w:rStyle w:val="a3"/>
            </w:rPr>
            <w:t>[Категория]</w:t>
          </w:r>
        </w:p>
      </w:docPartBody>
    </w:docPart>
    <w:docPart>
      <w:docPartPr>
        <w:name w:val="47FE826CF1DE48D2AB86759EA20F6288"/>
        <w:category>
          <w:name w:val="Общие"/>
          <w:gallery w:val="placeholder"/>
        </w:category>
        <w:types>
          <w:type w:val="bbPlcHdr"/>
        </w:types>
        <w:behaviors>
          <w:behavior w:val="content"/>
        </w:behaviors>
        <w:guid w:val="{F3CCA1F6-1EA3-470D-8691-5F1017637D8D}"/>
      </w:docPartPr>
      <w:docPartBody>
        <w:p w:rsidR="009C17F6" w:rsidRDefault="00BD0677" w:rsidP="00BD0677">
          <w:pPr>
            <w:pStyle w:val="47FE826CF1DE48D2AB86759EA20F6288"/>
          </w:pPr>
          <w:r w:rsidRPr="003130EB">
            <w:rPr>
              <w:rStyle w:val="a3"/>
            </w:rPr>
            <w:t>[Категория]</w:t>
          </w:r>
        </w:p>
      </w:docPartBody>
    </w:docPart>
    <w:docPart>
      <w:docPartPr>
        <w:name w:val="BA314FD034E6495EA8450C385BEDD517"/>
        <w:category>
          <w:name w:val="Общие"/>
          <w:gallery w:val="placeholder"/>
        </w:category>
        <w:types>
          <w:type w:val="bbPlcHdr"/>
        </w:types>
        <w:behaviors>
          <w:behavior w:val="content"/>
        </w:behaviors>
        <w:guid w:val="{AA490FE8-EACB-44FC-853D-28CADDAF1116}"/>
      </w:docPartPr>
      <w:docPartBody>
        <w:p w:rsidR="009C17F6" w:rsidRDefault="00BD0677" w:rsidP="00BD0677">
          <w:pPr>
            <w:pStyle w:val="BA314FD034E6495EA8450C385BEDD517"/>
          </w:pPr>
          <w:r w:rsidRPr="003130EB">
            <w:rPr>
              <w:rStyle w:val="a3"/>
            </w:rPr>
            <w:t>[Категория]</w:t>
          </w:r>
        </w:p>
      </w:docPartBody>
    </w:docPart>
    <w:docPart>
      <w:docPartPr>
        <w:name w:val="4C2488BE273D4BA1B5CC5A90F4A01815"/>
        <w:category>
          <w:name w:val="Общие"/>
          <w:gallery w:val="placeholder"/>
        </w:category>
        <w:types>
          <w:type w:val="bbPlcHdr"/>
        </w:types>
        <w:behaviors>
          <w:behavior w:val="content"/>
        </w:behaviors>
        <w:guid w:val="{1D38EF41-4E97-43DE-B7E3-DD942962B8E9}"/>
      </w:docPartPr>
      <w:docPartBody>
        <w:p w:rsidR="009C17F6" w:rsidRDefault="00BD0677" w:rsidP="00BD0677">
          <w:pPr>
            <w:pStyle w:val="4C2488BE273D4BA1B5CC5A90F4A01815"/>
          </w:pPr>
          <w:r w:rsidRPr="003130EB">
            <w:rPr>
              <w:rStyle w:val="a3"/>
            </w:rPr>
            <w:t>[Категория]</w:t>
          </w:r>
        </w:p>
      </w:docPartBody>
    </w:docPart>
    <w:docPart>
      <w:docPartPr>
        <w:name w:val="AF39A7ED3EA7443FAF45DA3FFF114592"/>
        <w:category>
          <w:name w:val="Общие"/>
          <w:gallery w:val="placeholder"/>
        </w:category>
        <w:types>
          <w:type w:val="bbPlcHdr"/>
        </w:types>
        <w:behaviors>
          <w:behavior w:val="content"/>
        </w:behaviors>
        <w:guid w:val="{8628FB37-E0DE-4746-9D16-0676A56DC286}"/>
      </w:docPartPr>
      <w:docPartBody>
        <w:p w:rsidR="009C17F6" w:rsidRDefault="00BD0677" w:rsidP="00BD0677">
          <w:pPr>
            <w:pStyle w:val="AF39A7ED3EA7443FAF45DA3FFF114592"/>
          </w:pPr>
          <w:r w:rsidRPr="003130EB">
            <w:rPr>
              <w:rStyle w:val="a3"/>
            </w:rPr>
            <w:t>[Категория]</w:t>
          </w:r>
        </w:p>
      </w:docPartBody>
    </w:docPart>
    <w:docPart>
      <w:docPartPr>
        <w:name w:val="FE76B0C6B8B34C3D8F3B8AFECC6C9C8E"/>
        <w:category>
          <w:name w:val="Общие"/>
          <w:gallery w:val="placeholder"/>
        </w:category>
        <w:types>
          <w:type w:val="bbPlcHdr"/>
        </w:types>
        <w:behaviors>
          <w:behavior w:val="content"/>
        </w:behaviors>
        <w:guid w:val="{F7BC9DE3-1404-468E-B8FB-EBA1861D18C9}"/>
      </w:docPartPr>
      <w:docPartBody>
        <w:p w:rsidR="00317324" w:rsidRDefault="009C17F6" w:rsidP="009C17F6">
          <w:pPr>
            <w:pStyle w:val="FE76B0C6B8B34C3D8F3B8AFECC6C9C8E"/>
          </w:pPr>
          <w:r w:rsidRPr="003130EB">
            <w:rPr>
              <w:rStyle w:val="a3"/>
            </w:rPr>
            <w:t>[Категория]</w:t>
          </w:r>
        </w:p>
      </w:docPartBody>
    </w:docPart>
    <w:docPart>
      <w:docPartPr>
        <w:name w:val="4B559146B57149A0978252E221BE0F23"/>
        <w:category>
          <w:name w:val="Общие"/>
          <w:gallery w:val="placeholder"/>
        </w:category>
        <w:types>
          <w:type w:val="bbPlcHdr"/>
        </w:types>
        <w:behaviors>
          <w:behavior w:val="content"/>
        </w:behaviors>
        <w:guid w:val="{9588AB91-CD3F-40DD-9B15-9AE762CE1893}"/>
      </w:docPartPr>
      <w:docPartBody>
        <w:p w:rsidR="00C5636F" w:rsidRDefault="00DC6D91" w:rsidP="00DC6D91">
          <w:pPr>
            <w:pStyle w:val="4B559146B57149A0978252E221BE0F23"/>
          </w:pPr>
          <w:r w:rsidRPr="003130EB">
            <w:rPr>
              <w:rStyle w:val="a3"/>
            </w:rPr>
            <w:t>[Категория]</w:t>
          </w:r>
        </w:p>
      </w:docPartBody>
    </w:docPart>
    <w:docPart>
      <w:docPartPr>
        <w:name w:val="04C541F8FE7A4741BDA35A710D39199D"/>
        <w:category>
          <w:name w:val="Общие"/>
          <w:gallery w:val="placeholder"/>
        </w:category>
        <w:types>
          <w:type w:val="bbPlcHdr"/>
        </w:types>
        <w:behaviors>
          <w:behavior w:val="content"/>
        </w:behaviors>
        <w:guid w:val="{6D2ABE27-9FE7-47CA-A74A-E7CC1BCBD2E1}"/>
      </w:docPartPr>
      <w:docPartBody>
        <w:p w:rsidR="001E2BA3" w:rsidRDefault="00C5636F" w:rsidP="00C5636F">
          <w:pPr>
            <w:pStyle w:val="04C541F8FE7A4741BDA35A710D39199D"/>
          </w:pPr>
          <w:r w:rsidRPr="003130EB">
            <w:rPr>
              <w:rStyle w:val="a3"/>
            </w:rPr>
            <w:t>[Категория]</w:t>
          </w:r>
        </w:p>
      </w:docPartBody>
    </w:docPart>
    <w:docPart>
      <w:docPartPr>
        <w:name w:val="BB2E701C487D48A49AAA6E83569E0F6C"/>
        <w:category>
          <w:name w:val="Общие"/>
          <w:gallery w:val="placeholder"/>
        </w:category>
        <w:types>
          <w:type w:val="bbPlcHdr"/>
        </w:types>
        <w:behaviors>
          <w:behavior w:val="content"/>
        </w:behaviors>
        <w:guid w:val="{741AEDFE-2D87-4BE4-98E8-2E676CE75E53}"/>
      </w:docPartPr>
      <w:docPartBody>
        <w:p w:rsidR="00000000" w:rsidRDefault="001E2BA3" w:rsidP="001E2BA3">
          <w:pPr>
            <w:pStyle w:val="BB2E701C487D48A49AAA6E83569E0F6C"/>
          </w:pPr>
          <w:r w:rsidRPr="003130EB">
            <w:rPr>
              <w:rStyle w:val="a3"/>
            </w:rPr>
            <w:t>[Категория]</w:t>
          </w:r>
        </w:p>
      </w:docPartBody>
    </w:docPart>
    <w:docPart>
      <w:docPartPr>
        <w:name w:val="28220F8F2CB04C55A8C1539EFCC3ADFE"/>
        <w:category>
          <w:name w:val="Общие"/>
          <w:gallery w:val="placeholder"/>
        </w:category>
        <w:types>
          <w:type w:val="bbPlcHdr"/>
        </w:types>
        <w:behaviors>
          <w:behavior w:val="content"/>
        </w:behaviors>
        <w:guid w:val="{AAD20D41-1BEF-4FBF-AB8E-410E87AEDEC9}"/>
      </w:docPartPr>
      <w:docPartBody>
        <w:p w:rsidR="00000000" w:rsidRDefault="001E2BA3" w:rsidP="001E2BA3">
          <w:pPr>
            <w:pStyle w:val="28220F8F2CB04C55A8C1539EFCC3ADFE"/>
          </w:pPr>
          <w:r w:rsidRPr="003130EB">
            <w:rPr>
              <w:rStyle w:val="a3"/>
            </w:rPr>
            <w:t>[Категория]</w:t>
          </w:r>
        </w:p>
      </w:docPartBody>
    </w:docPart>
    <w:docPart>
      <w:docPartPr>
        <w:name w:val="5094B209F1EC46E09004E851AA32150C"/>
        <w:category>
          <w:name w:val="Общие"/>
          <w:gallery w:val="placeholder"/>
        </w:category>
        <w:types>
          <w:type w:val="bbPlcHdr"/>
        </w:types>
        <w:behaviors>
          <w:behavior w:val="content"/>
        </w:behaviors>
        <w:guid w:val="{075771C3-9350-4DEF-88CE-C258928C4058}"/>
      </w:docPartPr>
      <w:docPartBody>
        <w:p w:rsidR="00000000" w:rsidRDefault="001E2BA3" w:rsidP="001E2BA3">
          <w:pPr>
            <w:pStyle w:val="5094B209F1EC46E09004E851AA32150C"/>
          </w:pPr>
          <w:r w:rsidRPr="003130EB">
            <w:rPr>
              <w:rStyle w:val="a3"/>
            </w:rPr>
            <w:t>[Категория]</w:t>
          </w:r>
        </w:p>
      </w:docPartBody>
    </w:docPart>
    <w:docPart>
      <w:docPartPr>
        <w:name w:val="F616BA338587446FB75AC607FFA55C92"/>
        <w:category>
          <w:name w:val="Общие"/>
          <w:gallery w:val="placeholder"/>
        </w:category>
        <w:types>
          <w:type w:val="bbPlcHdr"/>
        </w:types>
        <w:behaviors>
          <w:behavior w:val="content"/>
        </w:behaviors>
        <w:guid w:val="{90879DEF-D44B-460D-9E5B-02D7EA6DB726}"/>
      </w:docPartPr>
      <w:docPartBody>
        <w:p w:rsidR="00000000" w:rsidRDefault="001E2BA3" w:rsidP="001E2BA3">
          <w:pPr>
            <w:pStyle w:val="F616BA338587446FB75AC607FFA55C92"/>
          </w:pPr>
          <w:r w:rsidRPr="003130EB">
            <w:rPr>
              <w:rStyle w:val="a3"/>
            </w:rPr>
            <w:t>[Категория]</w:t>
          </w:r>
        </w:p>
      </w:docPartBody>
    </w:docPart>
    <w:docPart>
      <w:docPartPr>
        <w:name w:val="43EC48F4A9024E5EAD006DA076301F4E"/>
        <w:category>
          <w:name w:val="Общие"/>
          <w:gallery w:val="placeholder"/>
        </w:category>
        <w:types>
          <w:type w:val="bbPlcHdr"/>
        </w:types>
        <w:behaviors>
          <w:behavior w:val="content"/>
        </w:behaviors>
        <w:guid w:val="{753CC463-5CB9-40CF-9E50-2F3F5D572225}"/>
      </w:docPartPr>
      <w:docPartBody>
        <w:p w:rsidR="00000000" w:rsidRDefault="001E2BA3" w:rsidP="001E2BA3">
          <w:pPr>
            <w:pStyle w:val="43EC48F4A9024E5EAD006DA076301F4E"/>
          </w:pPr>
          <w:r w:rsidRPr="003130EB">
            <w:rPr>
              <w:rStyle w:val="a3"/>
            </w:rPr>
            <w:t>[Категория]</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Viner Hand ITC">
    <w:panose1 w:val="03070502030502020203"/>
    <w:charset w:val="00"/>
    <w:family w:val="script"/>
    <w:pitch w:val="variable"/>
    <w:sig w:usb0="00000003" w:usb1="00000000" w:usb2="00000000" w:usb3="00000000" w:csb0="00000001"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ESKDa">
    <w:altName w:val="Times New Roman"/>
    <w:charset w:val="CC"/>
    <w:family w:val="roman"/>
    <w:pitch w:val="variable"/>
    <w:sig w:usb0="00000207" w:usb1="00000000" w:usb2="00000000" w:usb3="00000000" w:csb0="00000007"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TimesNewRomanPSMT">
    <w:altName w:val="Arial Unicode MS"/>
    <w:panose1 w:val="00000000000000000000"/>
    <w:charset w:val="80"/>
    <w:family w:val="auto"/>
    <w:notTrueType/>
    <w:pitch w:val="default"/>
    <w:sig w:usb0="00000201" w:usb1="09070000" w:usb2="00000010" w:usb3="00000000" w:csb0="000A0005" w:csb1="00000000"/>
  </w:font>
  <w:font w:name="ISOCPEUR">
    <w:panose1 w:val="020B0604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comments="0" w:inkAnnotations="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A3342"/>
    <w:rsid w:val="000617E9"/>
    <w:rsid w:val="00064A70"/>
    <w:rsid w:val="000C54BB"/>
    <w:rsid w:val="000E10D9"/>
    <w:rsid w:val="00134B05"/>
    <w:rsid w:val="0014566A"/>
    <w:rsid w:val="00162F99"/>
    <w:rsid w:val="001755CE"/>
    <w:rsid w:val="001D1835"/>
    <w:rsid w:val="001E2BA3"/>
    <w:rsid w:val="0023195B"/>
    <w:rsid w:val="002A646F"/>
    <w:rsid w:val="002B26C7"/>
    <w:rsid w:val="002C68D4"/>
    <w:rsid w:val="002F1248"/>
    <w:rsid w:val="002F524C"/>
    <w:rsid w:val="0031615F"/>
    <w:rsid w:val="00317324"/>
    <w:rsid w:val="003223A4"/>
    <w:rsid w:val="0036087E"/>
    <w:rsid w:val="00446602"/>
    <w:rsid w:val="004602E3"/>
    <w:rsid w:val="004B00FC"/>
    <w:rsid w:val="004B2033"/>
    <w:rsid w:val="004F417C"/>
    <w:rsid w:val="00526DFA"/>
    <w:rsid w:val="005451DA"/>
    <w:rsid w:val="005B413F"/>
    <w:rsid w:val="005B6132"/>
    <w:rsid w:val="005D2A34"/>
    <w:rsid w:val="005D722A"/>
    <w:rsid w:val="005E2F9D"/>
    <w:rsid w:val="006560A0"/>
    <w:rsid w:val="006D6A4A"/>
    <w:rsid w:val="006F1107"/>
    <w:rsid w:val="007004BD"/>
    <w:rsid w:val="007004E7"/>
    <w:rsid w:val="00730FA9"/>
    <w:rsid w:val="00772DD3"/>
    <w:rsid w:val="00774B6C"/>
    <w:rsid w:val="00795F45"/>
    <w:rsid w:val="007F74DC"/>
    <w:rsid w:val="00892FEF"/>
    <w:rsid w:val="00896D0F"/>
    <w:rsid w:val="008E6764"/>
    <w:rsid w:val="009921F7"/>
    <w:rsid w:val="009979DF"/>
    <w:rsid w:val="009A39B9"/>
    <w:rsid w:val="009C17F6"/>
    <w:rsid w:val="00A02545"/>
    <w:rsid w:val="00A6354F"/>
    <w:rsid w:val="00A702D0"/>
    <w:rsid w:val="00A8503E"/>
    <w:rsid w:val="00A97BC6"/>
    <w:rsid w:val="00AA3342"/>
    <w:rsid w:val="00AA7A7F"/>
    <w:rsid w:val="00AB350F"/>
    <w:rsid w:val="00B5550E"/>
    <w:rsid w:val="00B91D6C"/>
    <w:rsid w:val="00BA306F"/>
    <w:rsid w:val="00BB5729"/>
    <w:rsid w:val="00BB7832"/>
    <w:rsid w:val="00BD0677"/>
    <w:rsid w:val="00BF1FDD"/>
    <w:rsid w:val="00C338A4"/>
    <w:rsid w:val="00C5636F"/>
    <w:rsid w:val="00C6129A"/>
    <w:rsid w:val="00CB0153"/>
    <w:rsid w:val="00CE6F26"/>
    <w:rsid w:val="00CF4DF0"/>
    <w:rsid w:val="00DC5FBB"/>
    <w:rsid w:val="00DC6D91"/>
    <w:rsid w:val="00DD0F0F"/>
    <w:rsid w:val="00DE4C37"/>
    <w:rsid w:val="00E10A88"/>
    <w:rsid w:val="00E664B4"/>
    <w:rsid w:val="00E758BE"/>
    <w:rsid w:val="00E76EB2"/>
    <w:rsid w:val="00ED6789"/>
    <w:rsid w:val="00F21CEA"/>
    <w:rsid w:val="00F63B38"/>
    <w:rsid w:val="00F8368D"/>
    <w:rsid w:val="00F8750A"/>
    <w:rsid w:val="00FB177A"/>
    <w:rsid w:val="00FD1052"/>
    <w:rsid w:val="00FD43A8"/>
    <w:rsid w:val="00FE7A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pPr>
      <w:spacing w:after="160" w:line="259"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uiPriority w:val="99"/>
    <w:semiHidden/>
    <w:rsid w:val="001E2BA3"/>
    <w:rPr>
      <w:color w:val="808080"/>
    </w:rPr>
  </w:style>
  <w:style w:type="paragraph" w:customStyle="1" w:styleId="1877F35243C142BBA232B56B45BFD99C">
    <w:name w:val="1877F35243C142BBA232B56B45BFD99C"/>
    <w:rsid w:val="00AA3342"/>
    <w:pPr>
      <w:spacing w:after="160" w:line="259" w:lineRule="auto"/>
    </w:pPr>
    <w:rPr>
      <w:sz w:val="22"/>
      <w:szCs w:val="22"/>
    </w:rPr>
  </w:style>
  <w:style w:type="paragraph" w:customStyle="1" w:styleId="363177A8F0A340B2934F3BED80F4A08F">
    <w:name w:val="363177A8F0A340B2934F3BED80F4A08F"/>
    <w:rsid w:val="00AA3342"/>
    <w:pPr>
      <w:spacing w:after="160" w:line="259" w:lineRule="auto"/>
    </w:pPr>
    <w:rPr>
      <w:rFonts w:asciiTheme="minorHAnsi" w:eastAsiaTheme="minorEastAsia" w:hAnsiTheme="minorHAnsi" w:cstheme="minorBidi"/>
      <w:sz w:val="22"/>
      <w:szCs w:val="22"/>
    </w:rPr>
  </w:style>
  <w:style w:type="paragraph" w:customStyle="1" w:styleId="58DECB3EACF64ABDB1EB3269F9DA3A58">
    <w:name w:val="58DECB3EACF64ABDB1EB3269F9DA3A58"/>
    <w:rsid w:val="00AA3342"/>
    <w:pPr>
      <w:spacing w:after="160" w:line="259" w:lineRule="auto"/>
    </w:pPr>
    <w:rPr>
      <w:rFonts w:asciiTheme="minorHAnsi" w:eastAsiaTheme="minorEastAsia" w:hAnsiTheme="minorHAnsi" w:cstheme="minorBidi"/>
      <w:sz w:val="22"/>
      <w:szCs w:val="22"/>
    </w:rPr>
  </w:style>
  <w:style w:type="paragraph" w:customStyle="1" w:styleId="E061BD2E16FE40AE912F96EE00A67812">
    <w:name w:val="E061BD2E16FE40AE912F96EE00A67812"/>
    <w:rsid w:val="00AA3342"/>
    <w:pPr>
      <w:spacing w:after="160" w:line="259" w:lineRule="auto"/>
    </w:pPr>
    <w:rPr>
      <w:rFonts w:asciiTheme="minorHAnsi" w:eastAsiaTheme="minorEastAsia" w:hAnsiTheme="minorHAnsi" w:cstheme="minorBidi"/>
      <w:sz w:val="22"/>
      <w:szCs w:val="22"/>
    </w:rPr>
  </w:style>
  <w:style w:type="paragraph" w:customStyle="1" w:styleId="A8E45E1696C64A89A60B46691D2D7DC5">
    <w:name w:val="A8E45E1696C64A89A60B46691D2D7DC5"/>
    <w:rsid w:val="00AA3342"/>
    <w:pPr>
      <w:spacing w:after="160" w:line="259" w:lineRule="auto"/>
    </w:pPr>
    <w:rPr>
      <w:rFonts w:asciiTheme="minorHAnsi" w:eastAsiaTheme="minorEastAsia" w:hAnsiTheme="minorHAnsi" w:cstheme="minorBidi"/>
      <w:sz w:val="22"/>
      <w:szCs w:val="22"/>
    </w:rPr>
  </w:style>
  <w:style w:type="paragraph" w:customStyle="1" w:styleId="0423893D67284ED89681EB5B2AC9B1E4">
    <w:name w:val="0423893D67284ED89681EB5B2AC9B1E4"/>
    <w:rsid w:val="00AA3342"/>
    <w:pPr>
      <w:spacing w:after="160" w:line="259" w:lineRule="auto"/>
    </w:pPr>
    <w:rPr>
      <w:rFonts w:asciiTheme="minorHAnsi" w:eastAsiaTheme="minorEastAsia" w:hAnsiTheme="minorHAnsi" w:cstheme="minorBidi"/>
      <w:sz w:val="22"/>
      <w:szCs w:val="22"/>
    </w:rPr>
  </w:style>
  <w:style w:type="paragraph" w:customStyle="1" w:styleId="C5E635A8E77241A3B76F91805F71C0D3">
    <w:name w:val="C5E635A8E77241A3B76F91805F71C0D3"/>
    <w:rsid w:val="00AA3342"/>
    <w:pPr>
      <w:spacing w:after="160" w:line="259" w:lineRule="auto"/>
    </w:pPr>
    <w:rPr>
      <w:rFonts w:asciiTheme="minorHAnsi" w:eastAsiaTheme="minorEastAsia" w:hAnsiTheme="minorHAnsi" w:cstheme="minorBidi"/>
      <w:sz w:val="22"/>
      <w:szCs w:val="22"/>
    </w:rPr>
  </w:style>
  <w:style w:type="paragraph" w:customStyle="1" w:styleId="AF047E936BE644988A8A23F3A4A754D8">
    <w:name w:val="AF047E936BE644988A8A23F3A4A754D8"/>
    <w:rsid w:val="00AA3342"/>
    <w:pPr>
      <w:spacing w:after="160" w:line="259" w:lineRule="auto"/>
    </w:pPr>
    <w:rPr>
      <w:rFonts w:asciiTheme="minorHAnsi" w:eastAsiaTheme="minorEastAsia" w:hAnsiTheme="minorHAnsi" w:cstheme="minorBidi"/>
      <w:sz w:val="22"/>
      <w:szCs w:val="22"/>
    </w:rPr>
  </w:style>
  <w:style w:type="paragraph" w:customStyle="1" w:styleId="B6C5C3AD7DC147B590EE839179FE3F9F">
    <w:name w:val="B6C5C3AD7DC147B590EE839179FE3F9F"/>
    <w:rsid w:val="00AA3342"/>
    <w:pPr>
      <w:spacing w:after="160" w:line="259" w:lineRule="auto"/>
    </w:pPr>
    <w:rPr>
      <w:rFonts w:asciiTheme="minorHAnsi" w:eastAsiaTheme="minorEastAsia" w:hAnsiTheme="minorHAnsi" w:cstheme="minorBidi"/>
      <w:sz w:val="22"/>
      <w:szCs w:val="22"/>
    </w:rPr>
  </w:style>
  <w:style w:type="paragraph" w:customStyle="1" w:styleId="2F614B478547422AA5C143B3D867A3AA">
    <w:name w:val="2F614B478547422AA5C143B3D867A3AA"/>
    <w:rsid w:val="00AA3342"/>
    <w:pPr>
      <w:spacing w:after="160" w:line="259" w:lineRule="auto"/>
    </w:pPr>
    <w:rPr>
      <w:rFonts w:asciiTheme="minorHAnsi" w:eastAsiaTheme="minorEastAsia" w:hAnsiTheme="minorHAnsi" w:cstheme="minorBidi"/>
      <w:sz w:val="22"/>
      <w:szCs w:val="22"/>
    </w:rPr>
  </w:style>
  <w:style w:type="paragraph" w:customStyle="1" w:styleId="5F706A021BCD40008186BC5AB28FEBF9">
    <w:name w:val="5F706A021BCD40008186BC5AB28FEBF9"/>
    <w:rsid w:val="00AA3342"/>
    <w:pPr>
      <w:spacing w:after="160" w:line="259" w:lineRule="auto"/>
    </w:pPr>
    <w:rPr>
      <w:rFonts w:asciiTheme="minorHAnsi" w:eastAsiaTheme="minorEastAsia" w:hAnsiTheme="minorHAnsi" w:cstheme="minorBidi"/>
      <w:sz w:val="22"/>
      <w:szCs w:val="22"/>
    </w:rPr>
  </w:style>
  <w:style w:type="paragraph" w:customStyle="1" w:styleId="AA2B4DC281D642ED80AD948BBD3452CA">
    <w:name w:val="AA2B4DC281D642ED80AD948BBD3452CA"/>
    <w:rsid w:val="00B91D6C"/>
    <w:pPr>
      <w:spacing w:after="160" w:line="259" w:lineRule="auto"/>
    </w:pPr>
    <w:rPr>
      <w:rFonts w:asciiTheme="minorHAnsi" w:eastAsiaTheme="minorEastAsia" w:hAnsiTheme="minorHAnsi" w:cstheme="minorBidi"/>
      <w:sz w:val="22"/>
      <w:szCs w:val="22"/>
    </w:rPr>
  </w:style>
  <w:style w:type="paragraph" w:customStyle="1" w:styleId="B1B564FC7E22477C89A2AB6627E9D5DE">
    <w:name w:val="B1B564FC7E22477C89A2AB6627E9D5DE"/>
    <w:rsid w:val="00B91D6C"/>
    <w:pPr>
      <w:spacing w:after="160" w:line="259" w:lineRule="auto"/>
    </w:pPr>
    <w:rPr>
      <w:rFonts w:asciiTheme="minorHAnsi" w:eastAsiaTheme="minorEastAsia" w:hAnsiTheme="minorHAnsi" w:cstheme="minorBidi"/>
      <w:sz w:val="22"/>
      <w:szCs w:val="22"/>
    </w:rPr>
  </w:style>
  <w:style w:type="paragraph" w:customStyle="1" w:styleId="6CF9BE5E75BC42F387DCD377D4D12506">
    <w:name w:val="6CF9BE5E75BC42F387DCD377D4D12506"/>
    <w:rsid w:val="00B91D6C"/>
    <w:pPr>
      <w:spacing w:after="160" w:line="259" w:lineRule="auto"/>
    </w:pPr>
    <w:rPr>
      <w:rFonts w:asciiTheme="minorHAnsi" w:eastAsiaTheme="minorEastAsia" w:hAnsiTheme="minorHAnsi" w:cstheme="minorBidi"/>
      <w:sz w:val="22"/>
      <w:szCs w:val="22"/>
    </w:rPr>
  </w:style>
  <w:style w:type="paragraph" w:customStyle="1" w:styleId="E8A5F7D7173E45B7B1D073F9CE7B2E55">
    <w:name w:val="E8A5F7D7173E45B7B1D073F9CE7B2E55"/>
    <w:rsid w:val="00B91D6C"/>
    <w:pPr>
      <w:spacing w:after="160" w:line="259" w:lineRule="auto"/>
    </w:pPr>
    <w:rPr>
      <w:rFonts w:asciiTheme="minorHAnsi" w:eastAsiaTheme="minorEastAsia" w:hAnsiTheme="minorHAnsi" w:cstheme="minorBidi"/>
      <w:sz w:val="22"/>
      <w:szCs w:val="22"/>
    </w:rPr>
  </w:style>
  <w:style w:type="paragraph" w:customStyle="1" w:styleId="A746F58EE9194D6AAE2E2D00CEBB419F">
    <w:name w:val="A746F58EE9194D6AAE2E2D00CEBB419F"/>
    <w:rsid w:val="00B91D6C"/>
    <w:pPr>
      <w:spacing w:after="160" w:line="259" w:lineRule="auto"/>
    </w:pPr>
    <w:rPr>
      <w:rFonts w:asciiTheme="minorHAnsi" w:eastAsiaTheme="minorEastAsia" w:hAnsiTheme="minorHAnsi" w:cstheme="minorBidi"/>
      <w:sz w:val="22"/>
      <w:szCs w:val="22"/>
    </w:rPr>
  </w:style>
  <w:style w:type="paragraph" w:customStyle="1" w:styleId="A5CBA1C31DD64BF7BD01B29A04177F1B">
    <w:name w:val="A5CBA1C31DD64BF7BD01B29A04177F1B"/>
    <w:rsid w:val="00B91D6C"/>
    <w:pPr>
      <w:spacing w:after="160" w:line="259" w:lineRule="auto"/>
    </w:pPr>
    <w:rPr>
      <w:rFonts w:asciiTheme="minorHAnsi" w:eastAsiaTheme="minorEastAsia" w:hAnsiTheme="minorHAnsi" w:cstheme="minorBidi"/>
      <w:sz w:val="22"/>
      <w:szCs w:val="22"/>
    </w:rPr>
  </w:style>
  <w:style w:type="paragraph" w:customStyle="1" w:styleId="E407D260A94C46A7BAA6084B6FAF7CFC">
    <w:name w:val="E407D260A94C46A7BAA6084B6FAF7CFC"/>
    <w:rsid w:val="00B91D6C"/>
    <w:pPr>
      <w:spacing w:after="160" w:line="259" w:lineRule="auto"/>
    </w:pPr>
    <w:rPr>
      <w:rFonts w:asciiTheme="minorHAnsi" w:eastAsiaTheme="minorEastAsia" w:hAnsiTheme="minorHAnsi" w:cstheme="minorBidi"/>
      <w:sz w:val="22"/>
      <w:szCs w:val="22"/>
    </w:rPr>
  </w:style>
  <w:style w:type="paragraph" w:customStyle="1" w:styleId="8E91EAD3DD0B41B985700492751BF123">
    <w:name w:val="8E91EAD3DD0B41B985700492751BF123"/>
    <w:rsid w:val="00B91D6C"/>
    <w:pPr>
      <w:spacing w:after="160" w:line="259" w:lineRule="auto"/>
    </w:pPr>
    <w:rPr>
      <w:rFonts w:asciiTheme="minorHAnsi" w:eastAsiaTheme="minorEastAsia" w:hAnsiTheme="minorHAnsi" w:cstheme="minorBidi"/>
      <w:sz w:val="22"/>
      <w:szCs w:val="22"/>
    </w:rPr>
  </w:style>
  <w:style w:type="paragraph" w:customStyle="1" w:styleId="430CE7B7EF1E4757BF482E5AB545361D">
    <w:name w:val="430CE7B7EF1E4757BF482E5AB545361D"/>
    <w:rsid w:val="00B91D6C"/>
    <w:pPr>
      <w:spacing w:after="160" w:line="259" w:lineRule="auto"/>
    </w:pPr>
    <w:rPr>
      <w:rFonts w:asciiTheme="minorHAnsi" w:eastAsiaTheme="minorEastAsia" w:hAnsiTheme="minorHAnsi" w:cstheme="minorBidi"/>
      <w:sz w:val="22"/>
      <w:szCs w:val="22"/>
    </w:rPr>
  </w:style>
  <w:style w:type="paragraph" w:customStyle="1" w:styleId="7B212E43D40C47A7B4DE9C45FE8E407E">
    <w:name w:val="7B212E43D40C47A7B4DE9C45FE8E407E"/>
    <w:rsid w:val="00B91D6C"/>
    <w:pPr>
      <w:spacing w:after="160" w:line="259" w:lineRule="auto"/>
    </w:pPr>
    <w:rPr>
      <w:rFonts w:asciiTheme="minorHAnsi" w:eastAsiaTheme="minorEastAsia" w:hAnsiTheme="minorHAnsi" w:cstheme="minorBidi"/>
      <w:sz w:val="22"/>
      <w:szCs w:val="22"/>
    </w:rPr>
  </w:style>
  <w:style w:type="paragraph" w:customStyle="1" w:styleId="7B49AC1401BB45328D971B1C79ACBCAA">
    <w:name w:val="7B49AC1401BB45328D971B1C79ACBCAA"/>
    <w:rsid w:val="00B91D6C"/>
    <w:pPr>
      <w:spacing w:after="160" w:line="259" w:lineRule="auto"/>
    </w:pPr>
    <w:rPr>
      <w:rFonts w:asciiTheme="minorHAnsi" w:eastAsiaTheme="minorEastAsia" w:hAnsiTheme="minorHAnsi" w:cstheme="minorBidi"/>
      <w:sz w:val="22"/>
      <w:szCs w:val="22"/>
    </w:rPr>
  </w:style>
  <w:style w:type="paragraph" w:customStyle="1" w:styleId="4774A17C6BDD4B4AA295D74F6A3A2292">
    <w:name w:val="4774A17C6BDD4B4AA295D74F6A3A2292"/>
    <w:rsid w:val="00B91D6C"/>
    <w:pPr>
      <w:spacing w:after="160" w:line="259" w:lineRule="auto"/>
    </w:pPr>
    <w:rPr>
      <w:rFonts w:asciiTheme="minorHAnsi" w:eastAsiaTheme="minorEastAsia" w:hAnsiTheme="minorHAnsi" w:cstheme="minorBidi"/>
      <w:sz w:val="22"/>
      <w:szCs w:val="22"/>
    </w:rPr>
  </w:style>
  <w:style w:type="paragraph" w:customStyle="1" w:styleId="E90C3DF322504199862507E5341EF8CD">
    <w:name w:val="E90C3DF322504199862507E5341EF8CD"/>
    <w:rsid w:val="00B91D6C"/>
    <w:pPr>
      <w:spacing w:after="160" w:line="259" w:lineRule="auto"/>
    </w:pPr>
    <w:rPr>
      <w:rFonts w:asciiTheme="minorHAnsi" w:eastAsiaTheme="minorEastAsia" w:hAnsiTheme="minorHAnsi" w:cstheme="minorBidi"/>
      <w:sz w:val="22"/>
      <w:szCs w:val="22"/>
    </w:rPr>
  </w:style>
  <w:style w:type="paragraph" w:customStyle="1" w:styleId="522CDF095D9349098A242A2E7BEA1C72">
    <w:name w:val="522CDF095D9349098A242A2E7BEA1C72"/>
    <w:rsid w:val="00B91D6C"/>
    <w:pPr>
      <w:spacing w:after="160" w:line="259" w:lineRule="auto"/>
    </w:pPr>
    <w:rPr>
      <w:rFonts w:asciiTheme="minorHAnsi" w:eastAsiaTheme="minorEastAsia" w:hAnsiTheme="minorHAnsi" w:cstheme="minorBidi"/>
      <w:sz w:val="22"/>
      <w:szCs w:val="22"/>
    </w:rPr>
  </w:style>
  <w:style w:type="paragraph" w:customStyle="1" w:styleId="159C4863C07E4C118B8680AAF3CB5CDB">
    <w:name w:val="159C4863C07E4C118B8680AAF3CB5CDB"/>
    <w:rsid w:val="00B91D6C"/>
    <w:pPr>
      <w:spacing w:after="160" w:line="259" w:lineRule="auto"/>
    </w:pPr>
    <w:rPr>
      <w:rFonts w:asciiTheme="minorHAnsi" w:eastAsiaTheme="minorEastAsia" w:hAnsiTheme="minorHAnsi" w:cstheme="minorBidi"/>
      <w:sz w:val="22"/>
      <w:szCs w:val="22"/>
    </w:rPr>
  </w:style>
  <w:style w:type="paragraph" w:customStyle="1" w:styleId="CD1AA5C906774DED848B3183A3678C6D">
    <w:name w:val="CD1AA5C906774DED848B3183A3678C6D"/>
    <w:rsid w:val="00B91D6C"/>
    <w:pPr>
      <w:spacing w:after="160" w:line="259" w:lineRule="auto"/>
    </w:pPr>
    <w:rPr>
      <w:rFonts w:asciiTheme="minorHAnsi" w:eastAsiaTheme="minorEastAsia" w:hAnsiTheme="minorHAnsi" w:cstheme="minorBidi"/>
      <w:sz w:val="22"/>
      <w:szCs w:val="22"/>
    </w:rPr>
  </w:style>
  <w:style w:type="paragraph" w:customStyle="1" w:styleId="F5758574B924452D98D4300E1E9F5F36">
    <w:name w:val="F5758574B924452D98D4300E1E9F5F36"/>
    <w:rsid w:val="00B91D6C"/>
    <w:pPr>
      <w:spacing w:after="160" w:line="259" w:lineRule="auto"/>
    </w:pPr>
    <w:rPr>
      <w:rFonts w:asciiTheme="minorHAnsi" w:eastAsiaTheme="minorEastAsia" w:hAnsiTheme="minorHAnsi" w:cstheme="minorBidi"/>
      <w:sz w:val="22"/>
      <w:szCs w:val="22"/>
    </w:rPr>
  </w:style>
  <w:style w:type="paragraph" w:customStyle="1" w:styleId="F4261931C9264978BD39C50B245B6F27">
    <w:name w:val="F4261931C9264978BD39C50B245B6F27"/>
    <w:rsid w:val="00B91D6C"/>
    <w:pPr>
      <w:spacing w:after="160" w:line="259" w:lineRule="auto"/>
    </w:pPr>
    <w:rPr>
      <w:rFonts w:asciiTheme="minorHAnsi" w:eastAsiaTheme="minorEastAsia" w:hAnsiTheme="minorHAnsi" w:cstheme="minorBidi"/>
      <w:sz w:val="22"/>
      <w:szCs w:val="22"/>
    </w:rPr>
  </w:style>
  <w:style w:type="paragraph" w:customStyle="1" w:styleId="CA746AC3770C442A948D6E9D82A21475">
    <w:name w:val="CA746AC3770C442A948D6E9D82A21475"/>
    <w:rsid w:val="00B91D6C"/>
    <w:pPr>
      <w:spacing w:after="160" w:line="259" w:lineRule="auto"/>
    </w:pPr>
    <w:rPr>
      <w:rFonts w:asciiTheme="minorHAnsi" w:eastAsiaTheme="minorEastAsia" w:hAnsiTheme="minorHAnsi" w:cstheme="minorBidi"/>
      <w:sz w:val="22"/>
      <w:szCs w:val="22"/>
    </w:rPr>
  </w:style>
  <w:style w:type="paragraph" w:customStyle="1" w:styleId="E1208F27E707446F860F248C120521CA">
    <w:name w:val="E1208F27E707446F860F248C120521CA"/>
    <w:rsid w:val="00B91D6C"/>
    <w:pPr>
      <w:spacing w:after="160" w:line="259" w:lineRule="auto"/>
    </w:pPr>
    <w:rPr>
      <w:rFonts w:asciiTheme="minorHAnsi" w:eastAsiaTheme="minorEastAsia" w:hAnsiTheme="minorHAnsi" w:cstheme="minorBidi"/>
      <w:sz w:val="22"/>
      <w:szCs w:val="22"/>
    </w:rPr>
  </w:style>
  <w:style w:type="paragraph" w:customStyle="1" w:styleId="EFBAB56C357F4D01835AAC8D54513E1D">
    <w:name w:val="EFBAB56C357F4D01835AAC8D54513E1D"/>
    <w:rsid w:val="00B91D6C"/>
    <w:pPr>
      <w:spacing w:after="160" w:line="259" w:lineRule="auto"/>
    </w:pPr>
    <w:rPr>
      <w:rFonts w:asciiTheme="minorHAnsi" w:eastAsiaTheme="minorEastAsia" w:hAnsiTheme="minorHAnsi" w:cstheme="minorBidi"/>
      <w:sz w:val="22"/>
      <w:szCs w:val="22"/>
    </w:rPr>
  </w:style>
  <w:style w:type="paragraph" w:customStyle="1" w:styleId="02378C98A21744E9BBFDAB70E9580766">
    <w:name w:val="02378C98A21744E9BBFDAB70E9580766"/>
    <w:rsid w:val="00B91D6C"/>
    <w:pPr>
      <w:spacing w:after="160" w:line="259" w:lineRule="auto"/>
    </w:pPr>
    <w:rPr>
      <w:rFonts w:asciiTheme="minorHAnsi" w:eastAsiaTheme="minorEastAsia" w:hAnsiTheme="minorHAnsi" w:cstheme="minorBidi"/>
      <w:sz w:val="22"/>
      <w:szCs w:val="22"/>
    </w:rPr>
  </w:style>
  <w:style w:type="paragraph" w:customStyle="1" w:styleId="191325F3FF954B078C12A4C6A76381AD">
    <w:name w:val="191325F3FF954B078C12A4C6A76381AD"/>
    <w:rsid w:val="00B91D6C"/>
    <w:pPr>
      <w:spacing w:after="160" w:line="259" w:lineRule="auto"/>
    </w:pPr>
    <w:rPr>
      <w:rFonts w:asciiTheme="minorHAnsi" w:eastAsiaTheme="minorEastAsia" w:hAnsiTheme="minorHAnsi" w:cstheme="minorBidi"/>
      <w:sz w:val="22"/>
      <w:szCs w:val="22"/>
    </w:rPr>
  </w:style>
  <w:style w:type="paragraph" w:customStyle="1" w:styleId="5662E1B5EF0A493AB9212E6A0645DF5E">
    <w:name w:val="5662E1B5EF0A493AB9212E6A0645DF5E"/>
    <w:rsid w:val="00B91D6C"/>
    <w:pPr>
      <w:spacing w:after="160" w:line="259" w:lineRule="auto"/>
    </w:pPr>
    <w:rPr>
      <w:rFonts w:asciiTheme="minorHAnsi" w:eastAsiaTheme="minorEastAsia" w:hAnsiTheme="minorHAnsi" w:cstheme="minorBidi"/>
      <w:sz w:val="22"/>
      <w:szCs w:val="22"/>
    </w:rPr>
  </w:style>
  <w:style w:type="paragraph" w:customStyle="1" w:styleId="0A9C4B4793E84EDD971C4C5E4D3BA9AA">
    <w:name w:val="0A9C4B4793E84EDD971C4C5E4D3BA9AA"/>
    <w:rsid w:val="00B91D6C"/>
    <w:pPr>
      <w:spacing w:after="160" w:line="259" w:lineRule="auto"/>
    </w:pPr>
    <w:rPr>
      <w:rFonts w:asciiTheme="minorHAnsi" w:eastAsiaTheme="minorEastAsia" w:hAnsiTheme="minorHAnsi" w:cstheme="minorBidi"/>
      <w:sz w:val="22"/>
      <w:szCs w:val="22"/>
    </w:rPr>
  </w:style>
  <w:style w:type="paragraph" w:customStyle="1" w:styleId="F4D25CC803124F768BA1F6C780E49A5F">
    <w:name w:val="F4D25CC803124F768BA1F6C780E49A5F"/>
    <w:rsid w:val="00B91D6C"/>
    <w:pPr>
      <w:spacing w:after="160" w:line="259" w:lineRule="auto"/>
    </w:pPr>
    <w:rPr>
      <w:rFonts w:asciiTheme="minorHAnsi" w:eastAsiaTheme="minorEastAsia" w:hAnsiTheme="minorHAnsi" w:cstheme="minorBidi"/>
      <w:sz w:val="22"/>
      <w:szCs w:val="22"/>
    </w:rPr>
  </w:style>
  <w:style w:type="paragraph" w:customStyle="1" w:styleId="38884E5DAE0443639076ECA78349B9C0">
    <w:name w:val="38884E5DAE0443639076ECA78349B9C0"/>
    <w:rsid w:val="00B91D6C"/>
    <w:pPr>
      <w:spacing w:after="160" w:line="259" w:lineRule="auto"/>
    </w:pPr>
    <w:rPr>
      <w:rFonts w:asciiTheme="minorHAnsi" w:eastAsiaTheme="minorEastAsia" w:hAnsiTheme="minorHAnsi" w:cstheme="minorBidi"/>
      <w:sz w:val="22"/>
      <w:szCs w:val="22"/>
    </w:rPr>
  </w:style>
  <w:style w:type="paragraph" w:customStyle="1" w:styleId="DF17548FC04044CCA7B168CBB6175947">
    <w:name w:val="DF17548FC04044CCA7B168CBB6175947"/>
    <w:rsid w:val="00B91D6C"/>
    <w:pPr>
      <w:spacing w:after="160" w:line="259" w:lineRule="auto"/>
    </w:pPr>
    <w:rPr>
      <w:rFonts w:asciiTheme="minorHAnsi" w:eastAsiaTheme="minorEastAsia" w:hAnsiTheme="minorHAnsi" w:cstheme="minorBidi"/>
      <w:sz w:val="22"/>
      <w:szCs w:val="22"/>
    </w:rPr>
  </w:style>
  <w:style w:type="paragraph" w:customStyle="1" w:styleId="D55D30DFB1C546F281E7864290674BE0">
    <w:name w:val="D55D30DFB1C546F281E7864290674BE0"/>
    <w:rsid w:val="00B91D6C"/>
    <w:pPr>
      <w:spacing w:after="160" w:line="259" w:lineRule="auto"/>
    </w:pPr>
    <w:rPr>
      <w:rFonts w:asciiTheme="minorHAnsi" w:eastAsiaTheme="minorEastAsia" w:hAnsiTheme="minorHAnsi" w:cstheme="minorBidi"/>
      <w:sz w:val="22"/>
      <w:szCs w:val="22"/>
    </w:rPr>
  </w:style>
  <w:style w:type="paragraph" w:customStyle="1" w:styleId="45664BDE579F4159B62F98F314BA38BF">
    <w:name w:val="45664BDE579F4159B62F98F314BA38BF"/>
    <w:rsid w:val="00B91D6C"/>
    <w:pPr>
      <w:spacing w:after="160" w:line="259" w:lineRule="auto"/>
    </w:pPr>
    <w:rPr>
      <w:rFonts w:asciiTheme="minorHAnsi" w:eastAsiaTheme="minorEastAsia" w:hAnsiTheme="minorHAnsi" w:cstheme="minorBidi"/>
      <w:sz w:val="22"/>
      <w:szCs w:val="22"/>
    </w:rPr>
  </w:style>
  <w:style w:type="paragraph" w:customStyle="1" w:styleId="457993FC0230460C89F4B321E3A00B55">
    <w:name w:val="457993FC0230460C89F4B321E3A00B55"/>
    <w:rsid w:val="00A02545"/>
    <w:pPr>
      <w:spacing w:after="160" w:line="259" w:lineRule="auto"/>
    </w:pPr>
    <w:rPr>
      <w:rFonts w:asciiTheme="minorHAnsi" w:eastAsiaTheme="minorEastAsia" w:hAnsiTheme="minorHAnsi" w:cstheme="minorBidi"/>
      <w:sz w:val="22"/>
      <w:szCs w:val="22"/>
    </w:rPr>
  </w:style>
  <w:style w:type="paragraph" w:customStyle="1" w:styleId="CE51537B411546108CFF393F0B845FE9">
    <w:name w:val="CE51537B411546108CFF393F0B845FE9"/>
    <w:rsid w:val="007F74DC"/>
    <w:pPr>
      <w:spacing w:after="160" w:line="259" w:lineRule="auto"/>
    </w:pPr>
    <w:rPr>
      <w:rFonts w:asciiTheme="minorHAnsi" w:eastAsiaTheme="minorEastAsia" w:hAnsiTheme="minorHAnsi" w:cstheme="minorBidi"/>
      <w:sz w:val="22"/>
      <w:szCs w:val="22"/>
    </w:rPr>
  </w:style>
  <w:style w:type="paragraph" w:customStyle="1" w:styleId="64E6EE469916497C8E804F5E50270777">
    <w:name w:val="64E6EE469916497C8E804F5E50270777"/>
    <w:rsid w:val="007004BD"/>
    <w:pPr>
      <w:spacing w:after="160" w:line="259" w:lineRule="auto"/>
    </w:pPr>
    <w:rPr>
      <w:rFonts w:asciiTheme="minorHAnsi" w:eastAsiaTheme="minorEastAsia" w:hAnsiTheme="minorHAnsi" w:cstheme="minorBidi"/>
      <w:sz w:val="22"/>
      <w:szCs w:val="22"/>
    </w:rPr>
  </w:style>
  <w:style w:type="paragraph" w:customStyle="1" w:styleId="00B260055DCC44E79B7C527886CBF7A9">
    <w:name w:val="00B260055DCC44E79B7C527886CBF7A9"/>
    <w:rsid w:val="004F417C"/>
    <w:pPr>
      <w:spacing w:after="160" w:line="259" w:lineRule="auto"/>
    </w:pPr>
    <w:rPr>
      <w:rFonts w:asciiTheme="minorHAnsi" w:eastAsiaTheme="minorEastAsia" w:hAnsiTheme="minorHAnsi" w:cstheme="minorBidi"/>
      <w:sz w:val="22"/>
      <w:szCs w:val="22"/>
    </w:rPr>
  </w:style>
  <w:style w:type="paragraph" w:customStyle="1" w:styleId="1C89E6DB034C4F258C8D927F575A5F61">
    <w:name w:val="1C89E6DB034C4F258C8D927F575A5F61"/>
    <w:rsid w:val="004F417C"/>
    <w:pPr>
      <w:spacing w:after="160" w:line="259" w:lineRule="auto"/>
    </w:pPr>
    <w:rPr>
      <w:rFonts w:asciiTheme="minorHAnsi" w:eastAsiaTheme="minorEastAsia" w:hAnsiTheme="minorHAnsi" w:cstheme="minorBidi"/>
      <w:sz w:val="22"/>
      <w:szCs w:val="22"/>
    </w:rPr>
  </w:style>
  <w:style w:type="paragraph" w:customStyle="1" w:styleId="F59D77C5956A4ED6BFF9EA3D3E9DAFD3">
    <w:name w:val="F59D77C5956A4ED6BFF9EA3D3E9DAFD3"/>
    <w:rsid w:val="004F417C"/>
    <w:pPr>
      <w:spacing w:after="160" w:line="259" w:lineRule="auto"/>
    </w:pPr>
    <w:rPr>
      <w:rFonts w:asciiTheme="minorHAnsi" w:eastAsiaTheme="minorEastAsia" w:hAnsiTheme="minorHAnsi" w:cstheme="minorBidi"/>
      <w:sz w:val="22"/>
      <w:szCs w:val="22"/>
    </w:rPr>
  </w:style>
  <w:style w:type="paragraph" w:customStyle="1" w:styleId="EA6C9E10D971411EA991F085D8BE6535">
    <w:name w:val="EA6C9E10D971411EA991F085D8BE6535"/>
    <w:rsid w:val="004F417C"/>
    <w:pPr>
      <w:spacing w:after="160" w:line="259" w:lineRule="auto"/>
    </w:pPr>
    <w:rPr>
      <w:rFonts w:asciiTheme="minorHAnsi" w:eastAsiaTheme="minorEastAsia" w:hAnsiTheme="minorHAnsi" w:cstheme="minorBidi"/>
      <w:sz w:val="22"/>
      <w:szCs w:val="22"/>
    </w:rPr>
  </w:style>
  <w:style w:type="paragraph" w:customStyle="1" w:styleId="9B3BF95A88AA4B80A0C499D1E087D23C">
    <w:name w:val="9B3BF95A88AA4B80A0C499D1E087D23C"/>
    <w:rsid w:val="004F417C"/>
    <w:pPr>
      <w:spacing w:after="160" w:line="259" w:lineRule="auto"/>
    </w:pPr>
    <w:rPr>
      <w:rFonts w:asciiTheme="minorHAnsi" w:eastAsiaTheme="minorEastAsia" w:hAnsiTheme="minorHAnsi" w:cstheme="minorBidi"/>
      <w:sz w:val="22"/>
      <w:szCs w:val="22"/>
    </w:rPr>
  </w:style>
  <w:style w:type="paragraph" w:customStyle="1" w:styleId="B5548125CE704F71971F4DB7F27B1D03">
    <w:name w:val="B5548125CE704F71971F4DB7F27B1D03"/>
    <w:rsid w:val="004F417C"/>
    <w:pPr>
      <w:spacing w:after="160" w:line="259" w:lineRule="auto"/>
    </w:pPr>
    <w:rPr>
      <w:rFonts w:asciiTheme="minorHAnsi" w:eastAsiaTheme="minorEastAsia" w:hAnsiTheme="minorHAnsi" w:cstheme="minorBidi"/>
      <w:sz w:val="22"/>
      <w:szCs w:val="22"/>
    </w:rPr>
  </w:style>
  <w:style w:type="paragraph" w:customStyle="1" w:styleId="C82A61E05A2947E9890AD7E4C67AF7D3">
    <w:name w:val="C82A61E05A2947E9890AD7E4C67AF7D3"/>
    <w:rsid w:val="004F417C"/>
    <w:pPr>
      <w:spacing w:after="160" w:line="259" w:lineRule="auto"/>
    </w:pPr>
    <w:rPr>
      <w:rFonts w:asciiTheme="minorHAnsi" w:eastAsiaTheme="minorEastAsia" w:hAnsiTheme="minorHAnsi" w:cstheme="minorBidi"/>
      <w:sz w:val="22"/>
      <w:szCs w:val="22"/>
    </w:rPr>
  </w:style>
  <w:style w:type="paragraph" w:customStyle="1" w:styleId="2085F117E6D64966888B71D3110C64C3">
    <w:name w:val="2085F117E6D64966888B71D3110C64C3"/>
    <w:rsid w:val="004F417C"/>
    <w:pPr>
      <w:spacing w:after="160" w:line="259" w:lineRule="auto"/>
    </w:pPr>
    <w:rPr>
      <w:rFonts w:asciiTheme="minorHAnsi" w:eastAsiaTheme="minorEastAsia" w:hAnsiTheme="minorHAnsi" w:cstheme="minorBidi"/>
      <w:sz w:val="22"/>
      <w:szCs w:val="22"/>
    </w:rPr>
  </w:style>
  <w:style w:type="paragraph" w:customStyle="1" w:styleId="D37117A06DAE44ACA9D9A4CB8FFBD285">
    <w:name w:val="D37117A06DAE44ACA9D9A4CB8FFBD285"/>
    <w:rsid w:val="004F417C"/>
    <w:pPr>
      <w:spacing w:after="160" w:line="259" w:lineRule="auto"/>
    </w:pPr>
    <w:rPr>
      <w:rFonts w:asciiTheme="minorHAnsi" w:eastAsiaTheme="minorEastAsia" w:hAnsiTheme="minorHAnsi" w:cstheme="minorBidi"/>
      <w:sz w:val="22"/>
      <w:szCs w:val="22"/>
    </w:rPr>
  </w:style>
  <w:style w:type="paragraph" w:customStyle="1" w:styleId="F3FFE0E181954A3E93F773AC6CD0549A">
    <w:name w:val="F3FFE0E181954A3E93F773AC6CD0549A"/>
    <w:rsid w:val="004F417C"/>
    <w:pPr>
      <w:spacing w:after="160" w:line="259" w:lineRule="auto"/>
    </w:pPr>
    <w:rPr>
      <w:rFonts w:asciiTheme="minorHAnsi" w:eastAsiaTheme="minorEastAsia" w:hAnsiTheme="minorHAnsi" w:cstheme="minorBidi"/>
      <w:sz w:val="22"/>
      <w:szCs w:val="22"/>
    </w:rPr>
  </w:style>
  <w:style w:type="paragraph" w:customStyle="1" w:styleId="007E3CC4A9FB4D09A278312118A272F9">
    <w:name w:val="007E3CC4A9FB4D09A278312118A272F9"/>
    <w:rsid w:val="004F417C"/>
    <w:pPr>
      <w:spacing w:after="160" w:line="259" w:lineRule="auto"/>
    </w:pPr>
    <w:rPr>
      <w:rFonts w:asciiTheme="minorHAnsi" w:eastAsiaTheme="minorEastAsia" w:hAnsiTheme="minorHAnsi" w:cstheme="minorBidi"/>
      <w:sz w:val="22"/>
      <w:szCs w:val="22"/>
    </w:rPr>
  </w:style>
  <w:style w:type="paragraph" w:customStyle="1" w:styleId="0DCE4D8C727A427A95F7A583A13C837A">
    <w:name w:val="0DCE4D8C727A427A95F7A583A13C837A"/>
    <w:rsid w:val="004F417C"/>
    <w:pPr>
      <w:spacing w:after="160" w:line="259" w:lineRule="auto"/>
    </w:pPr>
    <w:rPr>
      <w:rFonts w:asciiTheme="minorHAnsi" w:eastAsiaTheme="minorEastAsia" w:hAnsiTheme="minorHAnsi" w:cstheme="minorBidi"/>
      <w:sz w:val="22"/>
      <w:szCs w:val="22"/>
    </w:rPr>
  </w:style>
  <w:style w:type="paragraph" w:customStyle="1" w:styleId="78C6B4E9F1A14A75B901415CEAD7B819">
    <w:name w:val="78C6B4E9F1A14A75B901415CEAD7B819"/>
    <w:rsid w:val="004F417C"/>
    <w:pPr>
      <w:spacing w:after="160" w:line="259" w:lineRule="auto"/>
    </w:pPr>
    <w:rPr>
      <w:rFonts w:asciiTheme="minorHAnsi" w:eastAsiaTheme="minorEastAsia" w:hAnsiTheme="minorHAnsi" w:cstheme="minorBidi"/>
      <w:sz w:val="22"/>
      <w:szCs w:val="22"/>
    </w:rPr>
  </w:style>
  <w:style w:type="paragraph" w:customStyle="1" w:styleId="7D3A61A8CD164B1691E5EF023054955A">
    <w:name w:val="7D3A61A8CD164B1691E5EF023054955A"/>
    <w:rsid w:val="004F417C"/>
    <w:pPr>
      <w:spacing w:after="160" w:line="259" w:lineRule="auto"/>
    </w:pPr>
    <w:rPr>
      <w:rFonts w:asciiTheme="minorHAnsi" w:eastAsiaTheme="minorEastAsia" w:hAnsiTheme="minorHAnsi" w:cstheme="minorBidi"/>
      <w:sz w:val="22"/>
      <w:szCs w:val="22"/>
    </w:rPr>
  </w:style>
  <w:style w:type="paragraph" w:customStyle="1" w:styleId="BA5593A30BE942B5B02248BEF4D9CF40">
    <w:name w:val="BA5593A30BE942B5B02248BEF4D9CF40"/>
    <w:rsid w:val="004F417C"/>
    <w:pPr>
      <w:spacing w:after="160" w:line="259" w:lineRule="auto"/>
    </w:pPr>
    <w:rPr>
      <w:rFonts w:asciiTheme="minorHAnsi" w:eastAsiaTheme="minorEastAsia" w:hAnsiTheme="minorHAnsi" w:cstheme="minorBidi"/>
      <w:sz w:val="22"/>
      <w:szCs w:val="22"/>
    </w:rPr>
  </w:style>
  <w:style w:type="paragraph" w:customStyle="1" w:styleId="9FA4176A79FC4458BDF71E6F47E73839">
    <w:name w:val="9FA4176A79FC4458BDF71E6F47E73839"/>
    <w:rsid w:val="004F417C"/>
    <w:pPr>
      <w:spacing w:after="160" w:line="259" w:lineRule="auto"/>
    </w:pPr>
    <w:rPr>
      <w:rFonts w:asciiTheme="minorHAnsi" w:eastAsiaTheme="minorEastAsia" w:hAnsiTheme="minorHAnsi" w:cstheme="minorBidi"/>
      <w:sz w:val="22"/>
      <w:szCs w:val="22"/>
    </w:rPr>
  </w:style>
  <w:style w:type="paragraph" w:customStyle="1" w:styleId="1FE8FA16428E41E08F1F191F8EF29215">
    <w:name w:val="1FE8FA16428E41E08F1F191F8EF29215"/>
    <w:rsid w:val="004F417C"/>
    <w:pPr>
      <w:spacing w:after="160" w:line="259" w:lineRule="auto"/>
    </w:pPr>
    <w:rPr>
      <w:rFonts w:asciiTheme="minorHAnsi" w:eastAsiaTheme="minorEastAsia" w:hAnsiTheme="minorHAnsi" w:cstheme="minorBidi"/>
      <w:sz w:val="22"/>
      <w:szCs w:val="22"/>
    </w:rPr>
  </w:style>
  <w:style w:type="paragraph" w:customStyle="1" w:styleId="CE13DAD6661F481EBC5A70F0140BC2BA">
    <w:name w:val="CE13DAD6661F481EBC5A70F0140BC2BA"/>
    <w:rsid w:val="004F417C"/>
    <w:pPr>
      <w:spacing w:after="160" w:line="259" w:lineRule="auto"/>
    </w:pPr>
    <w:rPr>
      <w:rFonts w:asciiTheme="minorHAnsi" w:eastAsiaTheme="minorEastAsia" w:hAnsiTheme="minorHAnsi" w:cstheme="minorBidi"/>
      <w:sz w:val="22"/>
      <w:szCs w:val="22"/>
    </w:rPr>
  </w:style>
  <w:style w:type="paragraph" w:customStyle="1" w:styleId="0C88F63028884B3085C48B906C4928F7">
    <w:name w:val="0C88F63028884B3085C48B906C4928F7"/>
    <w:rsid w:val="004F417C"/>
    <w:pPr>
      <w:spacing w:after="160" w:line="259" w:lineRule="auto"/>
    </w:pPr>
    <w:rPr>
      <w:rFonts w:asciiTheme="minorHAnsi" w:eastAsiaTheme="minorEastAsia" w:hAnsiTheme="minorHAnsi" w:cstheme="minorBidi"/>
      <w:sz w:val="22"/>
      <w:szCs w:val="22"/>
    </w:rPr>
  </w:style>
  <w:style w:type="paragraph" w:customStyle="1" w:styleId="04196CA0311042C1A30E1BEF16E733AD">
    <w:name w:val="04196CA0311042C1A30E1BEF16E733AD"/>
    <w:rsid w:val="004F417C"/>
    <w:pPr>
      <w:spacing w:after="160" w:line="259" w:lineRule="auto"/>
    </w:pPr>
    <w:rPr>
      <w:rFonts w:asciiTheme="minorHAnsi" w:eastAsiaTheme="minorEastAsia" w:hAnsiTheme="minorHAnsi" w:cstheme="minorBidi"/>
      <w:sz w:val="22"/>
      <w:szCs w:val="22"/>
    </w:rPr>
  </w:style>
  <w:style w:type="paragraph" w:customStyle="1" w:styleId="B92348C63BCA4B2EB91F6EA309950F2A">
    <w:name w:val="B92348C63BCA4B2EB91F6EA309950F2A"/>
    <w:rsid w:val="004F417C"/>
    <w:pPr>
      <w:spacing w:after="160" w:line="259" w:lineRule="auto"/>
    </w:pPr>
    <w:rPr>
      <w:rFonts w:asciiTheme="minorHAnsi" w:eastAsiaTheme="minorEastAsia" w:hAnsiTheme="minorHAnsi" w:cstheme="minorBidi"/>
      <w:sz w:val="22"/>
      <w:szCs w:val="22"/>
    </w:rPr>
  </w:style>
  <w:style w:type="paragraph" w:customStyle="1" w:styleId="E9141DA01A154062A1657799FA73951A">
    <w:name w:val="E9141DA01A154062A1657799FA73951A"/>
    <w:rsid w:val="004F417C"/>
    <w:pPr>
      <w:spacing w:after="160" w:line="259" w:lineRule="auto"/>
    </w:pPr>
    <w:rPr>
      <w:rFonts w:asciiTheme="minorHAnsi" w:eastAsiaTheme="minorEastAsia" w:hAnsiTheme="minorHAnsi" w:cstheme="minorBidi"/>
      <w:sz w:val="22"/>
      <w:szCs w:val="22"/>
    </w:rPr>
  </w:style>
  <w:style w:type="paragraph" w:customStyle="1" w:styleId="E29DAD0022A946C799C54BD073CBB7A2">
    <w:name w:val="E29DAD0022A946C799C54BD073CBB7A2"/>
    <w:rsid w:val="004F417C"/>
    <w:pPr>
      <w:spacing w:after="160" w:line="259" w:lineRule="auto"/>
    </w:pPr>
    <w:rPr>
      <w:rFonts w:asciiTheme="minorHAnsi" w:eastAsiaTheme="minorEastAsia" w:hAnsiTheme="minorHAnsi" w:cstheme="minorBidi"/>
      <w:sz w:val="22"/>
      <w:szCs w:val="22"/>
    </w:rPr>
  </w:style>
  <w:style w:type="paragraph" w:customStyle="1" w:styleId="52DA90C74AFC4DBEAB8C5449BE1D00BA">
    <w:name w:val="52DA90C74AFC4DBEAB8C5449BE1D00BA"/>
    <w:rsid w:val="004F417C"/>
    <w:pPr>
      <w:spacing w:after="160" w:line="259" w:lineRule="auto"/>
    </w:pPr>
    <w:rPr>
      <w:rFonts w:asciiTheme="minorHAnsi" w:eastAsiaTheme="minorEastAsia" w:hAnsiTheme="minorHAnsi" w:cstheme="minorBidi"/>
      <w:sz w:val="22"/>
      <w:szCs w:val="22"/>
    </w:rPr>
  </w:style>
  <w:style w:type="paragraph" w:customStyle="1" w:styleId="9C0D58D213C94FE9982B0FC78CE5A498">
    <w:name w:val="9C0D58D213C94FE9982B0FC78CE5A498"/>
    <w:rsid w:val="004F417C"/>
    <w:pPr>
      <w:spacing w:after="160" w:line="259" w:lineRule="auto"/>
    </w:pPr>
    <w:rPr>
      <w:rFonts w:asciiTheme="minorHAnsi" w:eastAsiaTheme="minorEastAsia" w:hAnsiTheme="minorHAnsi" w:cstheme="minorBidi"/>
      <w:sz w:val="22"/>
      <w:szCs w:val="22"/>
    </w:rPr>
  </w:style>
  <w:style w:type="paragraph" w:customStyle="1" w:styleId="3BCB33160DD543829D9BE89431D66DB2">
    <w:name w:val="3BCB33160DD543829D9BE89431D66DB2"/>
    <w:rsid w:val="004F417C"/>
    <w:pPr>
      <w:spacing w:after="160" w:line="259" w:lineRule="auto"/>
    </w:pPr>
    <w:rPr>
      <w:rFonts w:asciiTheme="minorHAnsi" w:eastAsiaTheme="minorEastAsia" w:hAnsiTheme="minorHAnsi" w:cstheme="minorBidi"/>
      <w:sz w:val="22"/>
      <w:szCs w:val="22"/>
    </w:rPr>
  </w:style>
  <w:style w:type="paragraph" w:customStyle="1" w:styleId="12B91A3E8FF643BD8FE7B82D3B1615B9">
    <w:name w:val="12B91A3E8FF643BD8FE7B82D3B1615B9"/>
    <w:rsid w:val="004F417C"/>
    <w:pPr>
      <w:spacing w:after="160" w:line="259" w:lineRule="auto"/>
    </w:pPr>
    <w:rPr>
      <w:rFonts w:asciiTheme="minorHAnsi" w:eastAsiaTheme="minorEastAsia" w:hAnsiTheme="minorHAnsi" w:cstheme="minorBidi"/>
      <w:sz w:val="22"/>
      <w:szCs w:val="22"/>
    </w:rPr>
  </w:style>
  <w:style w:type="paragraph" w:customStyle="1" w:styleId="BDA91AE6AADA4614B61C77EFA8C4ECF5">
    <w:name w:val="BDA91AE6AADA4614B61C77EFA8C4ECF5"/>
    <w:rsid w:val="004F417C"/>
    <w:pPr>
      <w:spacing w:after="160" w:line="259" w:lineRule="auto"/>
    </w:pPr>
    <w:rPr>
      <w:rFonts w:asciiTheme="minorHAnsi" w:eastAsiaTheme="minorEastAsia" w:hAnsiTheme="minorHAnsi" w:cstheme="minorBidi"/>
      <w:sz w:val="22"/>
      <w:szCs w:val="22"/>
    </w:rPr>
  </w:style>
  <w:style w:type="paragraph" w:customStyle="1" w:styleId="BAA1984784184FA885B8B70B51AACD33">
    <w:name w:val="BAA1984784184FA885B8B70B51AACD33"/>
    <w:rsid w:val="004F417C"/>
    <w:pPr>
      <w:spacing w:after="160" w:line="259" w:lineRule="auto"/>
    </w:pPr>
    <w:rPr>
      <w:rFonts w:asciiTheme="minorHAnsi" w:eastAsiaTheme="minorEastAsia" w:hAnsiTheme="minorHAnsi" w:cstheme="minorBidi"/>
      <w:sz w:val="22"/>
      <w:szCs w:val="22"/>
    </w:rPr>
  </w:style>
  <w:style w:type="paragraph" w:customStyle="1" w:styleId="F3F6EFCA04DB45E58B671F300DC7B194">
    <w:name w:val="F3F6EFCA04DB45E58B671F300DC7B194"/>
    <w:rsid w:val="004F417C"/>
    <w:pPr>
      <w:spacing w:after="160" w:line="259" w:lineRule="auto"/>
    </w:pPr>
    <w:rPr>
      <w:rFonts w:asciiTheme="minorHAnsi" w:eastAsiaTheme="minorEastAsia" w:hAnsiTheme="minorHAnsi" w:cstheme="minorBidi"/>
      <w:sz w:val="22"/>
      <w:szCs w:val="22"/>
    </w:rPr>
  </w:style>
  <w:style w:type="paragraph" w:customStyle="1" w:styleId="C622935B234F41A6A921C92077EC98DE">
    <w:name w:val="C622935B234F41A6A921C92077EC98DE"/>
    <w:rsid w:val="004F417C"/>
    <w:pPr>
      <w:spacing w:after="160" w:line="259" w:lineRule="auto"/>
    </w:pPr>
    <w:rPr>
      <w:rFonts w:asciiTheme="minorHAnsi" w:eastAsiaTheme="minorEastAsia" w:hAnsiTheme="minorHAnsi" w:cstheme="minorBidi"/>
      <w:sz w:val="22"/>
      <w:szCs w:val="22"/>
    </w:rPr>
  </w:style>
  <w:style w:type="paragraph" w:customStyle="1" w:styleId="B79AEEE0E0D545B2B022877054C9AE2D">
    <w:name w:val="B79AEEE0E0D545B2B022877054C9AE2D"/>
    <w:rsid w:val="00ED6789"/>
    <w:pPr>
      <w:spacing w:after="160" w:line="259" w:lineRule="auto"/>
    </w:pPr>
    <w:rPr>
      <w:rFonts w:asciiTheme="minorHAnsi" w:eastAsiaTheme="minorEastAsia" w:hAnsiTheme="minorHAnsi" w:cstheme="minorBidi"/>
      <w:sz w:val="22"/>
      <w:szCs w:val="22"/>
    </w:rPr>
  </w:style>
  <w:style w:type="paragraph" w:customStyle="1" w:styleId="BDF576D89ECA4F3090FA57A8183256F5">
    <w:name w:val="BDF576D89ECA4F3090FA57A8183256F5"/>
    <w:rsid w:val="00ED6789"/>
    <w:pPr>
      <w:spacing w:after="160" w:line="259" w:lineRule="auto"/>
    </w:pPr>
    <w:rPr>
      <w:rFonts w:asciiTheme="minorHAnsi" w:eastAsiaTheme="minorEastAsia" w:hAnsiTheme="minorHAnsi" w:cstheme="minorBidi"/>
      <w:sz w:val="22"/>
      <w:szCs w:val="22"/>
    </w:rPr>
  </w:style>
  <w:style w:type="paragraph" w:customStyle="1" w:styleId="8E67351F4E3B465C9B6E608ECCD3FAD1">
    <w:name w:val="8E67351F4E3B465C9B6E608ECCD3FAD1"/>
    <w:rsid w:val="00ED6789"/>
    <w:pPr>
      <w:spacing w:after="160" w:line="259" w:lineRule="auto"/>
    </w:pPr>
    <w:rPr>
      <w:rFonts w:asciiTheme="minorHAnsi" w:eastAsiaTheme="minorEastAsia" w:hAnsiTheme="minorHAnsi" w:cstheme="minorBidi"/>
      <w:sz w:val="22"/>
      <w:szCs w:val="22"/>
    </w:rPr>
  </w:style>
  <w:style w:type="paragraph" w:customStyle="1" w:styleId="8A4BE278813E4A29B739BFE30942E88C">
    <w:name w:val="8A4BE278813E4A29B739BFE30942E88C"/>
    <w:rsid w:val="00ED6789"/>
    <w:pPr>
      <w:spacing w:after="160" w:line="259" w:lineRule="auto"/>
    </w:pPr>
    <w:rPr>
      <w:rFonts w:asciiTheme="minorHAnsi" w:eastAsiaTheme="minorEastAsia" w:hAnsiTheme="minorHAnsi" w:cstheme="minorBidi"/>
      <w:sz w:val="22"/>
      <w:szCs w:val="22"/>
    </w:rPr>
  </w:style>
  <w:style w:type="paragraph" w:customStyle="1" w:styleId="29FED4B141704F16895597079986DF33">
    <w:name w:val="29FED4B141704F16895597079986DF33"/>
    <w:rsid w:val="00ED6789"/>
    <w:pPr>
      <w:spacing w:after="160" w:line="259" w:lineRule="auto"/>
    </w:pPr>
    <w:rPr>
      <w:rFonts w:asciiTheme="minorHAnsi" w:eastAsiaTheme="minorEastAsia" w:hAnsiTheme="minorHAnsi" w:cstheme="minorBidi"/>
      <w:sz w:val="22"/>
      <w:szCs w:val="22"/>
    </w:rPr>
  </w:style>
  <w:style w:type="paragraph" w:customStyle="1" w:styleId="74008BFADEF24F67A04F22912F8CB8E4">
    <w:name w:val="74008BFADEF24F67A04F22912F8CB8E4"/>
    <w:rsid w:val="00ED6789"/>
    <w:pPr>
      <w:spacing w:after="160" w:line="259" w:lineRule="auto"/>
    </w:pPr>
    <w:rPr>
      <w:rFonts w:asciiTheme="minorHAnsi" w:eastAsiaTheme="minorEastAsia" w:hAnsiTheme="minorHAnsi" w:cstheme="minorBidi"/>
      <w:sz w:val="22"/>
      <w:szCs w:val="22"/>
    </w:rPr>
  </w:style>
  <w:style w:type="paragraph" w:customStyle="1" w:styleId="4F82DEB496E84832BF4BDA6228B2AC9F">
    <w:name w:val="4F82DEB496E84832BF4BDA6228B2AC9F"/>
    <w:rsid w:val="00ED6789"/>
    <w:pPr>
      <w:spacing w:after="160" w:line="259" w:lineRule="auto"/>
    </w:pPr>
    <w:rPr>
      <w:rFonts w:asciiTheme="minorHAnsi" w:eastAsiaTheme="minorEastAsia" w:hAnsiTheme="minorHAnsi" w:cstheme="minorBidi"/>
      <w:sz w:val="22"/>
      <w:szCs w:val="22"/>
    </w:rPr>
  </w:style>
  <w:style w:type="paragraph" w:customStyle="1" w:styleId="8B6D47FEFCD746F585E5A699F6D74BAE">
    <w:name w:val="8B6D47FEFCD746F585E5A699F6D74BAE"/>
    <w:rsid w:val="00ED6789"/>
    <w:pPr>
      <w:spacing w:after="160" w:line="259" w:lineRule="auto"/>
    </w:pPr>
    <w:rPr>
      <w:rFonts w:asciiTheme="minorHAnsi" w:eastAsiaTheme="minorEastAsia" w:hAnsiTheme="minorHAnsi" w:cstheme="minorBidi"/>
      <w:sz w:val="22"/>
      <w:szCs w:val="22"/>
    </w:rPr>
  </w:style>
  <w:style w:type="paragraph" w:customStyle="1" w:styleId="0DEA9287435D4D30B9FA95BC645CC6E6">
    <w:name w:val="0DEA9287435D4D30B9FA95BC645CC6E6"/>
    <w:rsid w:val="00ED6789"/>
    <w:pPr>
      <w:spacing w:after="160" w:line="259" w:lineRule="auto"/>
    </w:pPr>
    <w:rPr>
      <w:rFonts w:asciiTheme="minorHAnsi" w:eastAsiaTheme="minorEastAsia" w:hAnsiTheme="minorHAnsi" w:cstheme="minorBidi"/>
      <w:sz w:val="22"/>
      <w:szCs w:val="22"/>
    </w:rPr>
  </w:style>
  <w:style w:type="paragraph" w:customStyle="1" w:styleId="89D45E429F85425D91B83D50F1B5788F">
    <w:name w:val="89D45E429F85425D91B83D50F1B5788F"/>
    <w:rsid w:val="00ED6789"/>
    <w:pPr>
      <w:spacing w:after="160" w:line="259" w:lineRule="auto"/>
    </w:pPr>
    <w:rPr>
      <w:rFonts w:asciiTheme="minorHAnsi" w:eastAsiaTheme="minorEastAsia" w:hAnsiTheme="minorHAnsi" w:cstheme="minorBidi"/>
      <w:sz w:val="22"/>
      <w:szCs w:val="22"/>
    </w:rPr>
  </w:style>
  <w:style w:type="paragraph" w:customStyle="1" w:styleId="6D354E0FD9D94802816809510CA2B13E">
    <w:name w:val="6D354E0FD9D94802816809510CA2B13E"/>
    <w:rsid w:val="00ED6789"/>
    <w:pPr>
      <w:spacing w:after="160" w:line="259" w:lineRule="auto"/>
    </w:pPr>
    <w:rPr>
      <w:rFonts w:asciiTheme="minorHAnsi" w:eastAsiaTheme="minorEastAsia" w:hAnsiTheme="minorHAnsi" w:cstheme="minorBidi"/>
      <w:sz w:val="22"/>
      <w:szCs w:val="22"/>
    </w:rPr>
  </w:style>
  <w:style w:type="paragraph" w:customStyle="1" w:styleId="0051189BEE104FD69DDCF28C60C60D74">
    <w:name w:val="0051189BEE104FD69DDCF28C60C60D74"/>
    <w:rsid w:val="00ED6789"/>
    <w:pPr>
      <w:spacing w:after="160" w:line="259" w:lineRule="auto"/>
    </w:pPr>
    <w:rPr>
      <w:rFonts w:asciiTheme="minorHAnsi" w:eastAsiaTheme="minorEastAsia" w:hAnsiTheme="minorHAnsi" w:cstheme="minorBidi"/>
      <w:sz w:val="22"/>
      <w:szCs w:val="22"/>
    </w:rPr>
  </w:style>
  <w:style w:type="paragraph" w:customStyle="1" w:styleId="0CD38E1F4BD14B62B47E649CB81BA66D">
    <w:name w:val="0CD38E1F4BD14B62B47E649CB81BA66D"/>
    <w:rsid w:val="00ED6789"/>
    <w:pPr>
      <w:spacing w:after="160" w:line="259" w:lineRule="auto"/>
    </w:pPr>
    <w:rPr>
      <w:rFonts w:asciiTheme="minorHAnsi" w:eastAsiaTheme="minorEastAsia" w:hAnsiTheme="minorHAnsi" w:cstheme="minorBidi"/>
      <w:sz w:val="22"/>
      <w:szCs w:val="22"/>
    </w:rPr>
  </w:style>
  <w:style w:type="paragraph" w:customStyle="1" w:styleId="9819C214AAC74C4F818E15961EDE8BFA">
    <w:name w:val="9819C214AAC74C4F818E15961EDE8BFA"/>
    <w:rsid w:val="00ED6789"/>
    <w:pPr>
      <w:spacing w:after="160" w:line="259" w:lineRule="auto"/>
    </w:pPr>
    <w:rPr>
      <w:rFonts w:asciiTheme="minorHAnsi" w:eastAsiaTheme="minorEastAsia" w:hAnsiTheme="minorHAnsi" w:cstheme="minorBidi"/>
      <w:sz w:val="22"/>
      <w:szCs w:val="22"/>
    </w:rPr>
  </w:style>
  <w:style w:type="paragraph" w:customStyle="1" w:styleId="E5F3303D53A94F719CDAC9D06B7462A4">
    <w:name w:val="E5F3303D53A94F719CDAC9D06B7462A4"/>
    <w:rsid w:val="00ED6789"/>
    <w:pPr>
      <w:spacing w:after="160" w:line="259" w:lineRule="auto"/>
    </w:pPr>
    <w:rPr>
      <w:rFonts w:asciiTheme="minorHAnsi" w:eastAsiaTheme="minorEastAsia" w:hAnsiTheme="minorHAnsi" w:cstheme="minorBidi"/>
      <w:sz w:val="22"/>
      <w:szCs w:val="22"/>
    </w:rPr>
  </w:style>
  <w:style w:type="paragraph" w:customStyle="1" w:styleId="C8FCC7D8AE9F4CB282ECE9A9940E929F">
    <w:name w:val="C8FCC7D8AE9F4CB282ECE9A9940E929F"/>
    <w:rsid w:val="00ED6789"/>
    <w:pPr>
      <w:spacing w:after="160" w:line="259" w:lineRule="auto"/>
    </w:pPr>
    <w:rPr>
      <w:rFonts w:asciiTheme="minorHAnsi" w:eastAsiaTheme="minorEastAsia" w:hAnsiTheme="minorHAnsi" w:cstheme="minorBidi"/>
      <w:sz w:val="22"/>
      <w:szCs w:val="22"/>
    </w:rPr>
  </w:style>
  <w:style w:type="paragraph" w:customStyle="1" w:styleId="86B60A7E7AD446F1857B53C9AD829ABD">
    <w:name w:val="86B60A7E7AD446F1857B53C9AD829ABD"/>
    <w:rsid w:val="00ED6789"/>
    <w:pPr>
      <w:spacing w:after="160" w:line="259" w:lineRule="auto"/>
    </w:pPr>
    <w:rPr>
      <w:rFonts w:asciiTheme="minorHAnsi" w:eastAsiaTheme="minorEastAsia" w:hAnsiTheme="minorHAnsi" w:cstheme="minorBidi"/>
      <w:sz w:val="22"/>
      <w:szCs w:val="22"/>
    </w:rPr>
  </w:style>
  <w:style w:type="paragraph" w:customStyle="1" w:styleId="4B63FFB6BC564AB39B5EFED6CFB721D5">
    <w:name w:val="4B63FFB6BC564AB39B5EFED6CFB721D5"/>
    <w:rsid w:val="00ED6789"/>
    <w:pPr>
      <w:spacing w:after="160" w:line="259" w:lineRule="auto"/>
    </w:pPr>
    <w:rPr>
      <w:rFonts w:asciiTheme="minorHAnsi" w:eastAsiaTheme="minorEastAsia" w:hAnsiTheme="minorHAnsi" w:cstheme="minorBidi"/>
      <w:sz w:val="22"/>
      <w:szCs w:val="22"/>
    </w:rPr>
  </w:style>
  <w:style w:type="paragraph" w:customStyle="1" w:styleId="8AA50535DD724293B045B3F7CF7494E7">
    <w:name w:val="8AA50535DD724293B045B3F7CF7494E7"/>
    <w:rsid w:val="00ED6789"/>
    <w:pPr>
      <w:spacing w:after="160" w:line="259" w:lineRule="auto"/>
    </w:pPr>
    <w:rPr>
      <w:rFonts w:asciiTheme="minorHAnsi" w:eastAsiaTheme="minorEastAsia" w:hAnsiTheme="minorHAnsi" w:cstheme="minorBidi"/>
      <w:sz w:val="22"/>
      <w:szCs w:val="22"/>
    </w:rPr>
  </w:style>
  <w:style w:type="paragraph" w:customStyle="1" w:styleId="D0CC8A7EB5224BD781D91C34359E548B">
    <w:name w:val="D0CC8A7EB5224BD781D91C34359E548B"/>
    <w:rsid w:val="00ED6789"/>
    <w:pPr>
      <w:spacing w:after="160" w:line="259" w:lineRule="auto"/>
    </w:pPr>
    <w:rPr>
      <w:rFonts w:asciiTheme="minorHAnsi" w:eastAsiaTheme="minorEastAsia" w:hAnsiTheme="minorHAnsi" w:cstheme="minorBidi"/>
      <w:sz w:val="22"/>
      <w:szCs w:val="22"/>
    </w:rPr>
  </w:style>
  <w:style w:type="paragraph" w:customStyle="1" w:styleId="1D2D32BA1C124C6DBAE5057203F6A062">
    <w:name w:val="1D2D32BA1C124C6DBAE5057203F6A062"/>
    <w:rsid w:val="00ED6789"/>
    <w:pPr>
      <w:spacing w:after="160" w:line="259" w:lineRule="auto"/>
    </w:pPr>
    <w:rPr>
      <w:rFonts w:asciiTheme="minorHAnsi" w:eastAsiaTheme="minorEastAsia" w:hAnsiTheme="minorHAnsi" w:cstheme="minorBidi"/>
      <w:sz w:val="22"/>
      <w:szCs w:val="22"/>
    </w:rPr>
  </w:style>
  <w:style w:type="paragraph" w:customStyle="1" w:styleId="0DD8031DD8FD48D2A4050BE83E0E57D6">
    <w:name w:val="0DD8031DD8FD48D2A4050BE83E0E57D6"/>
    <w:rsid w:val="00ED6789"/>
    <w:pPr>
      <w:spacing w:after="160" w:line="259" w:lineRule="auto"/>
    </w:pPr>
    <w:rPr>
      <w:rFonts w:asciiTheme="minorHAnsi" w:eastAsiaTheme="minorEastAsia" w:hAnsiTheme="minorHAnsi" w:cstheme="minorBidi"/>
      <w:sz w:val="22"/>
      <w:szCs w:val="22"/>
    </w:rPr>
  </w:style>
  <w:style w:type="paragraph" w:customStyle="1" w:styleId="8BAF6D49D7144211A71C20C17D5B4023">
    <w:name w:val="8BAF6D49D7144211A71C20C17D5B4023"/>
    <w:rsid w:val="00ED6789"/>
    <w:pPr>
      <w:spacing w:after="160" w:line="259" w:lineRule="auto"/>
    </w:pPr>
    <w:rPr>
      <w:rFonts w:asciiTheme="minorHAnsi" w:eastAsiaTheme="minorEastAsia" w:hAnsiTheme="minorHAnsi" w:cstheme="minorBidi"/>
      <w:sz w:val="22"/>
      <w:szCs w:val="22"/>
    </w:rPr>
  </w:style>
  <w:style w:type="paragraph" w:customStyle="1" w:styleId="9FC91D0A732C47C68EDD525717E00BEF">
    <w:name w:val="9FC91D0A732C47C68EDD525717E00BEF"/>
    <w:rsid w:val="00ED6789"/>
    <w:pPr>
      <w:spacing w:after="160" w:line="259" w:lineRule="auto"/>
    </w:pPr>
    <w:rPr>
      <w:rFonts w:asciiTheme="minorHAnsi" w:eastAsiaTheme="minorEastAsia" w:hAnsiTheme="minorHAnsi" w:cstheme="minorBidi"/>
      <w:sz w:val="22"/>
      <w:szCs w:val="22"/>
    </w:rPr>
  </w:style>
  <w:style w:type="paragraph" w:customStyle="1" w:styleId="883F9DE0A75440E2BE154B7BEB3B6656">
    <w:name w:val="883F9DE0A75440E2BE154B7BEB3B6656"/>
    <w:rsid w:val="00ED6789"/>
    <w:pPr>
      <w:spacing w:after="160" w:line="259" w:lineRule="auto"/>
    </w:pPr>
    <w:rPr>
      <w:rFonts w:asciiTheme="minorHAnsi" w:eastAsiaTheme="minorEastAsia" w:hAnsiTheme="minorHAnsi" w:cstheme="minorBidi"/>
      <w:sz w:val="22"/>
      <w:szCs w:val="22"/>
    </w:rPr>
  </w:style>
  <w:style w:type="paragraph" w:customStyle="1" w:styleId="010FA45E3DBF493D867666D8C25BE4FD">
    <w:name w:val="010FA45E3DBF493D867666D8C25BE4FD"/>
    <w:rsid w:val="00ED6789"/>
    <w:pPr>
      <w:spacing w:after="160" w:line="259" w:lineRule="auto"/>
    </w:pPr>
    <w:rPr>
      <w:rFonts w:asciiTheme="minorHAnsi" w:eastAsiaTheme="minorEastAsia" w:hAnsiTheme="minorHAnsi" w:cstheme="minorBidi"/>
      <w:sz w:val="22"/>
      <w:szCs w:val="22"/>
    </w:rPr>
  </w:style>
  <w:style w:type="paragraph" w:customStyle="1" w:styleId="CFFB47BA88734D28952E22C665091174">
    <w:name w:val="CFFB47BA88734D28952E22C665091174"/>
    <w:rsid w:val="00ED6789"/>
    <w:pPr>
      <w:spacing w:after="160" w:line="259" w:lineRule="auto"/>
    </w:pPr>
    <w:rPr>
      <w:rFonts w:asciiTheme="minorHAnsi" w:eastAsiaTheme="minorEastAsia" w:hAnsiTheme="minorHAnsi" w:cstheme="minorBidi"/>
      <w:sz w:val="22"/>
      <w:szCs w:val="22"/>
    </w:rPr>
  </w:style>
  <w:style w:type="paragraph" w:customStyle="1" w:styleId="9EB15E71D4B74279AC42CAAA02299FAF">
    <w:name w:val="9EB15E71D4B74279AC42CAAA02299FAF"/>
    <w:rsid w:val="00ED6789"/>
    <w:pPr>
      <w:spacing w:after="160" w:line="259" w:lineRule="auto"/>
    </w:pPr>
    <w:rPr>
      <w:rFonts w:asciiTheme="minorHAnsi" w:eastAsiaTheme="minorEastAsia" w:hAnsiTheme="minorHAnsi" w:cstheme="minorBidi"/>
      <w:sz w:val="22"/>
      <w:szCs w:val="22"/>
    </w:rPr>
  </w:style>
  <w:style w:type="paragraph" w:customStyle="1" w:styleId="16FF2E38F5594482A12ED7926AB8B41F">
    <w:name w:val="16FF2E38F5594482A12ED7926AB8B41F"/>
    <w:rsid w:val="00ED6789"/>
    <w:pPr>
      <w:spacing w:after="160" w:line="259" w:lineRule="auto"/>
    </w:pPr>
    <w:rPr>
      <w:rFonts w:asciiTheme="minorHAnsi" w:eastAsiaTheme="minorEastAsia" w:hAnsiTheme="minorHAnsi" w:cstheme="minorBidi"/>
      <w:sz w:val="22"/>
      <w:szCs w:val="22"/>
    </w:rPr>
  </w:style>
  <w:style w:type="paragraph" w:customStyle="1" w:styleId="45EB04859241415FAB1BF616149EF44B">
    <w:name w:val="45EB04859241415FAB1BF616149EF44B"/>
    <w:rsid w:val="00ED6789"/>
    <w:pPr>
      <w:spacing w:after="160" w:line="259" w:lineRule="auto"/>
    </w:pPr>
    <w:rPr>
      <w:rFonts w:asciiTheme="minorHAnsi" w:eastAsiaTheme="minorEastAsia" w:hAnsiTheme="minorHAnsi" w:cstheme="minorBidi"/>
      <w:sz w:val="22"/>
      <w:szCs w:val="22"/>
    </w:rPr>
  </w:style>
  <w:style w:type="paragraph" w:customStyle="1" w:styleId="C1C3A924A5FA40ECB2E40273360907E5">
    <w:name w:val="C1C3A924A5FA40ECB2E40273360907E5"/>
    <w:rsid w:val="00ED6789"/>
    <w:pPr>
      <w:spacing w:after="160" w:line="259" w:lineRule="auto"/>
    </w:pPr>
    <w:rPr>
      <w:rFonts w:asciiTheme="minorHAnsi" w:eastAsiaTheme="minorEastAsia" w:hAnsiTheme="minorHAnsi" w:cstheme="minorBidi"/>
      <w:sz w:val="22"/>
      <w:szCs w:val="22"/>
    </w:rPr>
  </w:style>
  <w:style w:type="paragraph" w:customStyle="1" w:styleId="B314F674BC444191AC8B4AF1CB7175EB">
    <w:name w:val="B314F674BC444191AC8B4AF1CB7175EB"/>
    <w:rsid w:val="00BA306F"/>
    <w:pPr>
      <w:spacing w:after="160" w:line="259" w:lineRule="auto"/>
    </w:pPr>
    <w:rPr>
      <w:rFonts w:asciiTheme="minorHAnsi" w:eastAsiaTheme="minorEastAsia" w:hAnsiTheme="minorHAnsi" w:cstheme="minorBidi"/>
      <w:sz w:val="22"/>
      <w:szCs w:val="22"/>
    </w:rPr>
  </w:style>
  <w:style w:type="paragraph" w:customStyle="1" w:styleId="FD9D79B0F8D744B3899FBD1556FAAEFF">
    <w:name w:val="FD9D79B0F8D744B3899FBD1556FAAEFF"/>
    <w:rsid w:val="00BA306F"/>
    <w:pPr>
      <w:spacing w:after="160" w:line="259" w:lineRule="auto"/>
    </w:pPr>
    <w:rPr>
      <w:rFonts w:asciiTheme="minorHAnsi" w:eastAsiaTheme="minorEastAsia" w:hAnsiTheme="minorHAnsi" w:cstheme="minorBidi"/>
      <w:sz w:val="22"/>
      <w:szCs w:val="22"/>
    </w:rPr>
  </w:style>
  <w:style w:type="paragraph" w:customStyle="1" w:styleId="F9922E2A3D2B4A19BF6AB13116C77093">
    <w:name w:val="F9922E2A3D2B4A19BF6AB13116C77093"/>
    <w:rsid w:val="00BA306F"/>
    <w:pPr>
      <w:spacing w:after="160" w:line="259" w:lineRule="auto"/>
    </w:pPr>
    <w:rPr>
      <w:rFonts w:asciiTheme="minorHAnsi" w:eastAsiaTheme="minorEastAsia" w:hAnsiTheme="minorHAnsi" w:cstheme="minorBidi"/>
      <w:sz w:val="22"/>
      <w:szCs w:val="22"/>
    </w:rPr>
  </w:style>
  <w:style w:type="paragraph" w:customStyle="1" w:styleId="A7D4789007594CA389F70AEB81D8A0D7">
    <w:name w:val="A7D4789007594CA389F70AEB81D8A0D7"/>
    <w:rsid w:val="00BA306F"/>
    <w:pPr>
      <w:spacing w:after="160" w:line="259" w:lineRule="auto"/>
    </w:pPr>
    <w:rPr>
      <w:rFonts w:asciiTheme="minorHAnsi" w:eastAsiaTheme="minorEastAsia" w:hAnsiTheme="minorHAnsi" w:cstheme="minorBidi"/>
      <w:sz w:val="22"/>
      <w:szCs w:val="22"/>
    </w:rPr>
  </w:style>
  <w:style w:type="paragraph" w:customStyle="1" w:styleId="40956649935C49368E89832CD57F0924">
    <w:name w:val="40956649935C49368E89832CD57F0924"/>
    <w:rsid w:val="00BA306F"/>
    <w:pPr>
      <w:spacing w:after="160" w:line="259" w:lineRule="auto"/>
    </w:pPr>
    <w:rPr>
      <w:rFonts w:asciiTheme="minorHAnsi" w:eastAsiaTheme="minorEastAsia" w:hAnsiTheme="minorHAnsi" w:cstheme="minorBidi"/>
      <w:sz w:val="22"/>
      <w:szCs w:val="22"/>
    </w:rPr>
  </w:style>
  <w:style w:type="paragraph" w:customStyle="1" w:styleId="770FAA72EC204F4DA1BAE5D29D0B310F">
    <w:name w:val="770FAA72EC204F4DA1BAE5D29D0B310F"/>
    <w:rsid w:val="00BA306F"/>
    <w:pPr>
      <w:spacing w:after="160" w:line="259" w:lineRule="auto"/>
    </w:pPr>
    <w:rPr>
      <w:rFonts w:asciiTheme="minorHAnsi" w:eastAsiaTheme="minorEastAsia" w:hAnsiTheme="minorHAnsi" w:cstheme="minorBidi"/>
      <w:sz w:val="22"/>
      <w:szCs w:val="22"/>
    </w:rPr>
  </w:style>
  <w:style w:type="paragraph" w:customStyle="1" w:styleId="8B9E958A4CCE45E995D5ED0CC22706EB">
    <w:name w:val="8B9E958A4CCE45E995D5ED0CC22706EB"/>
    <w:rsid w:val="00BA306F"/>
    <w:pPr>
      <w:spacing w:after="160" w:line="259" w:lineRule="auto"/>
    </w:pPr>
    <w:rPr>
      <w:rFonts w:asciiTheme="minorHAnsi" w:eastAsiaTheme="minorEastAsia" w:hAnsiTheme="minorHAnsi" w:cstheme="minorBidi"/>
      <w:sz w:val="22"/>
      <w:szCs w:val="22"/>
    </w:rPr>
  </w:style>
  <w:style w:type="paragraph" w:customStyle="1" w:styleId="DB559DDF6373476FBB67B238F678D18F">
    <w:name w:val="DB559DDF6373476FBB67B238F678D18F"/>
    <w:rsid w:val="00BA306F"/>
    <w:pPr>
      <w:spacing w:after="160" w:line="259" w:lineRule="auto"/>
    </w:pPr>
    <w:rPr>
      <w:rFonts w:asciiTheme="minorHAnsi" w:eastAsiaTheme="minorEastAsia" w:hAnsiTheme="minorHAnsi" w:cstheme="minorBidi"/>
      <w:sz w:val="22"/>
      <w:szCs w:val="22"/>
    </w:rPr>
  </w:style>
  <w:style w:type="paragraph" w:customStyle="1" w:styleId="CF9CD9CF96034098A5F34DDDF9A17413">
    <w:name w:val="CF9CD9CF96034098A5F34DDDF9A17413"/>
    <w:rsid w:val="00BA306F"/>
    <w:pPr>
      <w:spacing w:after="160" w:line="259" w:lineRule="auto"/>
    </w:pPr>
    <w:rPr>
      <w:rFonts w:asciiTheme="minorHAnsi" w:eastAsiaTheme="minorEastAsia" w:hAnsiTheme="minorHAnsi" w:cstheme="minorBidi"/>
      <w:sz w:val="22"/>
      <w:szCs w:val="22"/>
    </w:rPr>
  </w:style>
  <w:style w:type="paragraph" w:customStyle="1" w:styleId="9F0F4BD5DC774BC2BED91A8596C7D510">
    <w:name w:val="9F0F4BD5DC774BC2BED91A8596C7D510"/>
    <w:rsid w:val="00BA306F"/>
    <w:pPr>
      <w:spacing w:after="160" w:line="259" w:lineRule="auto"/>
    </w:pPr>
    <w:rPr>
      <w:rFonts w:asciiTheme="minorHAnsi" w:eastAsiaTheme="minorEastAsia" w:hAnsiTheme="minorHAnsi" w:cstheme="minorBidi"/>
      <w:sz w:val="22"/>
      <w:szCs w:val="22"/>
    </w:rPr>
  </w:style>
  <w:style w:type="paragraph" w:customStyle="1" w:styleId="3E92649317954DE1A2AE6CC1660A9994">
    <w:name w:val="3E92649317954DE1A2AE6CC1660A9994"/>
    <w:rsid w:val="00BA306F"/>
    <w:pPr>
      <w:spacing w:after="160" w:line="259" w:lineRule="auto"/>
    </w:pPr>
    <w:rPr>
      <w:rFonts w:asciiTheme="minorHAnsi" w:eastAsiaTheme="minorEastAsia" w:hAnsiTheme="minorHAnsi" w:cstheme="minorBidi"/>
      <w:sz w:val="22"/>
      <w:szCs w:val="22"/>
    </w:rPr>
  </w:style>
  <w:style w:type="paragraph" w:customStyle="1" w:styleId="51A26A7C041943F49DAE3F1DD6CE45E8">
    <w:name w:val="51A26A7C041943F49DAE3F1DD6CE45E8"/>
    <w:rsid w:val="00BA306F"/>
    <w:pPr>
      <w:spacing w:after="160" w:line="259" w:lineRule="auto"/>
    </w:pPr>
    <w:rPr>
      <w:rFonts w:asciiTheme="minorHAnsi" w:eastAsiaTheme="minorEastAsia" w:hAnsiTheme="minorHAnsi" w:cstheme="minorBidi"/>
      <w:sz w:val="22"/>
      <w:szCs w:val="22"/>
    </w:rPr>
  </w:style>
  <w:style w:type="paragraph" w:customStyle="1" w:styleId="BB23B21C1A4142BB966E6DC4D97154A6">
    <w:name w:val="BB23B21C1A4142BB966E6DC4D97154A6"/>
    <w:rsid w:val="00BA306F"/>
    <w:pPr>
      <w:spacing w:after="160" w:line="259" w:lineRule="auto"/>
    </w:pPr>
    <w:rPr>
      <w:rFonts w:asciiTheme="minorHAnsi" w:eastAsiaTheme="minorEastAsia" w:hAnsiTheme="minorHAnsi" w:cstheme="minorBidi"/>
      <w:sz w:val="22"/>
      <w:szCs w:val="22"/>
    </w:rPr>
  </w:style>
  <w:style w:type="paragraph" w:customStyle="1" w:styleId="6A01352B4C2148328CDEFA3894D43E5C">
    <w:name w:val="6A01352B4C2148328CDEFA3894D43E5C"/>
    <w:rsid w:val="00BA306F"/>
    <w:pPr>
      <w:spacing w:after="160" w:line="259" w:lineRule="auto"/>
    </w:pPr>
    <w:rPr>
      <w:rFonts w:asciiTheme="minorHAnsi" w:eastAsiaTheme="minorEastAsia" w:hAnsiTheme="minorHAnsi" w:cstheme="minorBidi"/>
      <w:sz w:val="22"/>
      <w:szCs w:val="22"/>
    </w:rPr>
  </w:style>
  <w:style w:type="paragraph" w:customStyle="1" w:styleId="2219BAC7FBB64A909A94AEDA44868C56">
    <w:name w:val="2219BAC7FBB64A909A94AEDA44868C56"/>
    <w:rsid w:val="00BA306F"/>
    <w:pPr>
      <w:spacing w:after="160" w:line="259" w:lineRule="auto"/>
    </w:pPr>
    <w:rPr>
      <w:rFonts w:asciiTheme="minorHAnsi" w:eastAsiaTheme="minorEastAsia" w:hAnsiTheme="minorHAnsi" w:cstheme="minorBidi"/>
      <w:sz w:val="22"/>
      <w:szCs w:val="22"/>
    </w:rPr>
  </w:style>
  <w:style w:type="paragraph" w:customStyle="1" w:styleId="9AB71D7D7EEA4C58A95DE59842CF7A25">
    <w:name w:val="9AB71D7D7EEA4C58A95DE59842CF7A25"/>
    <w:rsid w:val="00BA306F"/>
    <w:pPr>
      <w:spacing w:after="160" w:line="259" w:lineRule="auto"/>
    </w:pPr>
    <w:rPr>
      <w:rFonts w:asciiTheme="minorHAnsi" w:eastAsiaTheme="minorEastAsia" w:hAnsiTheme="minorHAnsi" w:cstheme="minorBidi"/>
      <w:sz w:val="22"/>
      <w:szCs w:val="22"/>
    </w:rPr>
  </w:style>
  <w:style w:type="paragraph" w:customStyle="1" w:styleId="6B5F89E4AC9E4C7FA4A9910E089B2B6B">
    <w:name w:val="6B5F89E4AC9E4C7FA4A9910E089B2B6B"/>
    <w:rsid w:val="00BA306F"/>
    <w:pPr>
      <w:spacing w:after="160" w:line="259" w:lineRule="auto"/>
    </w:pPr>
    <w:rPr>
      <w:rFonts w:asciiTheme="minorHAnsi" w:eastAsiaTheme="minorEastAsia" w:hAnsiTheme="minorHAnsi" w:cstheme="minorBidi"/>
      <w:sz w:val="22"/>
      <w:szCs w:val="22"/>
    </w:rPr>
  </w:style>
  <w:style w:type="paragraph" w:customStyle="1" w:styleId="3E78B4890109473186ADE1C57C721727">
    <w:name w:val="3E78B4890109473186ADE1C57C721727"/>
    <w:rsid w:val="00BA306F"/>
    <w:pPr>
      <w:spacing w:after="160" w:line="259" w:lineRule="auto"/>
    </w:pPr>
    <w:rPr>
      <w:rFonts w:asciiTheme="minorHAnsi" w:eastAsiaTheme="minorEastAsia" w:hAnsiTheme="minorHAnsi" w:cstheme="minorBidi"/>
      <w:sz w:val="22"/>
      <w:szCs w:val="22"/>
    </w:rPr>
  </w:style>
  <w:style w:type="paragraph" w:customStyle="1" w:styleId="E965C355065E4A0F813E1722191C72C0">
    <w:name w:val="E965C355065E4A0F813E1722191C72C0"/>
    <w:rsid w:val="00BA306F"/>
    <w:pPr>
      <w:spacing w:after="160" w:line="259" w:lineRule="auto"/>
    </w:pPr>
    <w:rPr>
      <w:rFonts w:asciiTheme="minorHAnsi" w:eastAsiaTheme="minorEastAsia" w:hAnsiTheme="minorHAnsi" w:cstheme="minorBidi"/>
      <w:sz w:val="22"/>
      <w:szCs w:val="22"/>
    </w:rPr>
  </w:style>
  <w:style w:type="paragraph" w:customStyle="1" w:styleId="9170A06EB6BB4FB3AD2DAC01774E7CF2">
    <w:name w:val="9170A06EB6BB4FB3AD2DAC01774E7CF2"/>
    <w:rsid w:val="00BA306F"/>
    <w:pPr>
      <w:spacing w:after="160" w:line="259" w:lineRule="auto"/>
    </w:pPr>
    <w:rPr>
      <w:rFonts w:asciiTheme="minorHAnsi" w:eastAsiaTheme="minorEastAsia" w:hAnsiTheme="minorHAnsi" w:cstheme="minorBidi"/>
      <w:sz w:val="22"/>
      <w:szCs w:val="22"/>
    </w:rPr>
  </w:style>
  <w:style w:type="paragraph" w:customStyle="1" w:styleId="FCBA82FE34334CDCADF0020AB4C426DD">
    <w:name w:val="FCBA82FE34334CDCADF0020AB4C426DD"/>
    <w:rsid w:val="00BA306F"/>
    <w:pPr>
      <w:spacing w:after="160" w:line="259" w:lineRule="auto"/>
    </w:pPr>
    <w:rPr>
      <w:rFonts w:asciiTheme="minorHAnsi" w:eastAsiaTheme="minorEastAsia" w:hAnsiTheme="minorHAnsi" w:cstheme="minorBidi"/>
      <w:sz w:val="22"/>
      <w:szCs w:val="22"/>
    </w:rPr>
  </w:style>
  <w:style w:type="paragraph" w:customStyle="1" w:styleId="963D233E21D14A3CBDEA5A9CFEDA413D">
    <w:name w:val="963D233E21D14A3CBDEA5A9CFEDA413D"/>
    <w:rsid w:val="00BA306F"/>
    <w:pPr>
      <w:spacing w:after="160" w:line="259" w:lineRule="auto"/>
    </w:pPr>
    <w:rPr>
      <w:rFonts w:asciiTheme="minorHAnsi" w:eastAsiaTheme="minorEastAsia" w:hAnsiTheme="minorHAnsi" w:cstheme="minorBidi"/>
      <w:sz w:val="22"/>
      <w:szCs w:val="22"/>
    </w:rPr>
  </w:style>
  <w:style w:type="paragraph" w:customStyle="1" w:styleId="F1448A1A72464CDE89F90C10B9600C12">
    <w:name w:val="F1448A1A72464CDE89F90C10B9600C12"/>
    <w:rsid w:val="00BA306F"/>
    <w:pPr>
      <w:spacing w:after="160" w:line="259" w:lineRule="auto"/>
    </w:pPr>
    <w:rPr>
      <w:rFonts w:asciiTheme="minorHAnsi" w:eastAsiaTheme="minorEastAsia" w:hAnsiTheme="minorHAnsi" w:cstheme="minorBidi"/>
      <w:sz w:val="22"/>
      <w:szCs w:val="22"/>
    </w:rPr>
  </w:style>
  <w:style w:type="paragraph" w:customStyle="1" w:styleId="708F663E4ACE4871BCC2C0852C6119AB">
    <w:name w:val="708F663E4ACE4871BCC2C0852C6119AB"/>
    <w:rsid w:val="00BA306F"/>
    <w:pPr>
      <w:spacing w:after="160" w:line="259" w:lineRule="auto"/>
    </w:pPr>
    <w:rPr>
      <w:rFonts w:asciiTheme="minorHAnsi" w:eastAsiaTheme="minorEastAsia" w:hAnsiTheme="minorHAnsi" w:cstheme="minorBidi"/>
      <w:sz w:val="22"/>
      <w:szCs w:val="22"/>
    </w:rPr>
  </w:style>
  <w:style w:type="paragraph" w:customStyle="1" w:styleId="DFAC4AD8FA2D4360A0C5A1EBA5C29A6F">
    <w:name w:val="DFAC4AD8FA2D4360A0C5A1EBA5C29A6F"/>
    <w:rsid w:val="00BA306F"/>
    <w:pPr>
      <w:spacing w:after="160" w:line="259" w:lineRule="auto"/>
    </w:pPr>
    <w:rPr>
      <w:rFonts w:asciiTheme="minorHAnsi" w:eastAsiaTheme="minorEastAsia" w:hAnsiTheme="minorHAnsi" w:cstheme="minorBidi"/>
      <w:sz w:val="22"/>
      <w:szCs w:val="22"/>
    </w:rPr>
  </w:style>
  <w:style w:type="paragraph" w:customStyle="1" w:styleId="432330EFA8B74944B2660214B488F362">
    <w:name w:val="432330EFA8B74944B2660214B488F362"/>
    <w:rsid w:val="00BA306F"/>
    <w:pPr>
      <w:spacing w:after="160" w:line="259" w:lineRule="auto"/>
    </w:pPr>
    <w:rPr>
      <w:rFonts w:asciiTheme="minorHAnsi" w:eastAsiaTheme="minorEastAsia" w:hAnsiTheme="minorHAnsi" w:cstheme="minorBidi"/>
      <w:sz w:val="22"/>
      <w:szCs w:val="22"/>
    </w:rPr>
  </w:style>
  <w:style w:type="paragraph" w:customStyle="1" w:styleId="7A7A43833C9B45519F48AA1A449659E4">
    <w:name w:val="7A7A43833C9B45519F48AA1A449659E4"/>
    <w:rsid w:val="00BA306F"/>
    <w:pPr>
      <w:spacing w:after="160" w:line="259" w:lineRule="auto"/>
    </w:pPr>
    <w:rPr>
      <w:rFonts w:asciiTheme="minorHAnsi" w:eastAsiaTheme="minorEastAsia" w:hAnsiTheme="minorHAnsi" w:cstheme="minorBidi"/>
      <w:sz w:val="22"/>
      <w:szCs w:val="22"/>
    </w:rPr>
  </w:style>
  <w:style w:type="paragraph" w:customStyle="1" w:styleId="41BCDCEDA29949B5876EC6F27A00731A">
    <w:name w:val="41BCDCEDA29949B5876EC6F27A00731A"/>
    <w:rsid w:val="00BA306F"/>
    <w:pPr>
      <w:spacing w:after="160" w:line="259" w:lineRule="auto"/>
    </w:pPr>
    <w:rPr>
      <w:rFonts w:asciiTheme="minorHAnsi" w:eastAsiaTheme="minorEastAsia" w:hAnsiTheme="minorHAnsi" w:cstheme="minorBidi"/>
      <w:sz w:val="22"/>
      <w:szCs w:val="22"/>
    </w:rPr>
  </w:style>
  <w:style w:type="paragraph" w:customStyle="1" w:styleId="223DB0CEEA3B4AF080154EA227999735">
    <w:name w:val="223DB0CEEA3B4AF080154EA227999735"/>
    <w:rsid w:val="00BA306F"/>
    <w:pPr>
      <w:spacing w:after="160" w:line="259" w:lineRule="auto"/>
    </w:pPr>
    <w:rPr>
      <w:rFonts w:asciiTheme="minorHAnsi" w:eastAsiaTheme="minorEastAsia" w:hAnsiTheme="minorHAnsi" w:cstheme="minorBidi"/>
      <w:sz w:val="22"/>
      <w:szCs w:val="22"/>
    </w:rPr>
  </w:style>
  <w:style w:type="paragraph" w:customStyle="1" w:styleId="DEECBEA128B848238639B38ED100D128">
    <w:name w:val="DEECBEA128B848238639B38ED100D128"/>
    <w:rsid w:val="00BA306F"/>
    <w:pPr>
      <w:spacing w:after="160" w:line="259" w:lineRule="auto"/>
    </w:pPr>
    <w:rPr>
      <w:rFonts w:asciiTheme="minorHAnsi" w:eastAsiaTheme="minorEastAsia" w:hAnsiTheme="minorHAnsi" w:cstheme="minorBidi"/>
      <w:sz w:val="22"/>
      <w:szCs w:val="22"/>
    </w:rPr>
  </w:style>
  <w:style w:type="paragraph" w:customStyle="1" w:styleId="5F1485234AF34B1F8B17E1D1852E93D4">
    <w:name w:val="5F1485234AF34B1F8B17E1D1852E93D4"/>
    <w:rsid w:val="00BA306F"/>
    <w:pPr>
      <w:spacing w:after="160" w:line="259" w:lineRule="auto"/>
    </w:pPr>
    <w:rPr>
      <w:rFonts w:asciiTheme="minorHAnsi" w:eastAsiaTheme="minorEastAsia" w:hAnsiTheme="minorHAnsi" w:cstheme="minorBidi"/>
      <w:sz w:val="22"/>
      <w:szCs w:val="22"/>
    </w:rPr>
  </w:style>
  <w:style w:type="paragraph" w:customStyle="1" w:styleId="08DF653DCE614369AF87113257EB6B4D">
    <w:name w:val="08DF653DCE614369AF87113257EB6B4D"/>
    <w:rsid w:val="00BA306F"/>
    <w:pPr>
      <w:spacing w:after="160" w:line="259" w:lineRule="auto"/>
    </w:pPr>
    <w:rPr>
      <w:rFonts w:asciiTheme="minorHAnsi" w:eastAsiaTheme="minorEastAsia" w:hAnsiTheme="minorHAnsi" w:cstheme="minorBidi"/>
      <w:sz w:val="22"/>
      <w:szCs w:val="22"/>
    </w:rPr>
  </w:style>
  <w:style w:type="paragraph" w:customStyle="1" w:styleId="AB6E62D0DF654A60A828E6D2D45C21F7">
    <w:name w:val="AB6E62D0DF654A60A828E6D2D45C21F7"/>
    <w:rsid w:val="00BA306F"/>
    <w:pPr>
      <w:spacing w:after="160" w:line="259" w:lineRule="auto"/>
    </w:pPr>
    <w:rPr>
      <w:rFonts w:asciiTheme="minorHAnsi" w:eastAsiaTheme="minorEastAsia" w:hAnsiTheme="minorHAnsi" w:cstheme="minorBidi"/>
      <w:sz w:val="22"/>
      <w:szCs w:val="22"/>
    </w:rPr>
  </w:style>
  <w:style w:type="paragraph" w:customStyle="1" w:styleId="CB4B7FEC72E34BCF9DE72BD89B5E83B2">
    <w:name w:val="CB4B7FEC72E34BCF9DE72BD89B5E83B2"/>
    <w:rsid w:val="00BA306F"/>
    <w:pPr>
      <w:spacing w:after="160" w:line="259" w:lineRule="auto"/>
    </w:pPr>
    <w:rPr>
      <w:rFonts w:asciiTheme="minorHAnsi" w:eastAsiaTheme="minorEastAsia" w:hAnsiTheme="minorHAnsi" w:cstheme="minorBidi"/>
      <w:sz w:val="22"/>
      <w:szCs w:val="22"/>
    </w:rPr>
  </w:style>
  <w:style w:type="paragraph" w:customStyle="1" w:styleId="4E0BFBEFDAB245DA9F7B8352FA34AB3B">
    <w:name w:val="4E0BFBEFDAB245DA9F7B8352FA34AB3B"/>
    <w:rsid w:val="00BA306F"/>
    <w:pPr>
      <w:spacing w:after="160" w:line="259" w:lineRule="auto"/>
    </w:pPr>
    <w:rPr>
      <w:rFonts w:asciiTheme="minorHAnsi" w:eastAsiaTheme="minorEastAsia" w:hAnsiTheme="minorHAnsi" w:cstheme="minorBidi"/>
      <w:sz w:val="22"/>
      <w:szCs w:val="22"/>
    </w:rPr>
  </w:style>
  <w:style w:type="paragraph" w:customStyle="1" w:styleId="B33BCC376D9643AC90B4FA563CB37C20">
    <w:name w:val="B33BCC376D9643AC90B4FA563CB37C20"/>
    <w:rsid w:val="00BA306F"/>
    <w:pPr>
      <w:spacing w:after="160" w:line="259" w:lineRule="auto"/>
    </w:pPr>
    <w:rPr>
      <w:rFonts w:asciiTheme="minorHAnsi" w:eastAsiaTheme="minorEastAsia" w:hAnsiTheme="minorHAnsi" w:cstheme="minorBidi"/>
      <w:sz w:val="22"/>
      <w:szCs w:val="22"/>
    </w:rPr>
  </w:style>
  <w:style w:type="paragraph" w:customStyle="1" w:styleId="113F863483994BC6ABC28C9B80CDCE45">
    <w:name w:val="113F863483994BC6ABC28C9B80CDCE45"/>
    <w:rsid w:val="00BA306F"/>
    <w:pPr>
      <w:spacing w:after="160" w:line="259" w:lineRule="auto"/>
    </w:pPr>
    <w:rPr>
      <w:rFonts w:asciiTheme="minorHAnsi" w:eastAsiaTheme="minorEastAsia" w:hAnsiTheme="minorHAnsi" w:cstheme="minorBidi"/>
      <w:sz w:val="22"/>
      <w:szCs w:val="22"/>
    </w:rPr>
  </w:style>
  <w:style w:type="paragraph" w:customStyle="1" w:styleId="2EBFC9745FF2476D9C8EF9FD290D7C58">
    <w:name w:val="2EBFC9745FF2476D9C8EF9FD290D7C58"/>
    <w:rsid w:val="00BA306F"/>
    <w:pPr>
      <w:spacing w:after="160" w:line="259" w:lineRule="auto"/>
    </w:pPr>
    <w:rPr>
      <w:rFonts w:asciiTheme="minorHAnsi" w:eastAsiaTheme="minorEastAsia" w:hAnsiTheme="minorHAnsi" w:cstheme="minorBidi"/>
      <w:sz w:val="22"/>
      <w:szCs w:val="22"/>
    </w:rPr>
  </w:style>
  <w:style w:type="paragraph" w:customStyle="1" w:styleId="488043C85EBE4D19948BB5BC5B66C5F0">
    <w:name w:val="488043C85EBE4D19948BB5BC5B66C5F0"/>
    <w:rsid w:val="00BA306F"/>
    <w:pPr>
      <w:spacing w:after="160" w:line="259" w:lineRule="auto"/>
    </w:pPr>
    <w:rPr>
      <w:rFonts w:asciiTheme="minorHAnsi" w:eastAsiaTheme="minorEastAsia" w:hAnsiTheme="minorHAnsi" w:cstheme="minorBidi"/>
      <w:sz w:val="22"/>
      <w:szCs w:val="22"/>
    </w:rPr>
  </w:style>
  <w:style w:type="paragraph" w:customStyle="1" w:styleId="9862172624EC44259D4C0409F08FBC1F">
    <w:name w:val="9862172624EC44259D4C0409F08FBC1F"/>
    <w:rsid w:val="00BA306F"/>
    <w:pPr>
      <w:spacing w:after="160" w:line="259" w:lineRule="auto"/>
    </w:pPr>
    <w:rPr>
      <w:rFonts w:asciiTheme="minorHAnsi" w:eastAsiaTheme="minorEastAsia" w:hAnsiTheme="minorHAnsi" w:cstheme="minorBidi"/>
      <w:sz w:val="22"/>
      <w:szCs w:val="22"/>
    </w:rPr>
  </w:style>
  <w:style w:type="paragraph" w:customStyle="1" w:styleId="423470F04E4E47D98271010270278792">
    <w:name w:val="423470F04E4E47D98271010270278792"/>
    <w:rsid w:val="00BA306F"/>
    <w:pPr>
      <w:spacing w:after="160" w:line="259" w:lineRule="auto"/>
    </w:pPr>
    <w:rPr>
      <w:rFonts w:asciiTheme="minorHAnsi" w:eastAsiaTheme="minorEastAsia" w:hAnsiTheme="minorHAnsi" w:cstheme="minorBidi"/>
      <w:sz w:val="22"/>
      <w:szCs w:val="22"/>
    </w:rPr>
  </w:style>
  <w:style w:type="paragraph" w:customStyle="1" w:styleId="2D9D94F965644FF681315A25050DF135">
    <w:name w:val="2D9D94F965644FF681315A25050DF135"/>
    <w:rsid w:val="00BA306F"/>
    <w:pPr>
      <w:spacing w:after="160" w:line="259" w:lineRule="auto"/>
    </w:pPr>
    <w:rPr>
      <w:rFonts w:asciiTheme="minorHAnsi" w:eastAsiaTheme="minorEastAsia" w:hAnsiTheme="minorHAnsi" w:cstheme="minorBidi"/>
      <w:sz w:val="22"/>
      <w:szCs w:val="22"/>
    </w:rPr>
  </w:style>
  <w:style w:type="paragraph" w:customStyle="1" w:styleId="23025D7999C9479C81A0AACA137A1951">
    <w:name w:val="23025D7999C9479C81A0AACA137A1951"/>
    <w:rsid w:val="00BA306F"/>
    <w:pPr>
      <w:spacing w:after="160" w:line="259" w:lineRule="auto"/>
    </w:pPr>
    <w:rPr>
      <w:rFonts w:asciiTheme="minorHAnsi" w:eastAsiaTheme="minorEastAsia" w:hAnsiTheme="minorHAnsi" w:cstheme="minorBidi"/>
      <w:sz w:val="22"/>
      <w:szCs w:val="22"/>
    </w:rPr>
  </w:style>
  <w:style w:type="paragraph" w:customStyle="1" w:styleId="F7E86445582849638FC442B76A5FE9E0">
    <w:name w:val="F7E86445582849638FC442B76A5FE9E0"/>
    <w:rsid w:val="00BA306F"/>
    <w:pPr>
      <w:spacing w:after="160" w:line="259" w:lineRule="auto"/>
    </w:pPr>
    <w:rPr>
      <w:rFonts w:asciiTheme="minorHAnsi" w:eastAsiaTheme="minorEastAsia" w:hAnsiTheme="minorHAnsi" w:cstheme="minorBidi"/>
      <w:sz w:val="22"/>
      <w:szCs w:val="22"/>
    </w:rPr>
  </w:style>
  <w:style w:type="paragraph" w:customStyle="1" w:styleId="6C07EF70F0BA4941B64630206B00E172">
    <w:name w:val="6C07EF70F0BA4941B64630206B00E172"/>
    <w:rsid w:val="00BA306F"/>
    <w:pPr>
      <w:spacing w:after="160" w:line="259" w:lineRule="auto"/>
    </w:pPr>
    <w:rPr>
      <w:rFonts w:asciiTheme="minorHAnsi" w:eastAsiaTheme="minorEastAsia" w:hAnsiTheme="minorHAnsi" w:cstheme="minorBidi"/>
      <w:sz w:val="22"/>
      <w:szCs w:val="22"/>
    </w:rPr>
  </w:style>
  <w:style w:type="paragraph" w:customStyle="1" w:styleId="A034384B42384FCAAE01976ED502DEAB">
    <w:name w:val="A034384B42384FCAAE01976ED502DEAB"/>
    <w:rsid w:val="00BA306F"/>
    <w:pPr>
      <w:spacing w:after="160" w:line="259" w:lineRule="auto"/>
    </w:pPr>
    <w:rPr>
      <w:rFonts w:asciiTheme="minorHAnsi" w:eastAsiaTheme="minorEastAsia" w:hAnsiTheme="minorHAnsi" w:cstheme="minorBidi"/>
      <w:sz w:val="22"/>
      <w:szCs w:val="22"/>
    </w:rPr>
  </w:style>
  <w:style w:type="paragraph" w:customStyle="1" w:styleId="6ACCD071E5334FDB974ABC694C1DEB68">
    <w:name w:val="6ACCD071E5334FDB974ABC694C1DEB68"/>
    <w:rsid w:val="00BA306F"/>
    <w:pPr>
      <w:spacing w:after="160" w:line="259" w:lineRule="auto"/>
    </w:pPr>
    <w:rPr>
      <w:rFonts w:asciiTheme="minorHAnsi" w:eastAsiaTheme="minorEastAsia" w:hAnsiTheme="minorHAnsi" w:cstheme="minorBidi"/>
      <w:sz w:val="22"/>
      <w:szCs w:val="22"/>
    </w:rPr>
  </w:style>
  <w:style w:type="paragraph" w:customStyle="1" w:styleId="377EAAC6CDC34DBAB09D32C0EB72A3F1">
    <w:name w:val="377EAAC6CDC34DBAB09D32C0EB72A3F1"/>
    <w:rsid w:val="00BA306F"/>
    <w:pPr>
      <w:spacing w:after="160" w:line="259" w:lineRule="auto"/>
    </w:pPr>
    <w:rPr>
      <w:rFonts w:asciiTheme="minorHAnsi" w:eastAsiaTheme="minorEastAsia" w:hAnsiTheme="minorHAnsi" w:cstheme="minorBidi"/>
      <w:sz w:val="22"/>
      <w:szCs w:val="22"/>
    </w:rPr>
  </w:style>
  <w:style w:type="paragraph" w:customStyle="1" w:styleId="282AA895F5024A6F85BE11993F6F093C">
    <w:name w:val="282AA895F5024A6F85BE11993F6F093C"/>
    <w:rsid w:val="00BA306F"/>
    <w:pPr>
      <w:spacing w:after="160" w:line="259" w:lineRule="auto"/>
    </w:pPr>
    <w:rPr>
      <w:rFonts w:asciiTheme="minorHAnsi" w:eastAsiaTheme="minorEastAsia" w:hAnsiTheme="minorHAnsi" w:cstheme="minorBidi"/>
      <w:sz w:val="22"/>
      <w:szCs w:val="22"/>
    </w:rPr>
  </w:style>
  <w:style w:type="paragraph" w:customStyle="1" w:styleId="3852841699A34622B94D407E1B8B0F7C">
    <w:name w:val="3852841699A34622B94D407E1B8B0F7C"/>
    <w:rsid w:val="00BA306F"/>
    <w:pPr>
      <w:spacing w:after="160" w:line="259" w:lineRule="auto"/>
    </w:pPr>
    <w:rPr>
      <w:rFonts w:asciiTheme="minorHAnsi" w:eastAsiaTheme="minorEastAsia" w:hAnsiTheme="minorHAnsi" w:cstheme="minorBidi"/>
      <w:sz w:val="22"/>
      <w:szCs w:val="22"/>
    </w:rPr>
  </w:style>
  <w:style w:type="paragraph" w:customStyle="1" w:styleId="662BDCCE8158474199CC0B2BAD653EA9">
    <w:name w:val="662BDCCE8158474199CC0B2BAD653EA9"/>
    <w:rsid w:val="00BA306F"/>
    <w:pPr>
      <w:spacing w:after="160" w:line="259" w:lineRule="auto"/>
    </w:pPr>
    <w:rPr>
      <w:rFonts w:asciiTheme="minorHAnsi" w:eastAsiaTheme="minorEastAsia" w:hAnsiTheme="minorHAnsi" w:cstheme="minorBidi"/>
      <w:sz w:val="22"/>
      <w:szCs w:val="22"/>
    </w:rPr>
  </w:style>
  <w:style w:type="paragraph" w:customStyle="1" w:styleId="55A66430E7A245D99D07E33780D4A1D1">
    <w:name w:val="55A66430E7A245D99D07E33780D4A1D1"/>
    <w:rsid w:val="00BA306F"/>
    <w:pPr>
      <w:spacing w:after="160" w:line="259" w:lineRule="auto"/>
    </w:pPr>
    <w:rPr>
      <w:rFonts w:asciiTheme="minorHAnsi" w:eastAsiaTheme="minorEastAsia" w:hAnsiTheme="minorHAnsi" w:cstheme="minorBidi"/>
      <w:sz w:val="22"/>
      <w:szCs w:val="22"/>
    </w:rPr>
  </w:style>
  <w:style w:type="paragraph" w:customStyle="1" w:styleId="6B359BFDF6E64127826A0197FA671398">
    <w:name w:val="6B359BFDF6E64127826A0197FA671398"/>
    <w:rsid w:val="00BA306F"/>
    <w:pPr>
      <w:spacing w:after="160" w:line="259" w:lineRule="auto"/>
    </w:pPr>
    <w:rPr>
      <w:rFonts w:asciiTheme="minorHAnsi" w:eastAsiaTheme="minorEastAsia" w:hAnsiTheme="minorHAnsi" w:cstheme="minorBidi"/>
      <w:sz w:val="22"/>
      <w:szCs w:val="22"/>
    </w:rPr>
  </w:style>
  <w:style w:type="paragraph" w:customStyle="1" w:styleId="07EEDE62586D4F1B8F1880F947501AD9">
    <w:name w:val="07EEDE62586D4F1B8F1880F947501AD9"/>
    <w:rsid w:val="00BA306F"/>
    <w:pPr>
      <w:spacing w:after="160" w:line="259" w:lineRule="auto"/>
    </w:pPr>
    <w:rPr>
      <w:rFonts w:asciiTheme="minorHAnsi" w:eastAsiaTheme="minorEastAsia" w:hAnsiTheme="minorHAnsi" w:cstheme="minorBidi"/>
      <w:sz w:val="22"/>
      <w:szCs w:val="22"/>
    </w:rPr>
  </w:style>
  <w:style w:type="paragraph" w:customStyle="1" w:styleId="A6A9B43DF7C4408382F3AD0DF2473066">
    <w:name w:val="A6A9B43DF7C4408382F3AD0DF2473066"/>
    <w:rsid w:val="00BA306F"/>
    <w:pPr>
      <w:spacing w:after="160" w:line="259" w:lineRule="auto"/>
    </w:pPr>
    <w:rPr>
      <w:rFonts w:asciiTheme="minorHAnsi" w:eastAsiaTheme="minorEastAsia" w:hAnsiTheme="minorHAnsi" w:cstheme="minorBidi"/>
      <w:sz w:val="22"/>
      <w:szCs w:val="22"/>
    </w:rPr>
  </w:style>
  <w:style w:type="paragraph" w:customStyle="1" w:styleId="CE4800B01B324976AEC64E811D730AA9">
    <w:name w:val="CE4800B01B324976AEC64E811D730AA9"/>
    <w:rsid w:val="00BA306F"/>
    <w:pPr>
      <w:spacing w:after="160" w:line="259" w:lineRule="auto"/>
    </w:pPr>
    <w:rPr>
      <w:rFonts w:asciiTheme="minorHAnsi" w:eastAsiaTheme="minorEastAsia" w:hAnsiTheme="minorHAnsi" w:cstheme="minorBidi"/>
      <w:sz w:val="22"/>
      <w:szCs w:val="22"/>
    </w:rPr>
  </w:style>
  <w:style w:type="paragraph" w:customStyle="1" w:styleId="28248357E3A942CF95EE2E13BF5584C5">
    <w:name w:val="28248357E3A942CF95EE2E13BF5584C5"/>
    <w:rsid w:val="00BA306F"/>
    <w:pPr>
      <w:spacing w:after="160" w:line="259" w:lineRule="auto"/>
    </w:pPr>
    <w:rPr>
      <w:rFonts w:asciiTheme="minorHAnsi" w:eastAsiaTheme="minorEastAsia" w:hAnsiTheme="minorHAnsi" w:cstheme="minorBidi"/>
      <w:sz w:val="22"/>
      <w:szCs w:val="22"/>
    </w:rPr>
  </w:style>
  <w:style w:type="paragraph" w:customStyle="1" w:styleId="B2AEDCBB5FEF46FD85D9E8CCEE9532F2">
    <w:name w:val="B2AEDCBB5FEF46FD85D9E8CCEE9532F2"/>
    <w:rsid w:val="00BA306F"/>
    <w:pPr>
      <w:spacing w:after="160" w:line="259" w:lineRule="auto"/>
    </w:pPr>
    <w:rPr>
      <w:rFonts w:asciiTheme="minorHAnsi" w:eastAsiaTheme="minorEastAsia" w:hAnsiTheme="minorHAnsi" w:cstheme="minorBidi"/>
      <w:sz w:val="22"/>
      <w:szCs w:val="22"/>
    </w:rPr>
  </w:style>
  <w:style w:type="paragraph" w:customStyle="1" w:styleId="9AFAD13DF1574463B9DE83F7415BF49D">
    <w:name w:val="9AFAD13DF1574463B9DE83F7415BF49D"/>
    <w:rsid w:val="00BA306F"/>
    <w:pPr>
      <w:spacing w:after="160" w:line="259" w:lineRule="auto"/>
    </w:pPr>
    <w:rPr>
      <w:rFonts w:asciiTheme="minorHAnsi" w:eastAsiaTheme="minorEastAsia" w:hAnsiTheme="minorHAnsi" w:cstheme="minorBidi"/>
      <w:sz w:val="22"/>
      <w:szCs w:val="22"/>
    </w:rPr>
  </w:style>
  <w:style w:type="paragraph" w:customStyle="1" w:styleId="A0F6CFD886AB4B6683C85EE1072C590D">
    <w:name w:val="A0F6CFD886AB4B6683C85EE1072C590D"/>
    <w:rsid w:val="00BA306F"/>
    <w:pPr>
      <w:spacing w:after="160" w:line="259" w:lineRule="auto"/>
    </w:pPr>
    <w:rPr>
      <w:rFonts w:asciiTheme="minorHAnsi" w:eastAsiaTheme="minorEastAsia" w:hAnsiTheme="minorHAnsi" w:cstheme="minorBidi"/>
      <w:sz w:val="22"/>
      <w:szCs w:val="22"/>
    </w:rPr>
  </w:style>
  <w:style w:type="paragraph" w:customStyle="1" w:styleId="CD7171251A154FB291CB18212898D8D7">
    <w:name w:val="CD7171251A154FB291CB18212898D8D7"/>
    <w:rsid w:val="00BA306F"/>
    <w:pPr>
      <w:spacing w:after="160" w:line="259" w:lineRule="auto"/>
    </w:pPr>
    <w:rPr>
      <w:rFonts w:asciiTheme="minorHAnsi" w:eastAsiaTheme="minorEastAsia" w:hAnsiTheme="minorHAnsi" w:cstheme="minorBidi"/>
      <w:sz w:val="22"/>
      <w:szCs w:val="22"/>
    </w:rPr>
  </w:style>
  <w:style w:type="paragraph" w:customStyle="1" w:styleId="3DEF8160C4464396A1327E9B52294D61">
    <w:name w:val="3DEF8160C4464396A1327E9B52294D61"/>
    <w:rsid w:val="00BA306F"/>
    <w:pPr>
      <w:spacing w:after="160" w:line="259" w:lineRule="auto"/>
    </w:pPr>
    <w:rPr>
      <w:rFonts w:asciiTheme="minorHAnsi" w:eastAsiaTheme="minorEastAsia" w:hAnsiTheme="minorHAnsi" w:cstheme="minorBidi"/>
      <w:sz w:val="22"/>
      <w:szCs w:val="22"/>
    </w:rPr>
  </w:style>
  <w:style w:type="paragraph" w:customStyle="1" w:styleId="B83CA565D86B4ED5BB3B6F723525D63B">
    <w:name w:val="B83CA565D86B4ED5BB3B6F723525D63B"/>
    <w:rsid w:val="00BA306F"/>
    <w:pPr>
      <w:spacing w:after="160" w:line="259" w:lineRule="auto"/>
    </w:pPr>
    <w:rPr>
      <w:rFonts w:asciiTheme="minorHAnsi" w:eastAsiaTheme="minorEastAsia" w:hAnsiTheme="minorHAnsi" w:cstheme="minorBidi"/>
      <w:sz w:val="22"/>
      <w:szCs w:val="22"/>
    </w:rPr>
  </w:style>
  <w:style w:type="paragraph" w:customStyle="1" w:styleId="663113ED93CB4530995EC0CDC2A9ED51">
    <w:name w:val="663113ED93CB4530995EC0CDC2A9ED51"/>
    <w:rsid w:val="00BA306F"/>
    <w:pPr>
      <w:spacing w:after="160" w:line="259" w:lineRule="auto"/>
    </w:pPr>
    <w:rPr>
      <w:rFonts w:asciiTheme="minorHAnsi" w:eastAsiaTheme="minorEastAsia" w:hAnsiTheme="minorHAnsi" w:cstheme="minorBidi"/>
      <w:sz w:val="22"/>
      <w:szCs w:val="22"/>
    </w:rPr>
  </w:style>
  <w:style w:type="paragraph" w:customStyle="1" w:styleId="B906710201BE4D25A479E686AC189EA9">
    <w:name w:val="B906710201BE4D25A479E686AC189EA9"/>
    <w:rsid w:val="00BA306F"/>
    <w:pPr>
      <w:spacing w:after="160" w:line="259" w:lineRule="auto"/>
    </w:pPr>
    <w:rPr>
      <w:rFonts w:asciiTheme="minorHAnsi" w:eastAsiaTheme="minorEastAsia" w:hAnsiTheme="minorHAnsi" w:cstheme="minorBidi"/>
      <w:sz w:val="22"/>
      <w:szCs w:val="22"/>
    </w:rPr>
  </w:style>
  <w:style w:type="paragraph" w:customStyle="1" w:styleId="2C68AD7B4C6F4976A1E4CF4F970D23AF">
    <w:name w:val="2C68AD7B4C6F4976A1E4CF4F970D23AF"/>
    <w:rsid w:val="00BA306F"/>
    <w:pPr>
      <w:spacing w:after="160" w:line="259" w:lineRule="auto"/>
    </w:pPr>
    <w:rPr>
      <w:rFonts w:asciiTheme="minorHAnsi" w:eastAsiaTheme="minorEastAsia" w:hAnsiTheme="minorHAnsi" w:cstheme="minorBidi"/>
      <w:sz w:val="22"/>
      <w:szCs w:val="22"/>
    </w:rPr>
  </w:style>
  <w:style w:type="paragraph" w:customStyle="1" w:styleId="7A75DB7DA54B4092B2641471C505FCDB">
    <w:name w:val="7A75DB7DA54B4092B2641471C505FCDB"/>
    <w:rsid w:val="00BA306F"/>
    <w:pPr>
      <w:spacing w:after="160" w:line="259" w:lineRule="auto"/>
    </w:pPr>
    <w:rPr>
      <w:rFonts w:asciiTheme="minorHAnsi" w:eastAsiaTheme="minorEastAsia" w:hAnsiTheme="minorHAnsi" w:cstheme="minorBidi"/>
      <w:sz w:val="22"/>
      <w:szCs w:val="22"/>
    </w:rPr>
  </w:style>
  <w:style w:type="paragraph" w:customStyle="1" w:styleId="D8FBAF4841754B9B9562836A89DCDEC3">
    <w:name w:val="D8FBAF4841754B9B9562836A89DCDEC3"/>
    <w:rsid w:val="00BA306F"/>
    <w:pPr>
      <w:spacing w:after="160" w:line="259" w:lineRule="auto"/>
    </w:pPr>
    <w:rPr>
      <w:rFonts w:asciiTheme="minorHAnsi" w:eastAsiaTheme="minorEastAsia" w:hAnsiTheme="minorHAnsi" w:cstheme="minorBidi"/>
      <w:sz w:val="22"/>
      <w:szCs w:val="22"/>
    </w:rPr>
  </w:style>
  <w:style w:type="paragraph" w:customStyle="1" w:styleId="A5A69ACC38A740709DC582A8FE4C6C56">
    <w:name w:val="A5A69ACC38A740709DC582A8FE4C6C56"/>
    <w:rsid w:val="00BA306F"/>
    <w:pPr>
      <w:spacing w:after="160" w:line="259" w:lineRule="auto"/>
    </w:pPr>
    <w:rPr>
      <w:rFonts w:asciiTheme="minorHAnsi" w:eastAsiaTheme="minorEastAsia" w:hAnsiTheme="minorHAnsi" w:cstheme="minorBidi"/>
      <w:sz w:val="22"/>
      <w:szCs w:val="22"/>
    </w:rPr>
  </w:style>
  <w:style w:type="paragraph" w:customStyle="1" w:styleId="FA6247F0E5CE42AABC17C9B323DBEEDB">
    <w:name w:val="FA6247F0E5CE42AABC17C9B323DBEEDB"/>
    <w:rsid w:val="00BA306F"/>
    <w:pPr>
      <w:spacing w:after="160" w:line="259" w:lineRule="auto"/>
    </w:pPr>
    <w:rPr>
      <w:rFonts w:asciiTheme="minorHAnsi" w:eastAsiaTheme="minorEastAsia" w:hAnsiTheme="minorHAnsi" w:cstheme="minorBidi"/>
      <w:sz w:val="22"/>
      <w:szCs w:val="22"/>
    </w:rPr>
  </w:style>
  <w:style w:type="paragraph" w:customStyle="1" w:styleId="CC5C122102CA47A8ACFC62DB1995289E">
    <w:name w:val="CC5C122102CA47A8ACFC62DB1995289E"/>
    <w:rsid w:val="00BA306F"/>
    <w:pPr>
      <w:spacing w:after="160" w:line="259" w:lineRule="auto"/>
    </w:pPr>
    <w:rPr>
      <w:rFonts w:asciiTheme="minorHAnsi" w:eastAsiaTheme="minorEastAsia" w:hAnsiTheme="minorHAnsi" w:cstheme="minorBidi"/>
      <w:sz w:val="22"/>
      <w:szCs w:val="22"/>
    </w:rPr>
  </w:style>
  <w:style w:type="paragraph" w:customStyle="1" w:styleId="185DB7D132FD4E02A65FC08CC72A6EC1">
    <w:name w:val="185DB7D132FD4E02A65FC08CC72A6EC1"/>
    <w:rsid w:val="00BA306F"/>
    <w:pPr>
      <w:spacing w:after="160" w:line="259" w:lineRule="auto"/>
    </w:pPr>
    <w:rPr>
      <w:rFonts w:asciiTheme="minorHAnsi" w:eastAsiaTheme="minorEastAsia" w:hAnsiTheme="minorHAnsi" w:cstheme="minorBidi"/>
      <w:sz w:val="22"/>
      <w:szCs w:val="22"/>
    </w:rPr>
  </w:style>
  <w:style w:type="paragraph" w:customStyle="1" w:styleId="087DED5BA88548629CFB6DC7DC9CA276">
    <w:name w:val="087DED5BA88548629CFB6DC7DC9CA276"/>
    <w:rsid w:val="00BA306F"/>
    <w:pPr>
      <w:spacing w:after="160" w:line="259" w:lineRule="auto"/>
    </w:pPr>
    <w:rPr>
      <w:rFonts w:asciiTheme="minorHAnsi" w:eastAsiaTheme="minorEastAsia" w:hAnsiTheme="minorHAnsi" w:cstheme="minorBidi"/>
      <w:sz w:val="22"/>
      <w:szCs w:val="22"/>
    </w:rPr>
  </w:style>
  <w:style w:type="paragraph" w:customStyle="1" w:styleId="5AC240E68BAD42F79F8B3457DE2C27F1">
    <w:name w:val="5AC240E68BAD42F79F8B3457DE2C27F1"/>
    <w:rsid w:val="00BA306F"/>
    <w:pPr>
      <w:spacing w:after="160" w:line="259" w:lineRule="auto"/>
    </w:pPr>
    <w:rPr>
      <w:rFonts w:asciiTheme="minorHAnsi" w:eastAsiaTheme="minorEastAsia" w:hAnsiTheme="minorHAnsi" w:cstheme="minorBidi"/>
      <w:sz w:val="22"/>
      <w:szCs w:val="22"/>
    </w:rPr>
  </w:style>
  <w:style w:type="paragraph" w:customStyle="1" w:styleId="87153FDAC7D843F4B1C0FA1F06CE5EF7">
    <w:name w:val="87153FDAC7D843F4B1C0FA1F06CE5EF7"/>
    <w:rsid w:val="00BA306F"/>
    <w:pPr>
      <w:spacing w:after="160" w:line="259" w:lineRule="auto"/>
    </w:pPr>
    <w:rPr>
      <w:rFonts w:asciiTheme="minorHAnsi" w:eastAsiaTheme="minorEastAsia" w:hAnsiTheme="minorHAnsi" w:cstheme="minorBidi"/>
      <w:sz w:val="22"/>
      <w:szCs w:val="22"/>
    </w:rPr>
  </w:style>
  <w:style w:type="paragraph" w:customStyle="1" w:styleId="E3143AB210BE4EB7B3678734D9E5F56A">
    <w:name w:val="E3143AB210BE4EB7B3678734D9E5F56A"/>
    <w:rsid w:val="00BA306F"/>
    <w:pPr>
      <w:spacing w:after="160" w:line="259" w:lineRule="auto"/>
    </w:pPr>
    <w:rPr>
      <w:rFonts w:asciiTheme="minorHAnsi" w:eastAsiaTheme="minorEastAsia" w:hAnsiTheme="minorHAnsi" w:cstheme="minorBidi"/>
      <w:sz w:val="22"/>
      <w:szCs w:val="22"/>
    </w:rPr>
  </w:style>
  <w:style w:type="paragraph" w:customStyle="1" w:styleId="3E7A49AA3C0145E995BC98F545567B89">
    <w:name w:val="3E7A49AA3C0145E995BC98F545567B89"/>
    <w:rsid w:val="00BA306F"/>
    <w:pPr>
      <w:spacing w:after="160" w:line="259" w:lineRule="auto"/>
    </w:pPr>
    <w:rPr>
      <w:rFonts w:asciiTheme="minorHAnsi" w:eastAsiaTheme="minorEastAsia" w:hAnsiTheme="minorHAnsi" w:cstheme="minorBidi"/>
      <w:sz w:val="22"/>
      <w:szCs w:val="22"/>
    </w:rPr>
  </w:style>
  <w:style w:type="paragraph" w:customStyle="1" w:styleId="B7163C16EF8C45709C947A50671E4EE9">
    <w:name w:val="B7163C16EF8C45709C947A50671E4EE9"/>
    <w:rsid w:val="00BA306F"/>
    <w:pPr>
      <w:spacing w:after="160" w:line="259" w:lineRule="auto"/>
    </w:pPr>
    <w:rPr>
      <w:rFonts w:asciiTheme="minorHAnsi" w:eastAsiaTheme="minorEastAsia" w:hAnsiTheme="minorHAnsi" w:cstheme="minorBidi"/>
      <w:sz w:val="22"/>
      <w:szCs w:val="22"/>
    </w:rPr>
  </w:style>
  <w:style w:type="paragraph" w:customStyle="1" w:styleId="B8F29526745F47649FF18A952A122B7B">
    <w:name w:val="B8F29526745F47649FF18A952A122B7B"/>
    <w:rsid w:val="00BA306F"/>
    <w:pPr>
      <w:spacing w:after="160" w:line="259" w:lineRule="auto"/>
    </w:pPr>
    <w:rPr>
      <w:rFonts w:asciiTheme="minorHAnsi" w:eastAsiaTheme="minorEastAsia" w:hAnsiTheme="minorHAnsi" w:cstheme="minorBidi"/>
      <w:sz w:val="22"/>
      <w:szCs w:val="22"/>
    </w:rPr>
  </w:style>
  <w:style w:type="paragraph" w:customStyle="1" w:styleId="4C8A786D94E047598E7408F58908C730">
    <w:name w:val="4C8A786D94E047598E7408F58908C730"/>
    <w:rsid w:val="00BA306F"/>
    <w:pPr>
      <w:spacing w:after="160" w:line="259" w:lineRule="auto"/>
    </w:pPr>
    <w:rPr>
      <w:rFonts w:asciiTheme="minorHAnsi" w:eastAsiaTheme="minorEastAsia" w:hAnsiTheme="minorHAnsi" w:cstheme="minorBidi"/>
      <w:sz w:val="22"/>
      <w:szCs w:val="22"/>
    </w:rPr>
  </w:style>
  <w:style w:type="paragraph" w:customStyle="1" w:styleId="0525B6271E4440B3A1D9E0D9E455D67F">
    <w:name w:val="0525B6271E4440B3A1D9E0D9E455D67F"/>
    <w:rsid w:val="00BA306F"/>
    <w:pPr>
      <w:spacing w:after="160" w:line="259" w:lineRule="auto"/>
    </w:pPr>
    <w:rPr>
      <w:rFonts w:asciiTheme="minorHAnsi" w:eastAsiaTheme="minorEastAsia" w:hAnsiTheme="minorHAnsi" w:cstheme="minorBidi"/>
      <w:sz w:val="22"/>
      <w:szCs w:val="22"/>
    </w:rPr>
  </w:style>
  <w:style w:type="paragraph" w:customStyle="1" w:styleId="01B08477566C40BABF04F1664509A98C">
    <w:name w:val="01B08477566C40BABF04F1664509A98C"/>
    <w:rsid w:val="00BA306F"/>
    <w:pPr>
      <w:spacing w:after="160" w:line="259" w:lineRule="auto"/>
    </w:pPr>
    <w:rPr>
      <w:rFonts w:asciiTheme="minorHAnsi" w:eastAsiaTheme="minorEastAsia" w:hAnsiTheme="minorHAnsi" w:cstheme="minorBidi"/>
      <w:sz w:val="22"/>
      <w:szCs w:val="22"/>
    </w:rPr>
  </w:style>
  <w:style w:type="paragraph" w:customStyle="1" w:styleId="4D45C5C091DE4B45B953073EFFCDB220">
    <w:name w:val="4D45C5C091DE4B45B953073EFFCDB220"/>
    <w:rsid w:val="00BA306F"/>
    <w:pPr>
      <w:spacing w:after="160" w:line="259" w:lineRule="auto"/>
    </w:pPr>
    <w:rPr>
      <w:rFonts w:asciiTheme="minorHAnsi" w:eastAsiaTheme="minorEastAsia" w:hAnsiTheme="minorHAnsi" w:cstheme="minorBidi"/>
      <w:sz w:val="22"/>
      <w:szCs w:val="22"/>
    </w:rPr>
  </w:style>
  <w:style w:type="paragraph" w:customStyle="1" w:styleId="4873D6504AEB475B8F9B4D0632D61911">
    <w:name w:val="4873D6504AEB475B8F9B4D0632D61911"/>
    <w:rsid w:val="00BA306F"/>
    <w:pPr>
      <w:spacing w:after="160" w:line="259" w:lineRule="auto"/>
    </w:pPr>
    <w:rPr>
      <w:rFonts w:asciiTheme="minorHAnsi" w:eastAsiaTheme="minorEastAsia" w:hAnsiTheme="minorHAnsi" w:cstheme="minorBidi"/>
      <w:sz w:val="22"/>
      <w:szCs w:val="22"/>
    </w:rPr>
  </w:style>
  <w:style w:type="paragraph" w:customStyle="1" w:styleId="1DD3E20074A2492EBE95B77F95A289DE">
    <w:name w:val="1DD3E20074A2492EBE95B77F95A289DE"/>
    <w:rsid w:val="00BA306F"/>
    <w:pPr>
      <w:spacing w:after="160" w:line="259" w:lineRule="auto"/>
    </w:pPr>
    <w:rPr>
      <w:rFonts w:asciiTheme="minorHAnsi" w:eastAsiaTheme="minorEastAsia" w:hAnsiTheme="minorHAnsi" w:cstheme="minorBidi"/>
      <w:sz w:val="22"/>
      <w:szCs w:val="22"/>
    </w:rPr>
  </w:style>
  <w:style w:type="paragraph" w:customStyle="1" w:styleId="E379C492831B4625AAA0A891B5F5FF07">
    <w:name w:val="E379C492831B4625AAA0A891B5F5FF07"/>
    <w:rsid w:val="00BA306F"/>
    <w:pPr>
      <w:spacing w:after="160" w:line="259" w:lineRule="auto"/>
    </w:pPr>
    <w:rPr>
      <w:rFonts w:asciiTheme="minorHAnsi" w:eastAsiaTheme="minorEastAsia" w:hAnsiTheme="minorHAnsi" w:cstheme="minorBidi"/>
      <w:sz w:val="22"/>
      <w:szCs w:val="22"/>
    </w:rPr>
  </w:style>
  <w:style w:type="paragraph" w:customStyle="1" w:styleId="CF03F05805BB4CE896DA15E7E8F13BEA">
    <w:name w:val="CF03F05805BB4CE896DA15E7E8F13BEA"/>
    <w:rsid w:val="00BA306F"/>
    <w:pPr>
      <w:spacing w:after="160" w:line="259" w:lineRule="auto"/>
    </w:pPr>
    <w:rPr>
      <w:rFonts w:asciiTheme="minorHAnsi" w:eastAsiaTheme="minorEastAsia" w:hAnsiTheme="minorHAnsi" w:cstheme="minorBidi"/>
      <w:sz w:val="22"/>
      <w:szCs w:val="22"/>
    </w:rPr>
  </w:style>
  <w:style w:type="paragraph" w:customStyle="1" w:styleId="2640F75E766F45FEAE4380E830B2C4A6">
    <w:name w:val="2640F75E766F45FEAE4380E830B2C4A6"/>
    <w:rsid w:val="00BA306F"/>
    <w:pPr>
      <w:spacing w:after="160" w:line="259" w:lineRule="auto"/>
    </w:pPr>
    <w:rPr>
      <w:rFonts w:asciiTheme="minorHAnsi" w:eastAsiaTheme="minorEastAsia" w:hAnsiTheme="minorHAnsi" w:cstheme="minorBidi"/>
      <w:sz w:val="22"/>
      <w:szCs w:val="22"/>
    </w:rPr>
  </w:style>
  <w:style w:type="paragraph" w:customStyle="1" w:styleId="A0D287F036E946C3862C6FA041205F08">
    <w:name w:val="A0D287F036E946C3862C6FA041205F08"/>
    <w:rsid w:val="00BA306F"/>
    <w:pPr>
      <w:spacing w:after="160" w:line="259" w:lineRule="auto"/>
    </w:pPr>
    <w:rPr>
      <w:rFonts w:asciiTheme="minorHAnsi" w:eastAsiaTheme="minorEastAsia" w:hAnsiTheme="minorHAnsi" w:cstheme="minorBidi"/>
      <w:sz w:val="22"/>
      <w:szCs w:val="22"/>
    </w:rPr>
  </w:style>
  <w:style w:type="paragraph" w:customStyle="1" w:styleId="B4DD4478D71643FE83623317E0FFEAD6">
    <w:name w:val="B4DD4478D71643FE83623317E0FFEAD6"/>
    <w:rsid w:val="00BA306F"/>
    <w:pPr>
      <w:spacing w:after="160" w:line="259" w:lineRule="auto"/>
    </w:pPr>
    <w:rPr>
      <w:rFonts w:asciiTheme="minorHAnsi" w:eastAsiaTheme="minorEastAsia" w:hAnsiTheme="minorHAnsi" w:cstheme="minorBidi"/>
      <w:sz w:val="22"/>
      <w:szCs w:val="22"/>
    </w:rPr>
  </w:style>
  <w:style w:type="paragraph" w:customStyle="1" w:styleId="B429F2FF94A44EF4BBED4C571DC7A5A8">
    <w:name w:val="B429F2FF94A44EF4BBED4C571DC7A5A8"/>
    <w:rsid w:val="00BA306F"/>
    <w:pPr>
      <w:spacing w:after="160" w:line="259" w:lineRule="auto"/>
    </w:pPr>
    <w:rPr>
      <w:rFonts w:asciiTheme="minorHAnsi" w:eastAsiaTheme="minorEastAsia" w:hAnsiTheme="minorHAnsi" w:cstheme="minorBidi"/>
      <w:sz w:val="22"/>
      <w:szCs w:val="22"/>
    </w:rPr>
  </w:style>
  <w:style w:type="paragraph" w:customStyle="1" w:styleId="A7EA73E0030249A4B9474E165C00EC1F">
    <w:name w:val="A7EA73E0030249A4B9474E165C00EC1F"/>
    <w:rsid w:val="00BA306F"/>
    <w:pPr>
      <w:spacing w:after="160" w:line="259" w:lineRule="auto"/>
    </w:pPr>
    <w:rPr>
      <w:rFonts w:asciiTheme="minorHAnsi" w:eastAsiaTheme="minorEastAsia" w:hAnsiTheme="minorHAnsi" w:cstheme="minorBidi"/>
      <w:sz w:val="22"/>
      <w:szCs w:val="22"/>
    </w:rPr>
  </w:style>
  <w:style w:type="paragraph" w:customStyle="1" w:styleId="8481D3BE927A437FA17EA1FEE6C0E557">
    <w:name w:val="8481D3BE927A437FA17EA1FEE6C0E557"/>
    <w:rsid w:val="00BA306F"/>
    <w:pPr>
      <w:spacing w:after="160" w:line="259" w:lineRule="auto"/>
    </w:pPr>
    <w:rPr>
      <w:rFonts w:asciiTheme="minorHAnsi" w:eastAsiaTheme="minorEastAsia" w:hAnsiTheme="minorHAnsi" w:cstheme="minorBidi"/>
      <w:sz w:val="22"/>
      <w:szCs w:val="22"/>
    </w:rPr>
  </w:style>
  <w:style w:type="paragraph" w:customStyle="1" w:styleId="9DECBB4495C84ACFA17B9E57429BDFD4">
    <w:name w:val="9DECBB4495C84ACFA17B9E57429BDFD4"/>
    <w:rsid w:val="00BA306F"/>
    <w:pPr>
      <w:spacing w:after="160" w:line="259" w:lineRule="auto"/>
    </w:pPr>
    <w:rPr>
      <w:rFonts w:asciiTheme="minorHAnsi" w:eastAsiaTheme="minorEastAsia" w:hAnsiTheme="minorHAnsi" w:cstheme="minorBidi"/>
      <w:sz w:val="22"/>
      <w:szCs w:val="22"/>
    </w:rPr>
  </w:style>
  <w:style w:type="paragraph" w:customStyle="1" w:styleId="AC49AE2F6E3A4A5398296C84928ADEBE">
    <w:name w:val="AC49AE2F6E3A4A5398296C84928ADEBE"/>
    <w:rsid w:val="00BA306F"/>
    <w:pPr>
      <w:spacing w:after="160" w:line="259" w:lineRule="auto"/>
    </w:pPr>
    <w:rPr>
      <w:rFonts w:asciiTheme="minorHAnsi" w:eastAsiaTheme="minorEastAsia" w:hAnsiTheme="minorHAnsi" w:cstheme="minorBidi"/>
      <w:sz w:val="22"/>
      <w:szCs w:val="22"/>
    </w:rPr>
  </w:style>
  <w:style w:type="paragraph" w:customStyle="1" w:styleId="210D72A42B574DBDBCAEC035612E971F">
    <w:name w:val="210D72A42B574DBDBCAEC035612E971F"/>
    <w:rsid w:val="00BA306F"/>
    <w:pPr>
      <w:spacing w:after="160" w:line="259" w:lineRule="auto"/>
    </w:pPr>
    <w:rPr>
      <w:rFonts w:asciiTheme="minorHAnsi" w:eastAsiaTheme="minorEastAsia" w:hAnsiTheme="minorHAnsi" w:cstheme="minorBidi"/>
      <w:sz w:val="22"/>
      <w:szCs w:val="22"/>
    </w:rPr>
  </w:style>
  <w:style w:type="paragraph" w:customStyle="1" w:styleId="2941AEB5FF2F433FB867C711CEF8C2F3">
    <w:name w:val="2941AEB5FF2F433FB867C711CEF8C2F3"/>
    <w:rsid w:val="00BA306F"/>
    <w:pPr>
      <w:spacing w:after="160" w:line="259" w:lineRule="auto"/>
    </w:pPr>
    <w:rPr>
      <w:rFonts w:asciiTheme="minorHAnsi" w:eastAsiaTheme="minorEastAsia" w:hAnsiTheme="minorHAnsi" w:cstheme="minorBidi"/>
      <w:sz w:val="22"/>
      <w:szCs w:val="22"/>
    </w:rPr>
  </w:style>
  <w:style w:type="paragraph" w:customStyle="1" w:styleId="930FD114E3DF40DBAB4DDC11D1CB83B3">
    <w:name w:val="930FD114E3DF40DBAB4DDC11D1CB83B3"/>
    <w:rsid w:val="00BA306F"/>
    <w:pPr>
      <w:spacing w:after="160" w:line="259" w:lineRule="auto"/>
    </w:pPr>
    <w:rPr>
      <w:rFonts w:asciiTheme="minorHAnsi" w:eastAsiaTheme="minorEastAsia" w:hAnsiTheme="minorHAnsi" w:cstheme="minorBidi"/>
      <w:sz w:val="22"/>
      <w:szCs w:val="22"/>
    </w:rPr>
  </w:style>
  <w:style w:type="paragraph" w:customStyle="1" w:styleId="1CBAFC3D0CF945A3A718DD25170F24E9">
    <w:name w:val="1CBAFC3D0CF945A3A718DD25170F24E9"/>
    <w:rsid w:val="00BA306F"/>
    <w:pPr>
      <w:spacing w:after="160" w:line="259" w:lineRule="auto"/>
    </w:pPr>
    <w:rPr>
      <w:rFonts w:asciiTheme="minorHAnsi" w:eastAsiaTheme="minorEastAsia" w:hAnsiTheme="minorHAnsi" w:cstheme="minorBidi"/>
      <w:sz w:val="22"/>
      <w:szCs w:val="22"/>
    </w:rPr>
  </w:style>
  <w:style w:type="paragraph" w:customStyle="1" w:styleId="00A8618545CC45DF8573115D11000234">
    <w:name w:val="00A8618545CC45DF8573115D11000234"/>
    <w:rsid w:val="00BA306F"/>
    <w:pPr>
      <w:spacing w:after="160" w:line="259" w:lineRule="auto"/>
    </w:pPr>
    <w:rPr>
      <w:rFonts w:asciiTheme="minorHAnsi" w:eastAsiaTheme="minorEastAsia" w:hAnsiTheme="minorHAnsi" w:cstheme="minorBidi"/>
      <w:sz w:val="22"/>
      <w:szCs w:val="22"/>
    </w:rPr>
  </w:style>
  <w:style w:type="paragraph" w:customStyle="1" w:styleId="3176A27DE3784795A6B7CECF99CD80CB">
    <w:name w:val="3176A27DE3784795A6B7CECF99CD80CB"/>
    <w:rsid w:val="00BA306F"/>
    <w:pPr>
      <w:spacing w:after="160" w:line="259" w:lineRule="auto"/>
    </w:pPr>
    <w:rPr>
      <w:rFonts w:asciiTheme="minorHAnsi" w:eastAsiaTheme="minorEastAsia" w:hAnsiTheme="minorHAnsi" w:cstheme="minorBidi"/>
      <w:sz w:val="22"/>
      <w:szCs w:val="22"/>
    </w:rPr>
  </w:style>
  <w:style w:type="paragraph" w:customStyle="1" w:styleId="6B57FE5AF2C34A02825E6D56114D5F7A">
    <w:name w:val="6B57FE5AF2C34A02825E6D56114D5F7A"/>
    <w:rsid w:val="00BA306F"/>
    <w:pPr>
      <w:spacing w:after="160" w:line="259" w:lineRule="auto"/>
    </w:pPr>
    <w:rPr>
      <w:rFonts w:asciiTheme="minorHAnsi" w:eastAsiaTheme="minorEastAsia" w:hAnsiTheme="minorHAnsi" w:cstheme="minorBidi"/>
      <w:sz w:val="22"/>
      <w:szCs w:val="22"/>
    </w:rPr>
  </w:style>
  <w:style w:type="paragraph" w:customStyle="1" w:styleId="365CC605ADC94D4FA4BDB1CB3C6BCED4">
    <w:name w:val="365CC605ADC94D4FA4BDB1CB3C6BCED4"/>
    <w:rsid w:val="00BA306F"/>
    <w:pPr>
      <w:spacing w:after="160" w:line="259" w:lineRule="auto"/>
    </w:pPr>
    <w:rPr>
      <w:rFonts w:asciiTheme="minorHAnsi" w:eastAsiaTheme="minorEastAsia" w:hAnsiTheme="minorHAnsi" w:cstheme="minorBidi"/>
      <w:sz w:val="22"/>
      <w:szCs w:val="22"/>
    </w:rPr>
  </w:style>
  <w:style w:type="paragraph" w:customStyle="1" w:styleId="0E2A2514FCAA46FE8290592492F60E06">
    <w:name w:val="0E2A2514FCAA46FE8290592492F60E06"/>
    <w:rsid w:val="00BA306F"/>
    <w:pPr>
      <w:spacing w:after="160" w:line="259" w:lineRule="auto"/>
    </w:pPr>
    <w:rPr>
      <w:rFonts w:asciiTheme="minorHAnsi" w:eastAsiaTheme="minorEastAsia" w:hAnsiTheme="minorHAnsi" w:cstheme="minorBidi"/>
      <w:sz w:val="22"/>
      <w:szCs w:val="22"/>
    </w:rPr>
  </w:style>
  <w:style w:type="paragraph" w:customStyle="1" w:styleId="5884F84A03CD43FD8C9682B6882E394E">
    <w:name w:val="5884F84A03CD43FD8C9682B6882E394E"/>
    <w:rsid w:val="00BA306F"/>
    <w:pPr>
      <w:spacing w:after="160" w:line="259" w:lineRule="auto"/>
    </w:pPr>
    <w:rPr>
      <w:rFonts w:asciiTheme="minorHAnsi" w:eastAsiaTheme="minorEastAsia" w:hAnsiTheme="minorHAnsi" w:cstheme="minorBidi"/>
      <w:sz w:val="22"/>
      <w:szCs w:val="22"/>
    </w:rPr>
  </w:style>
  <w:style w:type="paragraph" w:customStyle="1" w:styleId="0D22A21F038447BDAB45D9EA3F3FDABC">
    <w:name w:val="0D22A21F038447BDAB45D9EA3F3FDABC"/>
    <w:rsid w:val="00BA306F"/>
    <w:pPr>
      <w:spacing w:after="160" w:line="259" w:lineRule="auto"/>
    </w:pPr>
    <w:rPr>
      <w:rFonts w:asciiTheme="minorHAnsi" w:eastAsiaTheme="minorEastAsia" w:hAnsiTheme="minorHAnsi" w:cstheme="minorBidi"/>
      <w:sz w:val="22"/>
      <w:szCs w:val="22"/>
    </w:rPr>
  </w:style>
  <w:style w:type="paragraph" w:customStyle="1" w:styleId="96A61D9FA33548D3858D99984E397A15">
    <w:name w:val="96A61D9FA33548D3858D99984E397A15"/>
    <w:rsid w:val="00BA306F"/>
    <w:pPr>
      <w:spacing w:after="160" w:line="259" w:lineRule="auto"/>
    </w:pPr>
    <w:rPr>
      <w:rFonts w:asciiTheme="minorHAnsi" w:eastAsiaTheme="minorEastAsia" w:hAnsiTheme="minorHAnsi" w:cstheme="minorBidi"/>
      <w:sz w:val="22"/>
      <w:szCs w:val="22"/>
    </w:rPr>
  </w:style>
  <w:style w:type="paragraph" w:customStyle="1" w:styleId="19F941A72BA941D2BCDCF04C6B1CC785">
    <w:name w:val="19F941A72BA941D2BCDCF04C6B1CC785"/>
    <w:rsid w:val="00BA306F"/>
    <w:pPr>
      <w:spacing w:after="160" w:line="259" w:lineRule="auto"/>
    </w:pPr>
    <w:rPr>
      <w:rFonts w:asciiTheme="minorHAnsi" w:eastAsiaTheme="minorEastAsia" w:hAnsiTheme="minorHAnsi" w:cstheme="minorBidi"/>
      <w:sz w:val="22"/>
      <w:szCs w:val="22"/>
    </w:rPr>
  </w:style>
  <w:style w:type="paragraph" w:customStyle="1" w:styleId="24CA33446F61495C9199CF57B5855A7F">
    <w:name w:val="24CA33446F61495C9199CF57B5855A7F"/>
    <w:rsid w:val="00BA306F"/>
    <w:pPr>
      <w:spacing w:after="160" w:line="259" w:lineRule="auto"/>
    </w:pPr>
    <w:rPr>
      <w:rFonts w:asciiTheme="minorHAnsi" w:eastAsiaTheme="minorEastAsia" w:hAnsiTheme="minorHAnsi" w:cstheme="minorBidi"/>
      <w:sz w:val="22"/>
      <w:szCs w:val="22"/>
    </w:rPr>
  </w:style>
  <w:style w:type="paragraph" w:customStyle="1" w:styleId="55CFCECBD1C244D989AB0B05D1B8E109">
    <w:name w:val="55CFCECBD1C244D989AB0B05D1B8E109"/>
    <w:rsid w:val="00E758BE"/>
    <w:pPr>
      <w:spacing w:after="160" w:line="259" w:lineRule="auto"/>
    </w:pPr>
    <w:rPr>
      <w:rFonts w:asciiTheme="minorHAnsi" w:eastAsiaTheme="minorEastAsia" w:hAnsiTheme="minorHAnsi" w:cstheme="minorBidi"/>
      <w:sz w:val="22"/>
      <w:szCs w:val="22"/>
    </w:rPr>
  </w:style>
  <w:style w:type="paragraph" w:customStyle="1" w:styleId="1909265DD8F04ADDA93A9CECF61D1229">
    <w:name w:val="1909265DD8F04ADDA93A9CECF61D1229"/>
    <w:rsid w:val="00E758BE"/>
    <w:pPr>
      <w:spacing w:after="160" w:line="259" w:lineRule="auto"/>
    </w:pPr>
    <w:rPr>
      <w:rFonts w:asciiTheme="minorHAnsi" w:eastAsiaTheme="minorEastAsia" w:hAnsiTheme="minorHAnsi" w:cstheme="minorBidi"/>
      <w:sz w:val="22"/>
      <w:szCs w:val="22"/>
    </w:rPr>
  </w:style>
  <w:style w:type="paragraph" w:customStyle="1" w:styleId="025A15D5600C4FC6A9585E1CCD7C6AFD">
    <w:name w:val="025A15D5600C4FC6A9585E1CCD7C6AFD"/>
    <w:rsid w:val="00E758BE"/>
    <w:pPr>
      <w:spacing w:after="160" w:line="259" w:lineRule="auto"/>
    </w:pPr>
    <w:rPr>
      <w:rFonts w:asciiTheme="minorHAnsi" w:eastAsiaTheme="minorEastAsia" w:hAnsiTheme="minorHAnsi" w:cstheme="minorBidi"/>
      <w:sz w:val="22"/>
      <w:szCs w:val="22"/>
    </w:rPr>
  </w:style>
  <w:style w:type="paragraph" w:customStyle="1" w:styleId="5D9062E692A546D3BE1490DCBDE40C83">
    <w:name w:val="5D9062E692A546D3BE1490DCBDE40C83"/>
    <w:rsid w:val="00E758BE"/>
    <w:pPr>
      <w:spacing w:after="160" w:line="259" w:lineRule="auto"/>
    </w:pPr>
    <w:rPr>
      <w:rFonts w:asciiTheme="minorHAnsi" w:eastAsiaTheme="minorEastAsia" w:hAnsiTheme="minorHAnsi" w:cstheme="minorBidi"/>
      <w:sz w:val="22"/>
      <w:szCs w:val="22"/>
    </w:rPr>
  </w:style>
  <w:style w:type="paragraph" w:customStyle="1" w:styleId="FA382949D1BB4DE9910316126ADCBDC4">
    <w:name w:val="FA382949D1BB4DE9910316126ADCBDC4"/>
    <w:rsid w:val="00E758BE"/>
    <w:pPr>
      <w:spacing w:after="160" w:line="259" w:lineRule="auto"/>
    </w:pPr>
    <w:rPr>
      <w:rFonts w:asciiTheme="minorHAnsi" w:eastAsiaTheme="minorEastAsia" w:hAnsiTheme="minorHAnsi" w:cstheme="minorBidi"/>
      <w:sz w:val="22"/>
      <w:szCs w:val="22"/>
    </w:rPr>
  </w:style>
  <w:style w:type="paragraph" w:customStyle="1" w:styleId="03F8043B25304E459167BD0550C4D2B0">
    <w:name w:val="03F8043B25304E459167BD0550C4D2B0"/>
    <w:rsid w:val="00E758BE"/>
    <w:pPr>
      <w:spacing w:after="160" w:line="259" w:lineRule="auto"/>
    </w:pPr>
    <w:rPr>
      <w:rFonts w:asciiTheme="minorHAnsi" w:eastAsiaTheme="minorEastAsia" w:hAnsiTheme="minorHAnsi" w:cstheme="minorBidi"/>
      <w:sz w:val="22"/>
      <w:szCs w:val="22"/>
    </w:rPr>
  </w:style>
  <w:style w:type="paragraph" w:customStyle="1" w:styleId="C9F787F8BC1A491DA2F1A0474191A858">
    <w:name w:val="C9F787F8BC1A491DA2F1A0474191A858"/>
    <w:rsid w:val="00E758BE"/>
    <w:pPr>
      <w:spacing w:after="160" w:line="259" w:lineRule="auto"/>
    </w:pPr>
    <w:rPr>
      <w:rFonts w:asciiTheme="minorHAnsi" w:eastAsiaTheme="minorEastAsia" w:hAnsiTheme="minorHAnsi" w:cstheme="minorBidi"/>
      <w:sz w:val="22"/>
      <w:szCs w:val="22"/>
    </w:rPr>
  </w:style>
  <w:style w:type="paragraph" w:customStyle="1" w:styleId="A4CB4F19B64F442695B28DA22879EA56">
    <w:name w:val="A4CB4F19B64F442695B28DA22879EA56"/>
    <w:rsid w:val="00E758BE"/>
    <w:pPr>
      <w:spacing w:after="160" w:line="259" w:lineRule="auto"/>
    </w:pPr>
    <w:rPr>
      <w:rFonts w:asciiTheme="minorHAnsi" w:eastAsiaTheme="minorEastAsia" w:hAnsiTheme="minorHAnsi" w:cstheme="minorBidi"/>
      <w:sz w:val="22"/>
      <w:szCs w:val="22"/>
    </w:rPr>
  </w:style>
  <w:style w:type="paragraph" w:customStyle="1" w:styleId="39CB84C32C044BE0A4989CAFCEC7885F">
    <w:name w:val="39CB84C32C044BE0A4989CAFCEC7885F"/>
    <w:rsid w:val="00E758BE"/>
    <w:pPr>
      <w:spacing w:after="160" w:line="259" w:lineRule="auto"/>
    </w:pPr>
    <w:rPr>
      <w:rFonts w:asciiTheme="minorHAnsi" w:eastAsiaTheme="minorEastAsia" w:hAnsiTheme="minorHAnsi" w:cstheme="minorBidi"/>
      <w:sz w:val="22"/>
      <w:szCs w:val="22"/>
    </w:rPr>
  </w:style>
  <w:style w:type="paragraph" w:customStyle="1" w:styleId="01B70C9A5B23403EA0A53A9D213E0895">
    <w:name w:val="01B70C9A5B23403EA0A53A9D213E0895"/>
    <w:rsid w:val="00E758BE"/>
    <w:pPr>
      <w:spacing w:after="160" w:line="259" w:lineRule="auto"/>
    </w:pPr>
    <w:rPr>
      <w:rFonts w:asciiTheme="minorHAnsi" w:eastAsiaTheme="minorEastAsia" w:hAnsiTheme="minorHAnsi" w:cstheme="minorBidi"/>
      <w:sz w:val="22"/>
      <w:szCs w:val="22"/>
    </w:rPr>
  </w:style>
  <w:style w:type="paragraph" w:customStyle="1" w:styleId="7A43AF740B6A4427B8FF6808F39907A2">
    <w:name w:val="7A43AF740B6A4427B8FF6808F39907A2"/>
    <w:rsid w:val="00E758BE"/>
    <w:pPr>
      <w:spacing w:after="160" w:line="259" w:lineRule="auto"/>
    </w:pPr>
    <w:rPr>
      <w:rFonts w:asciiTheme="minorHAnsi" w:eastAsiaTheme="minorEastAsia" w:hAnsiTheme="minorHAnsi" w:cstheme="minorBidi"/>
      <w:sz w:val="22"/>
      <w:szCs w:val="22"/>
    </w:rPr>
  </w:style>
  <w:style w:type="paragraph" w:customStyle="1" w:styleId="18FE193CB2C84BD6B4FAE268B7DEF1FB">
    <w:name w:val="18FE193CB2C84BD6B4FAE268B7DEF1FB"/>
    <w:rsid w:val="00E758BE"/>
    <w:pPr>
      <w:spacing w:after="160" w:line="259" w:lineRule="auto"/>
    </w:pPr>
    <w:rPr>
      <w:rFonts w:asciiTheme="minorHAnsi" w:eastAsiaTheme="minorEastAsia" w:hAnsiTheme="minorHAnsi" w:cstheme="minorBidi"/>
      <w:sz w:val="22"/>
      <w:szCs w:val="22"/>
    </w:rPr>
  </w:style>
  <w:style w:type="paragraph" w:customStyle="1" w:styleId="9F6155C4D9D44008980B261E7C27F6CA">
    <w:name w:val="9F6155C4D9D44008980B261E7C27F6CA"/>
    <w:rsid w:val="00E758BE"/>
    <w:pPr>
      <w:spacing w:after="160" w:line="259" w:lineRule="auto"/>
    </w:pPr>
    <w:rPr>
      <w:rFonts w:asciiTheme="minorHAnsi" w:eastAsiaTheme="minorEastAsia" w:hAnsiTheme="minorHAnsi" w:cstheme="minorBidi"/>
      <w:sz w:val="22"/>
      <w:szCs w:val="22"/>
    </w:rPr>
  </w:style>
  <w:style w:type="paragraph" w:customStyle="1" w:styleId="E8CA6DEF4A544138AEEEC72BF1F64959">
    <w:name w:val="E8CA6DEF4A544138AEEEC72BF1F64959"/>
    <w:rsid w:val="00E758BE"/>
    <w:pPr>
      <w:spacing w:after="160" w:line="259" w:lineRule="auto"/>
    </w:pPr>
    <w:rPr>
      <w:rFonts w:asciiTheme="minorHAnsi" w:eastAsiaTheme="minorEastAsia" w:hAnsiTheme="minorHAnsi" w:cstheme="minorBidi"/>
      <w:sz w:val="22"/>
      <w:szCs w:val="22"/>
    </w:rPr>
  </w:style>
  <w:style w:type="paragraph" w:customStyle="1" w:styleId="94328C15D1D44193B0A3B827C6D408AC">
    <w:name w:val="94328C15D1D44193B0A3B827C6D408AC"/>
    <w:rsid w:val="00E758BE"/>
    <w:pPr>
      <w:spacing w:after="160" w:line="259" w:lineRule="auto"/>
    </w:pPr>
    <w:rPr>
      <w:rFonts w:asciiTheme="minorHAnsi" w:eastAsiaTheme="minorEastAsia" w:hAnsiTheme="minorHAnsi" w:cstheme="minorBidi"/>
      <w:sz w:val="22"/>
      <w:szCs w:val="22"/>
    </w:rPr>
  </w:style>
  <w:style w:type="paragraph" w:customStyle="1" w:styleId="FDF5FA890B234B61A09B4ADF76614750">
    <w:name w:val="FDF5FA890B234B61A09B4ADF76614750"/>
    <w:rsid w:val="00E758BE"/>
    <w:pPr>
      <w:spacing w:after="160" w:line="259" w:lineRule="auto"/>
    </w:pPr>
    <w:rPr>
      <w:rFonts w:asciiTheme="minorHAnsi" w:eastAsiaTheme="minorEastAsia" w:hAnsiTheme="minorHAnsi" w:cstheme="minorBidi"/>
      <w:sz w:val="22"/>
      <w:szCs w:val="22"/>
    </w:rPr>
  </w:style>
  <w:style w:type="paragraph" w:customStyle="1" w:styleId="0A847B5E1EFB42058EF3DA48DE3AB8DC">
    <w:name w:val="0A847B5E1EFB42058EF3DA48DE3AB8DC"/>
    <w:rsid w:val="00E758BE"/>
    <w:pPr>
      <w:spacing w:after="160" w:line="259" w:lineRule="auto"/>
    </w:pPr>
    <w:rPr>
      <w:rFonts w:asciiTheme="minorHAnsi" w:eastAsiaTheme="minorEastAsia" w:hAnsiTheme="minorHAnsi" w:cstheme="minorBidi"/>
      <w:sz w:val="22"/>
      <w:szCs w:val="22"/>
    </w:rPr>
  </w:style>
  <w:style w:type="paragraph" w:customStyle="1" w:styleId="8F7373BD53E84F16A667A422E3E2758B">
    <w:name w:val="8F7373BD53E84F16A667A422E3E2758B"/>
    <w:rsid w:val="00E758BE"/>
    <w:pPr>
      <w:spacing w:after="160" w:line="259" w:lineRule="auto"/>
    </w:pPr>
    <w:rPr>
      <w:rFonts w:asciiTheme="minorHAnsi" w:eastAsiaTheme="minorEastAsia" w:hAnsiTheme="minorHAnsi" w:cstheme="minorBidi"/>
      <w:sz w:val="22"/>
      <w:szCs w:val="22"/>
    </w:rPr>
  </w:style>
  <w:style w:type="paragraph" w:customStyle="1" w:styleId="54E23D2DCF514866AB870E6F13EA4AA9">
    <w:name w:val="54E23D2DCF514866AB870E6F13EA4AA9"/>
    <w:rsid w:val="00E758BE"/>
    <w:pPr>
      <w:spacing w:after="160" w:line="259" w:lineRule="auto"/>
    </w:pPr>
    <w:rPr>
      <w:rFonts w:asciiTheme="minorHAnsi" w:eastAsiaTheme="minorEastAsia" w:hAnsiTheme="minorHAnsi" w:cstheme="minorBidi"/>
      <w:sz w:val="22"/>
      <w:szCs w:val="22"/>
    </w:rPr>
  </w:style>
  <w:style w:type="paragraph" w:customStyle="1" w:styleId="A4AB9552272F463DAB54223529A932E5">
    <w:name w:val="A4AB9552272F463DAB54223529A932E5"/>
    <w:rsid w:val="00E758BE"/>
    <w:pPr>
      <w:spacing w:after="160" w:line="259" w:lineRule="auto"/>
    </w:pPr>
    <w:rPr>
      <w:rFonts w:asciiTheme="minorHAnsi" w:eastAsiaTheme="minorEastAsia" w:hAnsiTheme="minorHAnsi" w:cstheme="minorBidi"/>
      <w:sz w:val="22"/>
      <w:szCs w:val="22"/>
    </w:rPr>
  </w:style>
  <w:style w:type="paragraph" w:customStyle="1" w:styleId="831EA90C340E4D848263E19AE6C1CB78">
    <w:name w:val="831EA90C340E4D848263E19AE6C1CB78"/>
    <w:rsid w:val="00E758BE"/>
    <w:pPr>
      <w:spacing w:after="160" w:line="259" w:lineRule="auto"/>
    </w:pPr>
    <w:rPr>
      <w:rFonts w:asciiTheme="minorHAnsi" w:eastAsiaTheme="minorEastAsia" w:hAnsiTheme="minorHAnsi" w:cstheme="minorBidi"/>
      <w:sz w:val="22"/>
      <w:szCs w:val="22"/>
    </w:rPr>
  </w:style>
  <w:style w:type="paragraph" w:customStyle="1" w:styleId="7B7575C16D96403E9BEEA3BC4D3DD4E6">
    <w:name w:val="7B7575C16D96403E9BEEA3BC4D3DD4E6"/>
    <w:rsid w:val="00E758BE"/>
    <w:pPr>
      <w:spacing w:after="160" w:line="259" w:lineRule="auto"/>
    </w:pPr>
    <w:rPr>
      <w:rFonts w:asciiTheme="minorHAnsi" w:eastAsiaTheme="minorEastAsia" w:hAnsiTheme="minorHAnsi" w:cstheme="minorBidi"/>
      <w:sz w:val="22"/>
      <w:szCs w:val="22"/>
    </w:rPr>
  </w:style>
  <w:style w:type="paragraph" w:customStyle="1" w:styleId="02FDB0CDBE5E4F86B6ABA83D34517296">
    <w:name w:val="02FDB0CDBE5E4F86B6ABA83D34517296"/>
    <w:rsid w:val="00E758BE"/>
    <w:pPr>
      <w:spacing w:after="160" w:line="259" w:lineRule="auto"/>
    </w:pPr>
    <w:rPr>
      <w:rFonts w:asciiTheme="minorHAnsi" w:eastAsiaTheme="minorEastAsia" w:hAnsiTheme="minorHAnsi" w:cstheme="minorBidi"/>
      <w:sz w:val="22"/>
      <w:szCs w:val="22"/>
    </w:rPr>
  </w:style>
  <w:style w:type="paragraph" w:customStyle="1" w:styleId="166DF91CA02F4D1A975C7B9485372265">
    <w:name w:val="166DF91CA02F4D1A975C7B9485372265"/>
    <w:rsid w:val="00E758BE"/>
    <w:pPr>
      <w:spacing w:after="160" w:line="259" w:lineRule="auto"/>
    </w:pPr>
    <w:rPr>
      <w:rFonts w:asciiTheme="minorHAnsi" w:eastAsiaTheme="minorEastAsia" w:hAnsiTheme="minorHAnsi" w:cstheme="minorBidi"/>
      <w:sz w:val="22"/>
      <w:szCs w:val="22"/>
    </w:rPr>
  </w:style>
  <w:style w:type="paragraph" w:customStyle="1" w:styleId="F8DBB6F4A7634C5C9770DC3A75D0D9D9">
    <w:name w:val="F8DBB6F4A7634C5C9770DC3A75D0D9D9"/>
    <w:rsid w:val="00E758BE"/>
    <w:pPr>
      <w:spacing w:after="160" w:line="259" w:lineRule="auto"/>
    </w:pPr>
    <w:rPr>
      <w:rFonts w:asciiTheme="minorHAnsi" w:eastAsiaTheme="minorEastAsia" w:hAnsiTheme="minorHAnsi" w:cstheme="minorBidi"/>
      <w:sz w:val="22"/>
      <w:szCs w:val="22"/>
    </w:rPr>
  </w:style>
  <w:style w:type="paragraph" w:customStyle="1" w:styleId="08A76BC3B822463592632C19230097F9">
    <w:name w:val="08A76BC3B822463592632C19230097F9"/>
    <w:rsid w:val="00E758BE"/>
    <w:pPr>
      <w:spacing w:after="160" w:line="259" w:lineRule="auto"/>
    </w:pPr>
    <w:rPr>
      <w:rFonts w:asciiTheme="minorHAnsi" w:eastAsiaTheme="minorEastAsia" w:hAnsiTheme="minorHAnsi" w:cstheme="minorBidi"/>
      <w:sz w:val="22"/>
      <w:szCs w:val="22"/>
    </w:rPr>
  </w:style>
  <w:style w:type="paragraph" w:customStyle="1" w:styleId="A585DDBAB8D74DC7971834E6E5CF67BD">
    <w:name w:val="A585DDBAB8D74DC7971834E6E5CF67BD"/>
    <w:rsid w:val="00E758BE"/>
    <w:pPr>
      <w:spacing w:after="160" w:line="259" w:lineRule="auto"/>
    </w:pPr>
    <w:rPr>
      <w:rFonts w:asciiTheme="minorHAnsi" w:eastAsiaTheme="minorEastAsia" w:hAnsiTheme="minorHAnsi" w:cstheme="minorBidi"/>
      <w:sz w:val="22"/>
      <w:szCs w:val="22"/>
    </w:rPr>
  </w:style>
  <w:style w:type="paragraph" w:customStyle="1" w:styleId="D52E4CE4C1BD4D9F92C49BF345A58F17">
    <w:name w:val="D52E4CE4C1BD4D9F92C49BF345A58F17"/>
    <w:rsid w:val="005451DA"/>
    <w:pPr>
      <w:spacing w:after="160" w:line="259" w:lineRule="auto"/>
    </w:pPr>
    <w:rPr>
      <w:rFonts w:asciiTheme="minorHAnsi" w:eastAsiaTheme="minorEastAsia" w:hAnsiTheme="minorHAnsi" w:cstheme="minorBidi"/>
      <w:sz w:val="22"/>
      <w:szCs w:val="22"/>
    </w:rPr>
  </w:style>
  <w:style w:type="paragraph" w:customStyle="1" w:styleId="EC4C133BFB88433A8ED517CB1BD87441">
    <w:name w:val="EC4C133BFB88433A8ED517CB1BD87441"/>
    <w:rsid w:val="005451DA"/>
    <w:pPr>
      <w:spacing w:after="160" w:line="259" w:lineRule="auto"/>
    </w:pPr>
    <w:rPr>
      <w:rFonts w:asciiTheme="minorHAnsi" w:eastAsiaTheme="minorEastAsia" w:hAnsiTheme="minorHAnsi" w:cstheme="minorBidi"/>
      <w:sz w:val="22"/>
      <w:szCs w:val="22"/>
    </w:rPr>
  </w:style>
  <w:style w:type="paragraph" w:customStyle="1" w:styleId="0F0C4FCC608A436AAFE3A286943C63D6">
    <w:name w:val="0F0C4FCC608A436AAFE3A286943C63D6"/>
    <w:rsid w:val="005451DA"/>
    <w:pPr>
      <w:spacing w:after="160" w:line="259" w:lineRule="auto"/>
    </w:pPr>
    <w:rPr>
      <w:rFonts w:asciiTheme="minorHAnsi" w:eastAsiaTheme="minorEastAsia" w:hAnsiTheme="minorHAnsi" w:cstheme="minorBidi"/>
      <w:sz w:val="22"/>
      <w:szCs w:val="22"/>
    </w:rPr>
  </w:style>
  <w:style w:type="paragraph" w:customStyle="1" w:styleId="F289816FDFCE40D4AB9903A5F9848B57">
    <w:name w:val="F289816FDFCE40D4AB9903A5F9848B57"/>
    <w:rsid w:val="005D722A"/>
    <w:pPr>
      <w:spacing w:after="160" w:line="259" w:lineRule="auto"/>
    </w:pPr>
    <w:rPr>
      <w:rFonts w:asciiTheme="minorHAnsi" w:eastAsiaTheme="minorEastAsia" w:hAnsiTheme="minorHAnsi" w:cstheme="minorBidi"/>
      <w:sz w:val="22"/>
      <w:szCs w:val="22"/>
    </w:rPr>
  </w:style>
  <w:style w:type="paragraph" w:customStyle="1" w:styleId="901B7057071E43D8A780178856F5FD76">
    <w:name w:val="901B7057071E43D8A780178856F5FD76"/>
    <w:rsid w:val="00DD0F0F"/>
    <w:pPr>
      <w:spacing w:after="160" w:line="259" w:lineRule="auto"/>
    </w:pPr>
    <w:rPr>
      <w:rFonts w:asciiTheme="minorHAnsi" w:eastAsiaTheme="minorEastAsia" w:hAnsiTheme="minorHAnsi" w:cstheme="minorBidi"/>
      <w:sz w:val="22"/>
      <w:szCs w:val="22"/>
    </w:rPr>
  </w:style>
  <w:style w:type="paragraph" w:customStyle="1" w:styleId="C66574DCE4FD4A268561DC03D8775F88">
    <w:name w:val="C66574DCE4FD4A268561DC03D8775F88"/>
    <w:rsid w:val="00DD0F0F"/>
    <w:pPr>
      <w:spacing w:after="160" w:line="259" w:lineRule="auto"/>
    </w:pPr>
    <w:rPr>
      <w:rFonts w:asciiTheme="minorHAnsi" w:eastAsiaTheme="minorEastAsia" w:hAnsiTheme="minorHAnsi" w:cstheme="minorBidi"/>
      <w:sz w:val="22"/>
      <w:szCs w:val="22"/>
    </w:rPr>
  </w:style>
  <w:style w:type="paragraph" w:customStyle="1" w:styleId="B8893A18A71E43C38D6E92BDF559A3B1">
    <w:name w:val="B8893A18A71E43C38D6E92BDF559A3B1"/>
    <w:rsid w:val="00DD0F0F"/>
    <w:pPr>
      <w:spacing w:after="160" w:line="259" w:lineRule="auto"/>
    </w:pPr>
    <w:rPr>
      <w:rFonts w:asciiTheme="minorHAnsi" w:eastAsiaTheme="minorEastAsia" w:hAnsiTheme="minorHAnsi" w:cstheme="minorBidi"/>
      <w:sz w:val="22"/>
      <w:szCs w:val="22"/>
    </w:rPr>
  </w:style>
  <w:style w:type="paragraph" w:customStyle="1" w:styleId="C1D461C19A6A48EABABA57577E0BD0FA">
    <w:name w:val="C1D461C19A6A48EABABA57577E0BD0FA"/>
    <w:rsid w:val="00DD0F0F"/>
    <w:pPr>
      <w:spacing w:after="160" w:line="259" w:lineRule="auto"/>
    </w:pPr>
    <w:rPr>
      <w:rFonts w:asciiTheme="minorHAnsi" w:eastAsiaTheme="minorEastAsia" w:hAnsiTheme="minorHAnsi" w:cstheme="minorBidi"/>
      <w:sz w:val="22"/>
      <w:szCs w:val="22"/>
    </w:rPr>
  </w:style>
  <w:style w:type="paragraph" w:customStyle="1" w:styleId="368559E36B9744BEBE55E7DEE1EE31D7">
    <w:name w:val="368559E36B9744BEBE55E7DEE1EE31D7"/>
    <w:rsid w:val="00DD0F0F"/>
    <w:pPr>
      <w:spacing w:after="160" w:line="259" w:lineRule="auto"/>
    </w:pPr>
    <w:rPr>
      <w:rFonts w:asciiTheme="minorHAnsi" w:eastAsiaTheme="minorEastAsia" w:hAnsiTheme="minorHAnsi" w:cstheme="minorBidi"/>
      <w:sz w:val="22"/>
      <w:szCs w:val="22"/>
    </w:rPr>
  </w:style>
  <w:style w:type="paragraph" w:customStyle="1" w:styleId="64D991411A46443B8A7555DB5ACAF26B">
    <w:name w:val="64D991411A46443B8A7555DB5ACAF26B"/>
    <w:rsid w:val="00DD0F0F"/>
    <w:pPr>
      <w:spacing w:after="160" w:line="259" w:lineRule="auto"/>
    </w:pPr>
    <w:rPr>
      <w:rFonts w:asciiTheme="minorHAnsi" w:eastAsiaTheme="minorEastAsia" w:hAnsiTheme="minorHAnsi" w:cstheme="minorBidi"/>
      <w:sz w:val="22"/>
      <w:szCs w:val="22"/>
    </w:rPr>
  </w:style>
  <w:style w:type="paragraph" w:customStyle="1" w:styleId="8AE19B7CC8D14D8C89310695A64F0BE3">
    <w:name w:val="8AE19B7CC8D14D8C89310695A64F0BE3"/>
    <w:rsid w:val="00DD0F0F"/>
    <w:pPr>
      <w:spacing w:after="160" w:line="259" w:lineRule="auto"/>
    </w:pPr>
    <w:rPr>
      <w:rFonts w:asciiTheme="minorHAnsi" w:eastAsiaTheme="minorEastAsia" w:hAnsiTheme="minorHAnsi" w:cstheme="minorBidi"/>
      <w:sz w:val="22"/>
      <w:szCs w:val="22"/>
    </w:rPr>
  </w:style>
  <w:style w:type="paragraph" w:customStyle="1" w:styleId="EFFC2030E5DB4A0BBEFE5DDC0F06D76E">
    <w:name w:val="EFFC2030E5DB4A0BBEFE5DDC0F06D76E"/>
    <w:rsid w:val="00DD0F0F"/>
    <w:pPr>
      <w:spacing w:after="160" w:line="259" w:lineRule="auto"/>
    </w:pPr>
    <w:rPr>
      <w:rFonts w:asciiTheme="minorHAnsi" w:eastAsiaTheme="minorEastAsia" w:hAnsiTheme="minorHAnsi" w:cstheme="minorBidi"/>
      <w:sz w:val="22"/>
      <w:szCs w:val="22"/>
    </w:rPr>
  </w:style>
  <w:style w:type="paragraph" w:customStyle="1" w:styleId="00C0D87AC289436785C936A0F10F6DB7">
    <w:name w:val="00C0D87AC289436785C936A0F10F6DB7"/>
    <w:rsid w:val="00DD0F0F"/>
    <w:pPr>
      <w:spacing w:after="160" w:line="259" w:lineRule="auto"/>
    </w:pPr>
    <w:rPr>
      <w:rFonts w:asciiTheme="minorHAnsi" w:eastAsiaTheme="minorEastAsia" w:hAnsiTheme="minorHAnsi" w:cstheme="minorBidi"/>
      <w:sz w:val="22"/>
      <w:szCs w:val="22"/>
    </w:rPr>
  </w:style>
  <w:style w:type="paragraph" w:customStyle="1" w:styleId="355EBF099EB740389276BFF3508F3C1A">
    <w:name w:val="355EBF099EB740389276BFF3508F3C1A"/>
    <w:rsid w:val="00DD0F0F"/>
    <w:pPr>
      <w:spacing w:after="160" w:line="259" w:lineRule="auto"/>
    </w:pPr>
    <w:rPr>
      <w:rFonts w:asciiTheme="minorHAnsi" w:eastAsiaTheme="minorEastAsia" w:hAnsiTheme="minorHAnsi" w:cstheme="minorBidi"/>
      <w:sz w:val="22"/>
      <w:szCs w:val="22"/>
    </w:rPr>
  </w:style>
  <w:style w:type="paragraph" w:customStyle="1" w:styleId="FACAF6915573446980B872A4D0207ECB">
    <w:name w:val="FACAF6915573446980B872A4D0207ECB"/>
    <w:rsid w:val="00DD0F0F"/>
    <w:pPr>
      <w:spacing w:after="160" w:line="259" w:lineRule="auto"/>
    </w:pPr>
    <w:rPr>
      <w:rFonts w:asciiTheme="minorHAnsi" w:eastAsiaTheme="minorEastAsia" w:hAnsiTheme="minorHAnsi" w:cstheme="minorBidi"/>
      <w:sz w:val="22"/>
      <w:szCs w:val="22"/>
    </w:rPr>
  </w:style>
  <w:style w:type="paragraph" w:customStyle="1" w:styleId="3128A586FAE24BE499E265806088B5D7">
    <w:name w:val="3128A586FAE24BE499E265806088B5D7"/>
    <w:rsid w:val="00DD0F0F"/>
    <w:pPr>
      <w:spacing w:after="160" w:line="259" w:lineRule="auto"/>
    </w:pPr>
    <w:rPr>
      <w:rFonts w:asciiTheme="minorHAnsi" w:eastAsiaTheme="minorEastAsia" w:hAnsiTheme="minorHAnsi" w:cstheme="minorBidi"/>
      <w:sz w:val="22"/>
      <w:szCs w:val="22"/>
    </w:rPr>
  </w:style>
  <w:style w:type="paragraph" w:customStyle="1" w:styleId="07981107ACA54AD0A13ECCAB3C5AFB88">
    <w:name w:val="07981107ACA54AD0A13ECCAB3C5AFB88"/>
    <w:rsid w:val="00DD0F0F"/>
    <w:pPr>
      <w:spacing w:after="160" w:line="259" w:lineRule="auto"/>
    </w:pPr>
    <w:rPr>
      <w:rFonts w:asciiTheme="minorHAnsi" w:eastAsiaTheme="minorEastAsia" w:hAnsiTheme="minorHAnsi" w:cstheme="minorBidi"/>
      <w:sz w:val="22"/>
      <w:szCs w:val="22"/>
    </w:rPr>
  </w:style>
  <w:style w:type="paragraph" w:customStyle="1" w:styleId="FCC1D0F7961A4ECFBD1CC01507C96DDF">
    <w:name w:val="FCC1D0F7961A4ECFBD1CC01507C96DDF"/>
    <w:rsid w:val="00DD0F0F"/>
    <w:pPr>
      <w:spacing w:after="160" w:line="259" w:lineRule="auto"/>
    </w:pPr>
    <w:rPr>
      <w:rFonts w:asciiTheme="minorHAnsi" w:eastAsiaTheme="minorEastAsia" w:hAnsiTheme="minorHAnsi" w:cstheme="minorBidi"/>
      <w:sz w:val="22"/>
      <w:szCs w:val="22"/>
    </w:rPr>
  </w:style>
  <w:style w:type="paragraph" w:customStyle="1" w:styleId="28F69573FA3F4B3DA4253E49E37C1DF3">
    <w:name w:val="28F69573FA3F4B3DA4253E49E37C1DF3"/>
    <w:rsid w:val="00DD0F0F"/>
    <w:pPr>
      <w:spacing w:after="160" w:line="259" w:lineRule="auto"/>
    </w:pPr>
    <w:rPr>
      <w:rFonts w:asciiTheme="minorHAnsi" w:eastAsiaTheme="minorEastAsia" w:hAnsiTheme="minorHAnsi" w:cstheme="minorBidi"/>
      <w:sz w:val="22"/>
      <w:szCs w:val="22"/>
    </w:rPr>
  </w:style>
  <w:style w:type="paragraph" w:customStyle="1" w:styleId="6EFD858F7C6E435297F65A642E1C9103">
    <w:name w:val="6EFD858F7C6E435297F65A642E1C9103"/>
    <w:rsid w:val="00DD0F0F"/>
    <w:pPr>
      <w:spacing w:after="160" w:line="259" w:lineRule="auto"/>
    </w:pPr>
    <w:rPr>
      <w:rFonts w:asciiTheme="minorHAnsi" w:eastAsiaTheme="minorEastAsia" w:hAnsiTheme="minorHAnsi" w:cstheme="minorBidi"/>
      <w:sz w:val="22"/>
      <w:szCs w:val="22"/>
    </w:rPr>
  </w:style>
  <w:style w:type="paragraph" w:customStyle="1" w:styleId="068E2CBA97B7468D973A72A0E96D6310">
    <w:name w:val="068E2CBA97B7468D973A72A0E96D6310"/>
    <w:rsid w:val="00DD0F0F"/>
    <w:pPr>
      <w:spacing w:after="160" w:line="259" w:lineRule="auto"/>
    </w:pPr>
    <w:rPr>
      <w:rFonts w:asciiTheme="minorHAnsi" w:eastAsiaTheme="minorEastAsia" w:hAnsiTheme="minorHAnsi" w:cstheme="minorBidi"/>
      <w:sz w:val="22"/>
      <w:szCs w:val="22"/>
    </w:rPr>
  </w:style>
  <w:style w:type="paragraph" w:customStyle="1" w:styleId="C0C410925EAD45D898EFD4B9092E0B37">
    <w:name w:val="C0C410925EAD45D898EFD4B9092E0B37"/>
    <w:rsid w:val="00DD0F0F"/>
    <w:pPr>
      <w:spacing w:after="160" w:line="259" w:lineRule="auto"/>
    </w:pPr>
    <w:rPr>
      <w:rFonts w:asciiTheme="minorHAnsi" w:eastAsiaTheme="minorEastAsia" w:hAnsiTheme="minorHAnsi" w:cstheme="minorBidi"/>
      <w:sz w:val="22"/>
      <w:szCs w:val="22"/>
    </w:rPr>
  </w:style>
  <w:style w:type="paragraph" w:customStyle="1" w:styleId="07B47FE9551B4863844D9120D8CDF86E">
    <w:name w:val="07B47FE9551B4863844D9120D8CDF86E"/>
    <w:rsid w:val="00DD0F0F"/>
    <w:pPr>
      <w:spacing w:after="160" w:line="259" w:lineRule="auto"/>
    </w:pPr>
    <w:rPr>
      <w:rFonts w:asciiTheme="minorHAnsi" w:eastAsiaTheme="minorEastAsia" w:hAnsiTheme="minorHAnsi" w:cstheme="minorBidi"/>
      <w:sz w:val="22"/>
      <w:szCs w:val="22"/>
    </w:rPr>
  </w:style>
  <w:style w:type="paragraph" w:customStyle="1" w:styleId="12464582B17E40F3AB8F0AD6840C18D4">
    <w:name w:val="12464582B17E40F3AB8F0AD6840C18D4"/>
    <w:rsid w:val="00DD0F0F"/>
    <w:pPr>
      <w:spacing w:after="160" w:line="259" w:lineRule="auto"/>
    </w:pPr>
    <w:rPr>
      <w:rFonts w:asciiTheme="minorHAnsi" w:eastAsiaTheme="minorEastAsia" w:hAnsiTheme="minorHAnsi" w:cstheme="minorBidi"/>
      <w:sz w:val="22"/>
      <w:szCs w:val="22"/>
    </w:rPr>
  </w:style>
  <w:style w:type="paragraph" w:customStyle="1" w:styleId="1DFC4D96967440B7956180DAAEE5D091">
    <w:name w:val="1DFC4D96967440B7956180DAAEE5D091"/>
    <w:rsid w:val="00DD0F0F"/>
    <w:pPr>
      <w:spacing w:after="160" w:line="259" w:lineRule="auto"/>
    </w:pPr>
    <w:rPr>
      <w:rFonts w:asciiTheme="minorHAnsi" w:eastAsiaTheme="minorEastAsia" w:hAnsiTheme="minorHAnsi" w:cstheme="minorBidi"/>
      <w:sz w:val="22"/>
      <w:szCs w:val="22"/>
    </w:rPr>
  </w:style>
  <w:style w:type="paragraph" w:customStyle="1" w:styleId="5E4D1CED47E14A1796EEF7AB0078E7AE">
    <w:name w:val="5E4D1CED47E14A1796EEF7AB0078E7AE"/>
    <w:rsid w:val="00DD0F0F"/>
    <w:pPr>
      <w:spacing w:after="160" w:line="259" w:lineRule="auto"/>
    </w:pPr>
    <w:rPr>
      <w:rFonts w:asciiTheme="minorHAnsi" w:eastAsiaTheme="minorEastAsia" w:hAnsiTheme="minorHAnsi" w:cstheme="minorBidi"/>
      <w:sz w:val="22"/>
      <w:szCs w:val="22"/>
    </w:rPr>
  </w:style>
  <w:style w:type="paragraph" w:customStyle="1" w:styleId="32EE5A6B0ACF438F9713997C119C7898">
    <w:name w:val="32EE5A6B0ACF438F9713997C119C7898"/>
    <w:rsid w:val="008E6764"/>
    <w:pPr>
      <w:spacing w:after="160" w:line="259" w:lineRule="auto"/>
    </w:pPr>
    <w:rPr>
      <w:rFonts w:asciiTheme="minorHAnsi" w:eastAsiaTheme="minorEastAsia" w:hAnsiTheme="minorHAnsi" w:cstheme="minorBidi"/>
      <w:sz w:val="22"/>
      <w:szCs w:val="22"/>
    </w:rPr>
  </w:style>
  <w:style w:type="paragraph" w:customStyle="1" w:styleId="1297814696FB46849B6B65A5E606E4DE">
    <w:name w:val="1297814696FB46849B6B65A5E606E4DE"/>
    <w:rsid w:val="008E6764"/>
    <w:pPr>
      <w:spacing w:after="160" w:line="259" w:lineRule="auto"/>
    </w:pPr>
    <w:rPr>
      <w:rFonts w:asciiTheme="minorHAnsi" w:eastAsiaTheme="minorEastAsia" w:hAnsiTheme="minorHAnsi" w:cstheme="minorBidi"/>
      <w:sz w:val="22"/>
      <w:szCs w:val="22"/>
    </w:rPr>
  </w:style>
  <w:style w:type="paragraph" w:customStyle="1" w:styleId="E1DC589525FD42679F365B763C51F839">
    <w:name w:val="E1DC589525FD42679F365B763C51F839"/>
    <w:rsid w:val="008E6764"/>
    <w:pPr>
      <w:spacing w:after="160" w:line="259" w:lineRule="auto"/>
    </w:pPr>
    <w:rPr>
      <w:rFonts w:asciiTheme="minorHAnsi" w:eastAsiaTheme="minorEastAsia" w:hAnsiTheme="minorHAnsi" w:cstheme="minorBidi"/>
      <w:sz w:val="22"/>
      <w:szCs w:val="22"/>
    </w:rPr>
  </w:style>
  <w:style w:type="paragraph" w:customStyle="1" w:styleId="2BDAB97BFFB84E3EB04A29821F6A168F">
    <w:name w:val="2BDAB97BFFB84E3EB04A29821F6A168F"/>
    <w:rsid w:val="008E6764"/>
    <w:pPr>
      <w:spacing w:after="160" w:line="259" w:lineRule="auto"/>
    </w:pPr>
    <w:rPr>
      <w:rFonts w:asciiTheme="minorHAnsi" w:eastAsiaTheme="minorEastAsia" w:hAnsiTheme="minorHAnsi" w:cstheme="minorBidi"/>
      <w:sz w:val="22"/>
      <w:szCs w:val="22"/>
    </w:rPr>
  </w:style>
  <w:style w:type="paragraph" w:customStyle="1" w:styleId="C9E532E8CD2849AA8E92E7A1B20F8D1B">
    <w:name w:val="C9E532E8CD2849AA8E92E7A1B20F8D1B"/>
    <w:rsid w:val="008E6764"/>
    <w:pPr>
      <w:spacing w:after="160" w:line="259" w:lineRule="auto"/>
    </w:pPr>
    <w:rPr>
      <w:rFonts w:asciiTheme="minorHAnsi" w:eastAsiaTheme="minorEastAsia" w:hAnsiTheme="minorHAnsi" w:cstheme="minorBidi"/>
      <w:sz w:val="22"/>
      <w:szCs w:val="22"/>
    </w:rPr>
  </w:style>
  <w:style w:type="paragraph" w:customStyle="1" w:styleId="02E2AF2675804E6DA535B12B7636FAA6">
    <w:name w:val="02E2AF2675804E6DA535B12B7636FAA6"/>
    <w:rsid w:val="008E6764"/>
    <w:pPr>
      <w:spacing w:after="160" w:line="259" w:lineRule="auto"/>
    </w:pPr>
    <w:rPr>
      <w:rFonts w:asciiTheme="minorHAnsi" w:eastAsiaTheme="minorEastAsia" w:hAnsiTheme="minorHAnsi" w:cstheme="minorBidi"/>
      <w:sz w:val="22"/>
      <w:szCs w:val="22"/>
    </w:rPr>
  </w:style>
  <w:style w:type="paragraph" w:customStyle="1" w:styleId="2B91D06E5E554C7B8EB9C59FEBEC403A">
    <w:name w:val="2B91D06E5E554C7B8EB9C59FEBEC403A"/>
    <w:rsid w:val="008E6764"/>
    <w:pPr>
      <w:spacing w:after="160" w:line="259" w:lineRule="auto"/>
    </w:pPr>
    <w:rPr>
      <w:rFonts w:asciiTheme="minorHAnsi" w:eastAsiaTheme="minorEastAsia" w:hAnsiTheme="minorHAnsi" w:cstheme="minorBidi"/>
      <w:sz w:val="22"/>
      <w:szCs w:val="22"/>
    </w:rPr>
  </w:style>
  <w:style w:type="paragraph" w:customStyle="1" w:styleId="E024B8095F8F47068BD27E225C6B66EB">
    <w:name w:val="E024B8095F8F47068BD27E225C6B66EB"/>
    <w:rsid w:val="008E6764"/>
    <w:pPr>
      <w:spacing w:after="160" w:line="259" w:lineRule="auto"/>
    </w:pPr>
    <w:rPr>
      <w:rFonts w:asciiTheme="minorHAnsi" w:eastAsiaTheme="minorEastAsia" w:hAnsiTheme="minorHAnsi" w:cstheme="minorBidi"/>
      <w:sz w:val="22"/>
      <w:szCs w:val="22"/>
    </w:rPr>
  </w:style>
  <w:style w:type="paragraph" w:customStyle="1" w:styleId="817AC753DF694AA3BCFEB6764CE440B3">
    <w:name w:val="817AC753DF694AA3BCFEB6764CE440B3"/>
    <w:rsid w:val="00C6129A"/>
    <w:pPr>
      <w:spacing w:after="160" w:line="259" w:lineRule="auto"/>
    </w:pPr>
    <w:rPr>
      <w:rFonts w:asciiTheme="minorHAnsi" w:eastAsiaTheme="minorEastAsia" w:hAnsiTheme="minorHAnsi" w:cstheme="minorBidi"/>
      <w:sz w:val="22"/>
      <w:szCs w:val="22"/>
    </w:rPr>
  </w:style>
  <w:style w:type="paragraph" w:customStyle="1" w:styleId="3B035CEB24734DCB88A3C9EAF470000C">
    <w:name w:val="3B035CEB24734DCB88A3C9EAF470000C"/>
    <w:rsid w:val="00C6129A"/>
    <w:pPr>
      <w:spacing w:after="160" w:line="259" w:lineRule="auto"/>
    </w:pPr>
    <w:rPr>
      <w:rFonts w:asciiTheme="minorHAnsi" w:eastAsiaTheme="minorEastAsia" w:hAnsiTheme="minorHAnsi" w:cstheme="minorBidi"/>
      <w:sz w:val="22"/>
      <w:szCs w:val="22"/>
    </w:rPr>
  </w:style>
  <w:style w:type="paragraph" w:customStyle="1" w:styleId="E5A1DC046D594336A681991CC0DCFE82">
    <w:name w:val="E5A1DC046D594336A681991CC0DCFE82"/>
    <w:rsid w:val="00C6129A"/>
    <w:pPr>
      <w:spacing w:after="160" w:line="259" w:lineRule="auto"/>
    </w:pPr>
    <w:rPr>
      <w:rFonts w:asciiTheme="minorHAnsi" w:eastAsiaTheme="minorEastAsia" w:hAnsiTheme="minorHAnsi" w:cstheme="minorBidi"/>
      <w:sz w:val="22"/>
      <w:szCs w:val="22"/>
    </w:rPr>
  </w:style>
  <w:style w:type="paragraph" w:customStyle="1" w:styleId="D7B0B386BD2B4F109EF4A67D822ADB92">
    <w:name w:val="D7B0B386BD2B4F109EF4A67D822ADB92"/>
    <w:rsid w:val="00C6129A"/>
    <w:pPr>
      <w:spacing w:after="160" w:line="259" w:lineRule="auto"/>
    </w:pPr>
    <w:rPr>
      <w:rFonts w:asciiTheme="minorHAnsi" w:eastAsiaTheme="minorEastAsia" w:hAnsiTheme="minorHAnsi" w:cstheme="minorBidi"/>
      <w:sz w:val="22"/>
      <w:szCs w:val="22"/>
    </w:rPr>
  </w:style>
  <w:style w:type="paragraph" w:customStyle="1" w:styleId="DC3D159E50DC48DFA317AC18C8FD49C8">
    <w:name w:val="DC3D159E50DC48DFA317AC18C8FD49C8"/>
    <w:rsid w:val="00C6129A"/>
    <w:pPr>
      <w:spacing w:after="160" w:line="259" w:lineRule="auto"/>
    </w:pPr>
    <w:rPr>
      <w:rFonts w:asciiTheme="minorHAnsi" w:eastAsiaTheme="minorEastAsia" w:hAnsiTheme="minorHAnsi" w:cstheme="minorBidi"/>
      <w:sz w:val="22"/>
      <w:szCs w:val="22"/>
    </w:rPr>
  </w:style>
  <w:style w:type="paragraph" w:customStyle="1" w:styleId="C9712807321F49FFA0EC0D6888043E72">
    <w:name w:val="C9712807321F49FFA0EC0D6888043E72"/>
    <w:rsid w:val="00C6129A"/>
    <w:pPr>
      <w:spacing w:after="160" w:line="259" w:lineRule="auto"/>
    </w:pPr>
    <w:rPr>
      <w:rFonts w:asciiTheme="minorHAnsi" w:eastAsiaTheme="minorEastAsia" w:hAnsiTheme="minorHAnsi" w:cstheme="minorBidi"/>
      <w:sz w:val="22"/>
      <w:szCs w:val="22"/>
    </w:rPr>
  </w:style>
  <w:style w:type="paragraph" w:customStyle="1" w:styleId="1978FFCCF173474B8739E38FE52D2A3C">
    <w:name w:val="1978FFCCF173474B8739E38FE52D2A3C"/>
    <w:rsid w:val="00C6129A"/>
    <w:pPr>
      <w:spacing w:after="160" w:line="259" w:lineRule="auto"/>
    </w:pPr>
    <w:rPr>
      <w:rFonts w:asciiTheme="minorHAnsi" w:eastAsiaTheme="minorEastAsia" w:hAnsiTheme="minorHAnsi" w:cstheme="minorBidi"/>
      <w:sz w:val="22"/>
      <w:szCs w:val="22"/>
    </w:rPr>
  </w:style>
  <w:style w:type="paragraph" w:customStyle="1" w:styleId="5C01BFA1D12B4D83B6AC02FDC6D900C8">
    <w:name w:val="5C01BFA1D12B4D83B6AC02FDC6D900C8"/>
    <w:rsid w:val="00C6129A"/>
    <w:pPr>
      <w:spacing w:after="160" w:line="259" w:lineRule="auto"/>
    </w:pPr>
    <w:rPr>
      <w:rFonts w:asciiTheme="minorHAnsi" w:eastAsiaTheme="minorEastAsia" w:hAnsiTheme="minorHAnsi" w:cstheme="minorBidi"/>
      <w:sz w:val="22"/>
      <w:szCs w:val="22"/>
    </w:rPr>
  </w:style>
  <w:style w:type="paragraph" w:customStyle="1" w:styleId="780E158588F44ADBB3306C985955D594">
    <w:name w:val="780E158588F44ADBB3306C985955D594"/>
    <w:rsid w:val="00C6129A"/>
    <w:pPr>
      <w:spacing w:after="160" w:line="259" w:lineRule="auto"/>
    </w:pPr>
    <w:rPr>
      <w:rFonts w:asciiTheme="minorHAnsi" w:eastAsiaTheme="minorEastAsia" w:hAnsiTheme="minorHAnsi" w:cstheme="minorBidi"/>
      <w:sz w:val="22"/>
      <w:szCs w:val="22"/>
    </w:rPr>
  </w:style>
  <w:style w:type="paragraph" w:customStyle="1" w:styleId="66A230E0DDA94706A63792B7D792B8AF">
    <w:name w:val="66A230E0DDA94706A63792B7D792B8AF"/>
    <w:rsid w:val="00C6129A"/>
    <w:pPr>
      <w:spacing w:after="160" w:line="259" w:lineRule="auto"/>
    </w:pPr>
    <w:rPr>
      <w:rFonts w:asciiTheme="minorHAnsi" w:eastAsiaTheme="minorEastAsia" w:hAnsiTheme="minorHAnsi" w:cstheme="minorBidi"/>
      <w:sz w:val="22"/>
      <w:szCs w:val="22"/>
    </w:rPr>
  </w:style>
  <w:style w:type="paragraph" w:customStyle="1" w:styleId="5280A1006FE54EDA8D900E30C5EDC0FE">
    <w:name w:val="5280A1006FE54EDA8D900E30C5EDC0FE"/>
    <w:rsid w:val="00C6129A"/>
    <w:pPr>
      <w:spacing w:after="160" w:line="259" w:lineRule="auto"/>
    </w:pPr>
    <w:rPr>
      <w:rFonts w:asciiTheme="minorHAnsi" w:eastAsiaTheme="minorEastAsia" w:hAnsiTheme="minorHAnsi" w:cstheme="minorBidi"/>
      <w:sz w:val="22"/>
      <w:szCs w:val="22"/>
    </w:rPr>
  </w:style>
  <w:style w:type="paragraph" w:customStyle="1" w:styleId="DD2BE8A03C5D442FB58D869B91FC825F">
    <w:name w:val="DD2BE8A03C5D442FB58D869B91FC825F"/>
    <w:rsid w:val="00C6129A"/>
    <w:pPr>
      <w:spacing w:after="160" w:line="259" w:lineRule="auto"/>
    </w:pPr>
    <w:rPr>
      <w:rFonts w:asciiTheme="minorHAnsi" w:eastAsiaTheme="minorEastAsia" w:hAnsiTheme="minorHAnsi" w:cstheme="minorBidi"/>
      <w:sz w:val="22"/>
      <w:szCs w:val="22"/>
    </w:rPr>
  </w:style>
  <w:style w:type="paragraph" w:customStyle="1" w:styleId="02276E268BFD48668C0F60093CD7E39A">
    <w:name w:val="02276E268BFD48668C0F60093CD7E39A"/>
    <w:rsid w:val="00C6129A"/>
    <w:pPr>
      <w:spacing w:after="160" w:line="259" w:lineRule="auto"/>
    </w:pPr>
    <w:rPr>
      <w:rFonts w:asciiTheme="minorHAnsi" w:eastAsiaTheme="minorEastAsia" w:hAnsiTheme="minorHAnsi" w:cstheme="minorBidi"/>
      <w:sz w:val="22"/>
      <w:szCs w:val="22"/>
    </w:rPr>
  </w:style>
  <w:style w:type="paragraph" w:customStyle="1" w:styleId="1164F9619E804FD6966FFC1B28F65B9E">
    <w:name w:val="1164F9619E804FD6966FFC1B28F65B9E"/>
    <w:rsid w:val="00C6129A"/>
    <w:pPr>
      <w:spacing w:after="160" w:line="259" w:lineRule="auto"/>
    </w:pPr>
    <w:rPr>
      <w:rFonts w:asciiTheme="minorHAnsi" w:eastAsiaTheme="minorEastAsia" w:hAnsiTheme="minorHAnsi" w:cstheme="minorBidi"/>
      <w:sz w:val="22"/>
      <w:szCs w:val="22"/>
    </w:rPr>
  </w:style>
  <w:style w:type="paragraph" w:customStyle="1" w:styleId="EC13E7DB163A4A7A8994DD0AEB6F4D1C">
    <w:name w:val="EC13E7DB163A4A7A8994DD0AEB6F4D1C"/>
    <w:rsid w:val="00C6129A"/>
    <w:pPr>
      <w:spacing w:after="160" w:line="259" w:lineRule="auto"/>
    </w:pPr>
    <w:rPr>
      <w:rFonts w:asciiTheme="minorHAnsi" w:eastAsiaTheme="minorEastAsia" w:hAnsiTheme="minorHAnsi" w:cstheme="minorBidi"/>
      <w:sz w:val="22"/>
      <w:szCs w:val="22"/>
    </w:rPr>
  </w:style>
  <w:style w:type="paragraph" w:customStyle="1" w:styleId="F7D6F5F4485D4065BF9B6CD2C30D9A55">
    <w:name w:val="F7D6F5F4485D4065BF9B6CD2C30D9A55"/>
    <w:rsid w:val="00C6129A"/>
    <w:pPr>
      <w:spacing w:after="160" w:line="259" w:lineRule="auto"/>
    </w:pPr>
    <w:rPr>
      <w:rFonts w:asciiTheme="minorHAnsi" w:eastAsiaTheme="minorEastAsia" w:hAnsiTheme="minorHAnsi" w:cstheme="minorBidi"/>
      <w:sz w:val="22"/>
      <w:szCs w:val="22"/>
    </w:rPr>
  </w:style>
  <w:style w:type="paragraph" w:customStyle="1" w:styleId="3DCBEB72108047C8A7A1ED35A063CE76">
    <w:name w:val="3DCBEB72108047C8A7A1ED35A063CE76"/>
    <w:rsid w:val="00C6129A"/>
    <w:pPr>
      <w:spacing w:after="160" w:line="259" w:lineRule="auto"/>
    </w:pPr>
    <w:rPr>
      <w:rFonts w:asciiTheme="minorHAnsi" w:eastAsiaTheme="minorEastAsia" w:hAnsiTheme="minorHAnsi" w:cstheme="minorBidi"/>
      <w:sz w:val="22"/>
      <w:szCs w:val="22"/>
    </w:rPr>
  </w:style>
  <w:style w:type="paragraph" w:customStyle="1" w:styleId="D006A8D36913456999A4D4E0139B789B">
    <w:name w:val="D006A8D36913456999A4D4E0139B789B"/>
    <w:rsid w:val="00C6129A"/>
    <w:pPr>
      <w:spacing w:after="160" w:line="259" w:lineRule="auto"/>
    </w:pPr>
    <w:rPr>
      <w:rFonts w:asciiTheme="minorHAnsi" w:eastAsiaTheme="minorEastAsia" w:hAnsiTheme="minorHAnsi" w:cstheme="minorBidi"/>
      <w:sz w:val="22"/>
      <w:szCs w:val="22"/>
    </w:rPr>
  </w:style>
  <w:style w:type="paragraph" w:customStyle="1" w:styleId="69F9C7A78E7648F2BED06B1DF4A140DD">
    <w:name w:val="69F9C7A78E7648F2BED06B1DF4A140DD"/>
    <w:rsid w:val="00C6129A"/>
    <w:pPr>
      <w:spacing w:after="160" w:line="259" w:lineRule="auto"/>
    </w:pPr>
    <w:rPr>
      <w:rFonts w:asciiTheme="minorHAnsi" w:eastAsiaTheme="minorEastAsia" w:hAnsiTheme="minorHAnsi" w:cstheme="minorBidi"/>
      <w:sz w:val="22"/>
      <w:szCs w:val="22"/>
    </w:rPr>
  </w:style>
  <w:style w:type="paragraph" w:customStyle="1" w:styleId="9218E269274946BB8C482825952E0DA2">
    <w:name w:val="9218E269274946BB8C482825952E0DA2"/>
    <w:rsid w:val="00C6129A"/>
    <w:pPr>
      <w:spacing w:after="160" w:line="259" w:lineRule="auto"/>
    </w:pPr>
    <w:rPr>
      <w:rFonts w:asciiTheme="minorHAnsi" w:eastAsiaTheme="minorEastAsia" w:hAnsiTheme="minorHAnsi" w:cstheme="minorBidi"/>
      <w:sz w:val="22"/>
      <w:szCs w:val="22"/>
    </w:rPr>
  </w:style>
  <w:style w:type="paragraph" w:customStyle="1" w:styleId="20157D2A35004659BA5CC69265C689AD">
    <w:name w:val="20157D2A35004659BA5CC69265C689AD"/>
    <w:rsid w:val="00C6129A"/>
    <w:pPr>
      <w:spacing w:after="160" w:line="259" w:lineRule="auto"/>
    </w:pPr>
    <w:rPr>
      <w:rFonts w:asciiTheme="minorHAnsi" w:eastAsiaTheme="minorEastAsia" w:hAnsiTheme="minorHAnsi" w:cstheme="minorBidi"/>
      <w:sz w:val="22"/>
      <w:szCs w:val="22"/>
    </w:rPr>
  </w:style>
  <w:style w:type="paragraph" w:customStyle="1" w:styleId="BB5F36088EF545568B46D9F3AC9DF33B">
    <w:name w:val="BB5F36088EF545568B46D9F3AC9DF33B"/>
    <w:rsid w:val="00C6129A"/>
    <w:pPr>
      <w:spacing w:after="160" w:line="259" w:lineRule="auto"/>
    </w:pPr>
    <w:rPr>
      <w:rFonts w:asciiTheme="minorHAnsi" w:eastAsiaTheme="minorEastAsia" w:hAnsiTheme="minorHAnsi" w:cstheme="minorBidi"/>
      <w:sz w:val="22"/>
      <w:szCs w:val="22"/>
    </w:rPr>
  </w:style>
  <w:style w:type="paragraph" w:customStyle="1" w:styleId="B5F08BD6639F45FA8E6FB0B5431F0829">
    <w:name w:val="B5F08BD6639F45FA8E6FB0B5431F0829"/>
    <w:rsid w:val="00C6129A"/>
    <w:pPr>
      <w:spacing w:after="160" w:line="259" w:lineRule="auto"/>
    </w:pPr>
    <w:rPr>
      <w:rFonts w:asciiTheme="minorHAnsi" w:eastAsiaTheme="minorEastAsia" w:hAnsiTheme="minorHAnsi" w:cstheme="minorBidi"/>
      <w:sz w:val="22"/>
      <w:szCs w:val="22"/>
    </w:rPr>
  </w:style>
  <w:style w:type="paragraph" w:customStyle="1" w:styleId="B3DB5BFF23D14C2BB709425006F2B423">
    <w:name w:val="B3DB5BFF23D14C2BB709425006F2B423"/>
    <w:rsid w:val="00C6129A"/>
    <w:pPr>
      <w:spacing w:after="160" w:line="259" w:lineRule="auto"/>
    </w:pPr>
    <w:rPr>
      <w:rFonts w:asciiTheme="minorHAnsi" w:eastAsiaTheme="minorEastAsia" w:hAnsiTheme="minorHAnsi" w:cstheme="minorBidi"/>
      <w:sz w:val="22"/>
      <w:szCs w:val="22"/>
    </w:rPr>
  </w:style>
  <w:style w:type="paragraph" w:customStyle="1" w:styleId="ABFA817695F54AA0BB065A1896A1E373">
    <w:name w:val="ABFA817695F54AA0BB065A1896A1E373"/>
    <w:rsid w:val="00C6129A"/>
    <w:pPr>
      <w:spacing w:after="160" w:line="259" w:lineRule="auto"/>
    </w:pPr>
    <w:rPr>
      <w:rFonts w:asciiTheme="minorHAnsi" w:eastAsiaTheme="minorEastAsia" w:hAnsiTheme="minorHAnsi" w:cstheme="minorBidi"/>
      <w:sz w:val="22"/>
      <w:szCs w:val="22"/>
    </w:rPr>
  </w:style>
  <w:style w:type="paragraph" w:customStyle="1" w:styleId="B0D2090F9438441B8B884744BA25A562">
    <w:name w:val="B0D2090F9438441B8B884744BA25A562"/>
    <w:rsid w:val="00C6129A"/>
    <w:pPr>
      <w:spacing w:after="160" w:line="259" w:lineRule="auto"/>
    </w:pPr>
    <w:rPr>
      <w:rFonts w:asciiTheme="minorHAnsi" w:eastAsiaTheme="minorEastAsia" w:hAnsiTheme="minorHAnsi" w:cstheme="minorBidi"/>
      <w:sz w:val="22"/>
      <w:szCs w:val="22"/>
    </w:rPr>
  </w:style>
  <w:style w:type="paragraph" w:customStyle="1" w:styleId="831683683D4149D3BCABFF919375DA3B">
    <w:name w:val="831683683D4149D3BCABFF919375DA3B"/>
    <w:rsid w:val="00C6129A"/>
    <w:pPr>
      <w:spacing w:after="160" w:line="259" w:lineRule="auto"/>
    </w:pPr>
    <w:rPr>
      <w:rFonts w:asciiTheme="minorHAnsi" w:eastAsiaTheme="minorEastAsia" w:hAnsiTheme="minorHAnsi" w:cstheme="minorBidi"/>
      <w:sz w:val="22"/>
      <w:szCs w:val="22"/>
    </w:rPr>
  </w:style>
  <w:style w:type="paragraph" w:customStyle="1" w:styleId="74A17E6C4D5F4E5A916BCE85C1471960">
    <w:name w:val="74A17E6C4D5F4E5A916BCE85C1471960"/>
    <w:rsid w:val="00C6129A"/>
    <w:pPr>
      <w:spacing w:after="160" w:line="259" w:lineRule="auto"/>
    </w:pPr>
    <w:rPr>
      <w:rFonts w:asciiTheme="minorHAnsi" w:eastAsiaTheme="minorEastAsia" w:hAnsiTheme="minorHAnsi" w:cstheme="minorBidi"/>
      <w:sz w:val="22"/>
      <w:szCs w:val="22"/>
    </w:rPr>
  </w:style>
  <w:style w:type="paragraph" w:customStyle="1" w:styleId="65A64AF78FC9417FADC5EAD599986C6B">
    <w:name w:val="65A64AF78FC9417FADC5EAD599986C6B"/>
    <w:rsid w:val="00C6129A"/>
    <w:pPr>
      <w:spacing w:after="160" w:line="259" w:lineRule="auto"/>
    </w:pPr>
    <w:rPr>
      <w:rFonts w:asciiTheme="minorHAnsi" w:eastAsiaTheme="minorEastAsia" w:hAnsiTheme="minorHAnsi" w:cstheme="minorBidi"/>
      <w:sz w:val="22"/>
      <w:szCs w:val="22"/>
    </w:rPr>
  </w:style>
  <w:style w:type="paragraph" w:customStyle="1" w:styleId="18F6C40D490D40678F6FD30FA6D5E2E6">
    <w:name w:val="18F6C40D490D40678F6FD30FA6D5E2E6"/>
    <w:rsid w:val="00C6129A"/>
    <w:pPr>
      <w:spacing w:after="160" w:line="259" w:lineRule="auto"/>
    </w:pPr>
    <w:rPr>
      <w:rFonts w:asciiTheme="minorHAnsi" w:eastAsiaTheme="minorEastAsia" w:hAnsiTheme="minorHAnsi" w:cstheme="minorBidi"/>
      <w:sz w:val="22"/>
      <w:szCs w:val="22"/>
    </w:rPr>
  </w:style>
  <w:style w:type="paragraph" w:customStyle="1" w:styleId="FF415438F38E49B696685FA558EF7C05">
    <w:name w:val="FF415438F38E49B696685FA558EF7C05"/>
    <w:rsid w:val="00C6129A"/>
    <w:pPr>
      <w:spacing w:after="160" w:line="259" w:lineRule="auto"/>
    </w:pPr>
    <w:rPr>
      <w:rFonts w:asciiTheme="minorHAnsi" w:eastAsiaTheme="minorEastAsia" w:hAnsiTheme="minorHAnsi" w:cstheme="minorBidi"/>
      <w:sz w:val="22"/>
      <w:szCs w:val="22"/>
    </w:rPr>
  </w:style>
  <w:style w:type="paragraph" w:customStyle="1" w:styleId="0F1DF4363A26462C877D75720894EEE9">
    <w:name w:val="0F1DF4363A26462C877D75720894EEE9"/>
    <w:rsid w:val="00C6129A"/>
    <w:pPr>
      <w:spacing w:after="160" w:line="259" w:lineRule="auto"/>
    </w:pPr>
    <w:rPr>
      <w:rFonts w:asciiTheme="minorHAnsi" w:eastAsiaTheme="minorEastAsia" w:hAnsiTheme="minorHAnsi" w:cstheme="minorBidi"/>
      <w:sz w:val="22"/>
      <w:szCs w:val="22"/>
    </w:rPr>
  </w:style>
  <w:style w:type="paragraph" w:customStyle="1" w:styleId="47EEA738005E44DDB14152086BB5FE13">
    <w:name w:val="47EEA738005E44DDB14152086BB5FE13"/>
    <w:rsid w:val="00C6129A"/>
    <w:pPr>
      <w:spacing w:after="160" w:line="259" w:lineRule="auto"/>
    </w:pPr>
    <w:rPr>
      <w:rFonts w:asciiTheme="minorHAnsi" w:eastAsiaTheme="minorEastAsia" w:hAnsiTheme="minorHAnsi" w:cstheme="minorBidi"/>
      <w:sz w:val="22"/>
      <w:szCs w:val="22"/>
    </w:rPr>
  </w:style>
  <w:style w:type="paragraph" w:customStyle="1" w:styleId="3EDEC342472C4C66952A3D4DD58E4C8B">
    <w:name w:val="3EDEC342472C4C66952A3D4DD58E4C8B"/>
    <w:rsid w:val="002B26C7"/>
    <w:pPr>
      <w:spacing w:after="160" w:line="259" w:lineRule="auto"/>
    </w:pPr>
    <w:rPr>
      <w:rFonts w:asciiTheme="minorHAnsi" w:eastAsiaTheme="minorEastAsia" w:hAnsiTheme="minorHAnsi" w:cstheme="minorBidi"/>
      <w:sz w:val="22"/>
      <w:szCs w:val="22"/>
    </w:rPr>
  </w:style>
  <w:style w:type="paragraph" w:customStyle="1" w:styleId="A0C240EC3EF940E4A79A24B28B292C46">
    <w:name w:val="A0C240EC3EF940E4A79A24B28B292C46"/>
    <w:rsid w:val="002B26C7"/>
    <w:pPr>
      <w:spacing w:after="160" w:line="259" w:lineRule="auto"/>
    </w:pPr>
    <w:rPr>
      <w:rFonts w:asciiTheme="minorHAnsi" w:eastAsiaTheme="minorEastAsia" w:hAnsiTheme="minorHAnsi" w:cstheme="minorBidi"/>
      <w:sz w:val="22"/>
      <w:szCs w:val="22"/>
    </w:rPr>
  </w:style>
  <w:style w:type="paragraph" w:customStyle="1" w:styleId="F48A6B872AFA43EDA81E6E8189993613">
    <w:name w:val="F48A6B872AFA43EDA81E6E8189993613"/>
    <w:rsid w:val="002B26C7"/>
    <w:pPr>
      <w:spacing w:after="160" w:line="259" w:lineRule="auto"/>
    </w:pPr>
    <w:rPr>
      <w:rFonts w:asciiTheme="minorHAnsi" w:eastAsiaTheme="minorEastAsia" w:hAnsiTheme="minorHAnsi" w:cstheme="minorBidi"/>
      <w:sz w:val="22"/>
      <w:szCs w:val="22"/>
    </w:rPr>
  </w:style>
  <w:style w:type="paragraph" w:customStyle="1" w:styleId="573C5494CAA143D8808C37B33992D75B">
    <w:name w:val="573C5494CAA143D8808C37B33992D75B"/>
    <w:rsid w:val="002C68D4"/>
    <w:pPr>
      <w:spacing w:after="160" w:line="259" w:lineRule="auto"/>
    </w:pPr>
    <w:rPr>
      <w:rFonts w:asciiTheme="minorHAnsi" w:eastAsiaTheme="minorEastAsia" w:hAnsiTheme="minorHAnsi" w:cstheme="minorBidi"/>
      <w:sz w:val="22"/>
      <w:szCs w:val="22"/>
    </w:rPr>
  </w:style>
  <w:style w:type="paragraph" w:customStyle="1" w:styleId="8AAAF1BCC1D9419795B724334A72F5A8">
    <w:name w:val="8AAAF1BCC1D9419795B724334A72F5A8"/>
    <w:rsid w:val="002C68D4"/>
    <w:pPr>
      <w:spacing w:after="160" w:line="259" w:lineRule="auto"/>
    </w:pPr>
    <w:rPr>
      <w:rFonts w:asciiTheme="minorHAnsi" w:eastAsiaTheme="minorEastAsia" w:hAnsiTheme="minorHAnsi" w:cstheme="minorBidi"/>
      <w:sz w:val="22"/>
      <w:szCs w:val="22"/>
    </w:rPr>
  </w:style>
  <w:style w:type="paragraph" w:customStyle="1" w:styleId="73FCA253767D44109E0F470581371DA9">
    <w:name w:val="73FCA253767D44109E0F470581371DA9"/>
    <w:rsid w:val="002C68D4"/>
    <w:pPr>
      <w:spacing w:after="160" w:line="259" w:lineRule="auto"/>
    </w:pPr>
    <w:rPr>
      <w:rFonts w:asciiTheme="minorHAnsi" w:eastAsiaTheme="minorEastAsia" w:hAnsiTheme="minorHAnsi" w:cstheme="minorBidi"/>
      <w:sz w:val="22"/>
      <w:szCs w:val="22"/>
    </w:rPr>
  </w:style>
  <w:style w:type="paragraph" w:customStyle="1" w:styleId="09DD2F12CAF847BBBB5EF69BA109F2D9">
    <w:name w:val="09DD2F12CAF847BBBB5EF69BA109F2D9"/>
    <w:rsid w:val="002C68D4"/>
    <w:pPr>
      <w:spacing w:after="160" w:line="259" w:lineRule="auto"/>
    </w:pPr>
    <w:rPr>
      <w:rFonts w:asciiTheme="minorHAnsi" w:eastAsiaTheme="minorEastAsia" w:hAnsiTheme="minorHAnsi" w:cstheme="minorBidi"/>
      <w:sz w:val="22"/>
      <w:szCs w:val="22"/>
    </w:rPr>
  </w:style>
  <w:style w:type="paragraph" w:customStyle="1" w:styleId="FA923B254B7447519945259971D4DDD3">
    <w:name w:val="FA923B254B7447519945259971D4DDD3"/>
    <w:rsid w:val="002C68D4"/>
    <w:pPr>
      <w:spacing w:after="160" w:line="259" w:lineRule="auto"/>
    </w:pPr>
    <w:rPr>
      <w:rFonts w:asciiTheme="minorHAnsi" w:eastAsiaTheme="minorEastAsia" w:hAnsiTheme="minorHAnsi" w:cstheme="minorBidi"/>
      <w:sz w:val="22"/>
      <w:szCs w:val="22"/>
    </w:rPr>
  </w:style>
  <w:style w:type="paragraph" w:customStyle="1" w:styleId="3753983C517E4B08BD5EC07C7437FE3F">
    <w:name w:val="3753983C517E4B08BD5EC07C7437FE3F"/>
    <w:rsid w:val="002C68D4"/>
    <w:pPr>
      <w:spacing w:after="160" w:line="259" w:lineRule="auto"/>
    </w:pPr>
    <w:rPr>
      <w:rFonts w:asciiTheme="minorHAnsi" w:eastAsiaTheme="minorEastAsia" w:hAnsiTheme="minorHAnsi" w:cstheme="minorBidi"/>
      <w:sz w:val="22"/>
      <w:szCs w:val="22"/>
    </w:rPr>
  </w:style>
  <w:style w:type="paragraph" w:customStyle="1" w:styleId="FC021C3E2CCA477DA0886B335DD67D13">
    <w:name w:val="FC021C3E2CCA477DA0886B335DD67D13"/>
    <w:rsid w:val="002C68D4"/>
    <w:pPr>
      <w:spacing w:after="160" w:line="259" w:lineRule="auto"/>
    </w:pPr>
    <w:rPr>
      <w:rFonts w:asciiTheme="minorHAnsi" w:eastAsiaTheme="minorEastAsia" w:hAnsiTheme="minorHAnsi" w:cstheme="minorBidi"/>
      <w:sz w:val="22"/>
      <w:szCs w:val="22"/>
    </w:rPr>
  </w:style>
  <w:style w:type="paragraph" w:customStyle="1" w:styleId="FA5C4C8538A74A309C5044B7A61C08F9">
    <w:name w:val="FA5C4C8538A74A309C5044B7A61C08F9"/>
    <w:rsid w:val="002C68D4"/>
    <w:pPr>
      <w:spacing w:after="160" w:line="259" w:lineRule="auto"/>
    </w:pPr>
    <w:rPr>
      <w:rFonts w:asciiTheme="minorHAnsi" w:eastAsiaTheme="minorEastAsia" w:hAnsiTheme="minorHAnsi" w:cstheme="minorBidi"/>
      <w:sz w:val="22"/>
      <w:szCs w:val="22"/>
    </w:rPr>
  </w:style>
  <w:style w:type="paragraph" w:customStyle="1" w:styleId="0CAF0D2CC1C14EC5AF03607AED8103CB">
    <w:name w:val="0CAF0D2CC1C14EC5AF03607AED8103CB"/>
    <w:rsid w:val="002C68D4"/>
    <w:pPr>
      <w:spacing w:after="160" w:line="259" w:lineRule="auto"/>
    </w:pPr>
    <w:rPr>
      <w:rFonts w:asciiTheme="minorHAnsi" w:eastAsiaTheme="minorEastAsia" w:hAnsiTheme="minorHAnsi" w:cstheme="minorBidi"/>
      <w:sz w:val="22"/>
      <w:szCs w:val="22"/>
    </w:rPr>
  </w:style>
  <w:style w:type="paragraph" w:customStyle="1" w:styleId="B1181BBA514F49ED884CE5F38361F0C7">
    <w:name w:val="B1181BBA514F49ED884CE5F38361F0C7"/>
    <w:rsid w:val="002C68D4"/>
    <w:pPr>
      <w:spacing w:after="160" w:line="259" w:lineRule="auto"/>
    </w:pPr>
    <w:rPr>
      <w:rFonts w:asciiTheme="minorHAnsi" w:eastAsiaTheme="minorEastAsia" w:hAnsiTheme="minorHAnsi" w:cstheme="minorBidi"/>
      <w:sz w:val="22"/>
      <w:szCs w:val="22"/>
    </w:rPr>
  </w:style>
  <w:style w:type="paragraph" w:customStyle="1" w:styleId="B56F9A6A0D604358B9B70CAB46B85E21">
    <w:name w:val="B56F9A6A0D604358B9B70CAB46B85E21"/>
    <w:rsid w:val="002C68D4"/>
    <w:pPr>
      <w:spacing w:after="160" w:line="259" w:lineRule="auto"/>
    </w:pPr>
    <w:rPr>
      <w:rFonts w:asciiTheme="minorHAnsi" w:eastAsiaTheme="minorEastAsia" w:hAnsiTheme="minorHAnsi" w:cstheme="minorBidi"/>
      <w:sz w:val="22"/>
      <w:szCs w:val="22"/>
    </w:rPr>
  </w:style>
  <w:style w:type="paragraph" w:customStyle="1" w:styleId="186D800DCAEE4577888B2ABDC87B501E">
    <w:name w:val="186D800DCAEE4577888B2ABDC87B501E"/>
    <w:rsid w:val="002C68D4"/>
    <w:pPr>
      <w:spacing w:after="160" w:line="259" w:lineRule="auto"/>
    </w:pPr>
    <w:rPr>
      <w:rFonts w:asciiTheme="minorHAnsi" w:eastAsiaTheme="minorEastAsia" w:hAnsiTheme="minorHAnsi" w:cstheme="minorBidi"/>
      <w:sz w:val="22"/>
      <w:szCs w:val="22"/>
    </w:rPr>
  </w:style>
  <w:style w:type="paragraph" w:customStyle="1" w:styleId="AC911827720F4D538609E7079031F766">
    <w:name w:val="AC911827720F4D538609E7079031F766"/>
    <w:rsid w:val="002C68D4"/>
    <w:pPr>
      <w:spacing w:after="160" w:line="259" w:lineRule="auto"/>
    </w:pPr>
    <w:rPr>
      <w:rFonts w:asciiTheme="minorHAnsi" w:eastAsiaTheme="minorEastAsia" w:hAnsiTheme="minorHAnsi" w:cstheme="minorBidi"/>
      <w:sz w:val="22"/>
      <w:szCs w:val="22"/>
    </w:rPr>
  </w:style>
  <w:style w:type="paragraph" w:customStyle="1" w:styleId="0FB9F2A8ADBD4E52A474FBA584A6EFFE">
    <w:name w:val="0FB9F2A8ADBD4E52A474FBA584A6EFFE"/>
    <w:rsid w:val="002C68D4"/>
    <w:pPr>
      <w:spacing w:after="160" w:line="259" w:lineRule="auto"/>
    </w:pPr>
    <w:rPr>
      <w:rFonts w:asciiTheme="minorHAnsi" w:eastAsiaTheme="minorEastAsia" w:hAnsiTheme="minorHAnsi" w:cstheme="minorBidi"/>
      <w:sz w:val="22"/>
      <w:szCs w:val="22"/>
    </w:rPr>
  </w:style>
  <w:style w:type="paragraph" w:customStyle="1" w:styleId="414C26F018C949BAB8B647B82E04F1A4">
    <w:name w:val="414C26F018C949BAB8B647B82E04F1A4"/>
    <w:rsid w:val="002C68D4"/>
    <w:pPr>
      <w:spacing w:after="160" w:line="259" w:lineRule="auto"/>
    </w:pPr>
    <w:rPr>
      <w:rFonts w:asciiTheme="minorHAnsi" w:eastAsiaTheme="minorEastAsia" w:hAnsiTheme="minorHAnsi" w:cstheme="minorBidi"/>
      <w:sz w:val="22"/>
      <w:szCs w:val="22"/>
    </w:rPr>
  </w:style>
  <w:style w:type="paragraph" w:customStyle="1" w:styleId="8501A11E17D043708848C8F08EC61D41">
    <w:name w:val="8501A11E17D043708848C8F08EC61D41"/>
    <w:rsid w:val="002C68D4"/>
    <w:pPr>
      <w:spacing w:after="160" w:line="259" w:lineRule="auto"/>
    </w:pPr>
    <w:rPr>
      <w:rFonts w:asciiTheme="minorHAnsi" w:eastAsiaTheme="minorEastAsia" w:hAnsiTheme="minorHAnsi" w:cstheme="minorBidi"/>
      <w:sz w:val="22"/>
      <w:szCs w:val="22"/>
    </w:rPr>
  </w:style>
  <w:style w:type="paragraph" w:customStyle="1" w:styleId="5C007303AE3746C89DAA31A1297813B1">
    <w:name w:val="5C007303AE3746C89DAA31A1297813B1"/>
    <w:rsid w:val="002C68D4"/>
    <w:pPr>
      <w:spacing w:after="160" w:line="259" w:lineRule="auto"/>
    </w:pPr>
    <w:rPr>
      <w:rFonts w:asciiTheme="minorHAnsi" w:eastAsiaTheme="minorEastAsia" w:hAnsiTheme="minorHAnsi" w:cstheme="minorBidi"/>
      <w:sz w:val="22"/>
      <w:szCs w:val="22"/>
    </w:rPr>
  </w:style>
  <w:style w:type="paragraph" w:customStyle="1" w:styleId="7B582C9A8BD145B08076C925CCF4BE7B">
    <w:name w:val="7B582C9A8BD145B08076C925CCF4BE7B"/>
    <w:rsid w:val="002C68D4"/>
    <w:pPr>
      <w:spacing w:after="160" w:line="259" w:lineRule="auto"/>
    </w:pPr>
    <w:rPr>
      <w:rFonts w:asciiTheme="minorHAnsi" w:eastAsiaTheme="minorEastAsia" w:hAnsiTheme="minorHAnsi" w:cstheme="minorBidi"/>
      <w:sz w:val="22"/>
      <w:szCs w:val="22"/>
    </w:rPr>
  </w:style>
  <w:style w:type="paragraph" w:customStyle="1" w:styleId="43487C608D0642BF9077D1649831BE76">
    <w:name w:val="43487C608D0642BF9077D1649831BE76"/>
    <w:rsid w:val="002C68D4"/>
    <w:pPr>
      <w:spacing w:after="160" w:line="259" w:lineRule="auto"/>
    </w:pPr>
    <w:rPr>
      <w:rFonts w:asciiTheme="minorHAnsi" w:eastAsiaTheme="minorEastAsia" w:hAnsiTheme="minorHAnsi" w:cstheme="minorBidi"/>
      <w:sz w:val="22"/>
      <w:szCs w:val="22"/>
    </w:rPr>
  </w:style>
  <w:style w:type="paragraph" w:customStyle="1" w:styleId="6D1B909FD1EC4F268D930EEC5007335E">
    <w:name w:val="6D1B909FD1EC4F268D930EEC5007335E"/>
    <w:rsid w:val="002C68D4"/>
    <w:pPr>
      <w:spacing w:after="160" w:line="259" w:lineRule="auto"/>
    </w:pPr>
    <w:rPr>
      <w:rFonts w:asciiTheme="minorHAnsi" w:eastAsiaTheme="minorEastAsia" w:hAnsiTheme="minorHAnsi" w:cstheme="minorBidi"/>
      <w:sz w:val="22"/>
      <w:szCs w:val="22"/>
    </w:rPr>
  </w:style>
  <w:style w:type="paragraph" w:customStyle="1" w:styleId="D6DCF90AAA0040D58D9059922B4AFBD6">
    <w:name w:val="D6DCF90AAA0040D58D9059922B4AFBD6"/>
    <w:rsid w:val="002C68D4"/>
    <w:pPr>
      <w:spacing w:after="160" w:line="259" w:lineRule="auto"/>
    </w:pPr>
    <w:rPr>
      <w:rFonts w:asciiTheme="minorHAnsi" w:eastAsiaTheme="minorEastAsia" w:hAnsiTheme="minorHAnsi" w:cstheme="minorBidi"/>
      <w:sz w:val="22"/>
      <w:szCs w:val="22"/>
    </w:rPr>
  </w:style>
  <w:style w:type="paragraph" w:customStyle="1" w:styleId="654F16D6C91F4B778C047A8B4A72D077">
    <w:name w:val="654F16D6C91F4B778C047A8B4A72D077"/>
    <w:rsid w:val="00772DD3"/>
    <w:pPr>
      <w:spacing w:after="160" w:line="259" w:lineRule="auto"/>
    </w:pPr>
    <w:rPr>
      <w:rFonts w:asciiTheme="minorHAnsi" w:eastAsiaTheme="minorEastAsia" w:hAnsiTheme="minorHAnsi" w:cstheme="minorBidi"/>
      <w:sz w:val="22"/>
      <w:szCs w:val="22"/>
    </w:rPr>
  </w:style>
  <w:style w:type="paragraph" w:customStyle="1" w:styleId="E7AB3C7F2DE34C46BB9D04C7C9711491">
    <w:name w:val="E7AB3C7F2DE34C46BB9D04C7C9711491"/>
    <w:rsid w:val="00772DD3"/>
    <w:pPr>
      <w:spacing w:after="160" w:line="259" w:lineRule="auto"/>
    </w:pPr>
    <w:rPr>
      <w:rFonts w:asciiTheme="minorHAnsi" w:eastAsiaTheme="minorEastAsia" w:hAnsiTheme="minorHAnsi" w:cstheme="minorBidi"/>
      <w:sz w:val="22"/>
      <w:szCs w:val="22"/>
    </w:rPr>
  </w:style>
  <w:style w:type="paragraph" w:customStyle="1" w:styleId="3C2EF9FCCCD549EB9BD6999FA0EA3006">
    <w:name w:val="3C2EF9FCCCD549EB9BD6999FA0EA3006"/>
    <w:rsid w:val="00772DD3"/>
    <w:pPr>
      <w:spacing w:after="160" w:line="259" w:lineRule="auto"/>
    </w:pPr>
    <w:rPr>
      <w:rFonts w:asciiTheme="minorHAnsi" w:eastAsiaTheme="minorEastAsia" w:hAnsiTheme="minorHAnsi" w:cstheme="minorBidi"/>
      <w:sz w:val="22"/>
      <w:szCs w:val="22"/>
    </w:rPr>
  </w:style>
  <w:style w:type="paragraph" w:customStyle="1" w:styleId="22F09C28CE634CE1A956C714EAC6AE33">
    <w:name w:val="22F09C28CE634CE1A956C714EAC6AE33"/>
    <w:rsid w:val="00772DD3"/>
    <w:pPr>
      <w:spacing w:after="160" w:line="259" w:lineRule="auto"/>
    </w:pPr>
    <w:rPr>
      <w:rFonts w:asciiTheme="minorHAnsi" w:eastAsiaTheme="minorEastAsia" w:hAnsiTheme="minorHAnsi" w:cstheme="minorBidi"/>
      <w:sz w:val="22"/>
      <w:szCs w:val="22"/>
    </w:rPr>
  </w:style>
  <w:style w:type="paragraph" w:customStyle="1" w:styleId="BE779329A6884E28B3AB1132EC43B165">
    <w:name w:val="BE779329A6884E28B3AB1132EC43B165"/>
    <w:rsid w:val="00772DD3"/>
    <w:pPr>
      <w:spacing w:after="160" w:line="259" w:lineRule="auto"/>
    </w:pPr>
    <w:rPr>
      <w:rFonts w:asciiTheme="minorHAnsi" w:eastAsiaTheme="minorEastAsia" w:hAnsiTheme="minorHAnsi" w:cstheme="minorBidi"/>
      <w:sz w:val="22"/>
      <w:szCs w:val="22"/>
    </w:rPr>
  </w:style>
  <w:style w:type="paragraph" w:customStyle="1" w:styleId="0C1F2A216C6D41678BCC658908A1C0B7">
    <w:name w:val="0C1F2A216C6D41678BCC658908A1C0B7"/>
    <w:rsid w:val="00772DD3"/>
    <w:pPr>
      <w:spacing w:after="160" w:line="259" w:lineRule="auto"/>
    </w:pPr>
    <w:rPr>
      <w:rFonts w:asciiTheme="minorHAnsi" w:eastAsiaTheme="minorEastAsia" w:hAnsiTheme="minorHAnsi" w:cstheme="minorBidi"/>
      <w:sz w:val="22"/>
      <w:szCs w:val="22"/>
    </w:rPr>
  </w:style>
  <w:style w:type="paragraph" w:customStyle="1" w:styleId="7C1857BCC15F4CBFAB7BD2DBA126A325">
    <w:name w:val="7C1857BCC15F4CBFAB7BD2DBA126A325"/>
    <w:rsid w:val="00772DD3"/>
    <w:pPr>
      <w:spacing w:after="160" w:line="259" w:lineRule="auto"/>
    </w:pPr>
    <w:rPr>
      <w:rFonts w:asciiTheme="minorHAnsi" w:eastAsiaTheme="minorEastAsia" w:hAnsiTheme="minorHAnsi" w:cstheme="minorBidi"/>
      <w:sz w:val="22"/>
      <w:szCs w:val="22"/>
    </w:rPr>
  </w:style>
  <w:style w:type="paragraph" w:customStyle="1" w:styleId="FC0173C599F142898C8352188A16B1E1">
    <w:name w:val="FC0173C599F142898C8352188A16B1E1"/>
    <w:rsid w:val="00772DD3"/>
    <w:pPr>
      <w:spacing w:after="160" w:line="259" w:lineRule="auto"/>
    </w:pPr>
    <w:rPr>
      <w:rFonts w:asciiTheme="minorHAnsi" w:eastAsiaTheme="minorEastAsia" w:hAnsiTheme="minorHAnsi" w:cstheme="minorBidi"/>
      <w:sz w:val="22"/>
      <w:szCs w:val="22"/>
    </w:rPr>
  </w:style>
  <w:style w:type="paragraph" w:customStyle="1" w:styleId="04F0A11E83884E9DAB88AE5CB01FD878">
    <w:name w:val="04F0A11E83884E9DAB88AE5CB01FD878"/>
    <w:rsid w:val="00772DD3"/>
    <w:pPr>
      <w:spacing w:after="160" w:line="259" w:lineRule="auto"/>
    </w:pPr>
    <w:rPr>
      <w:rFonts w:asciiTheme="minorHAnsi" w:eastAsiaTheme="minorEastAsia" w:hAnsiTheme="minorHAnsi" w:cstheme="minorBidi"/>
      <w:sz w:val="22"/>
      <w:szCs w:val="22"/>
    </w:rPr>
  </w:style>
  <w:style w:type="paragraph" w:customStyle="1" w:styleId="D54BD09EB18B4D1B9E4D38D5988348A7">
    <w:name w:val="D54BD09EB18B4D1B9E4D38D5988348A7"/>
    <w:rsid w:val="00772DD3"/>
    <w:pPr>
      <w:spacing w:after="160" w:line="259" w:lineRule="auto"/>
    </w:pPr>
    <w:rPr>
      <w:rFonts w:asciiTheme="minorHAnsi" w:eastAsiaTheme="minorEastAsia" w:hAnsiTheme="minorHAnsi" w:cstheme="minorBidi"/>
      <w:sz w:val="22"/>
      <w:szCs w:val="22"/>
    </w:rPr>
  </w:style>
  <w:style w:type="paragraph" w:customStyle="1" w:styleId="1BE35A99873C4D1A9A6184C610D380E4">
    <w:name w:val="1BE35A99873C4D1A9A6184C610D380E4"/>
    <w:rsid w:val="00772DD3"/>
    <w:pPr>
      <w:spacing w:after="160" w:line="259" w:lineRule="auto"/>
    </w:pPr>
    <w:rPr>
      <w:rFonts w:asciiTheme="minorHAnsi" w:eastAsiaTheme="minorEastAsia" w:hAnsiTheme="minorHAnsi" w:cstheme="minorBidi"/>
      <w:sz w:val="22"/>
      <w:szCs w:val="22"/>
    </w:rPr>
  </w:style>
  <w:style w:type="paragraph" w:customStyle="1" w:styleId="8650C0049A044644A8C62BC8CED611C0">
    <w:name w:val="8650C0049A044644A8C62BC8CED611C0"/>
    <w:rsid w:val="00772DD3"/>
    <w:pPr>
      <w:spacing w:after="160" w:line="259" w:lineRule="auto"/>
    </w:pPr>
    <w:rPr>
      <w:rFonts w:asciiTheme="minorHAnsi" w:eastAsiaTheme="minorEastAsia" w:hAnsiTheme="minorHAnsi" w:cstheme="minorBidi"/>
      <w:sz w:val="22"/>
      <w:szCs w:val="22"/>
    </w:rPr>
  </w:style>
  <w:style w:type="paragraph" w:customStyle="1" w:styleId="17E68FAF91C54988A2F2E538282F4132">
    <w:name w:val="17E68FAF91C54988A2F2E538282F4132"/>
    <w:rsid w:val="00772DD3"/>
    <w:pPr>
      <w:spacing w:after="160" w:line="259" w:lineRule="auto"/>
    </w:pPr>
    <w:rPr>
      <w:rFonts w:asciiTheme="minorHAnsi" w:eastAsiaTheme="minorEastAsia" w:hAnsiTheme="minorHAnsi" w:cstheme="minorBidi"/>
      <w:sz w:val="22"/>
      <w:szCs w:val="22"/>
    </w:rPr>
  </w:style>
  <w:style w:type="paragraph" w:customStyle="1" w:styleId="126933FC29844E49AA715199FCDED987">
    <w:name w:val="126933FC29844E49AA715199FCDED987"/>
    <w:rsid w:val="00772DD3"/>
    <w:pPr>
      <w:spacing w:after="160" w:line="259" w:lineRule="auto"/>
    </w:pPr>
    <w:rPr>
      <w:rFonts w:asciiTheme="minorHAnsi" w:eastAsiaTheme="minorEastAsia" w:hAnsiTheme="minorHAnsi" w:cstheme="minorBidi"/>
      <w:sz w:val="22"/>
      <w:szCs w:val="22"/>
    </w:rPr>
  </w:style>
  <w:style w:type="paragraph" w:customStyle="1" w:styleId="67432CA533954204A21C6CAA927ECB57">
    <w:name w:val="67432CA533954204A21C6CAA927ECB57"/>
    <w:rsid w:val="00772DD3"/>
    <w:pPr>
      <w:spacing w:after="160" w:line="259" w:lineRule="auto"/>
    </w:pPr>
    <w:rPr>
      <w:rFonts w:asciiTheme="minorHAnsi" w:eastAsiaTheme="minorEastAsia" w:hAnsiTheme="minorHAnsi" w:cstheme="minorBidi"/>
      <w:sz w:val="22"/>
      <w:szCs w:val="22"/>
    </w:rPr>
  </w:style>
  <w:style w:type="paragraph" w:customStyle="1" w:styleId="42DB7A19A5E14994895F9685F066865B">
    <w:name w:val="42DB7A19A5E14994895F9685F066865B"/>
    <w:rsid w:val="00FD43A8"/>
    <w:pPr>
      <w:spacing w:after="160" w:line="259" w:lineRule="auto"/>
    </w:pPr>
    <w:rPr>
      <w:rFonts w:asciiTheme="minorHAnsi" w:eastAsiaTheme="minorEastAsia" w:hAnsiTheme="minorHAnsi" w:cstheme="minorBidi"/>
      <w:sz w:val="22"/>
      <w:szCs w:val="22"/>
    </w:rPr>
  </w:style>
  <w:style w:type="paragraph" w:customStyle="1" w:styleId="94EABE1F0DC9449A97EF5A979285FF57">
    <w:name w:val="94EABE1F0DC9449A97EF5A979285FF57"/>
    <w:rsid w:val="00FD43A8"/>
    <w:pPr>
      <w:spacing w:after="160" w:line="259" w:lineRule="auto"/>
    </w:pPr>
    <w:rPr>
      <w:rFonts w:asciiTheme="minorHAnsi" w:eastAsiaTheme="minorEastAsia" w:hAnsiTheme="minorHAnsi" w:cstheme="minorBidi"/>
      <w:sz w:val="22"/>
      <w:szCs w:val="22"/>
    </w:rPr>
  </w:style>
  <w:style w:type="paragraph" w:customStyle="1" w:styleId="27702B4CCEBC4CA5AC7E136019EEF7D1">
    <w:name w:val="27702B4CCEBC4CA5AC7E136019EEF7D1"/>
    <w:rsid w:val="00FD43A8"/>
    <w:pPr>
      <w:spacing w:after="160" w:line="259" w:lineRule="auto"/>
    </w:pPr>
    <w:rPr>
      <w:rFonts w:asciiTheme="minorHAnsi" w:eastAsiaTheme="minorEastAsia" w:hAnsiTheme="minorHAnsi" w:cstheme="minorBidi"/>
      <w:sz w:val="22"/>
      <w:szCs w:val="22"/>
    </w:rPr>
  </w:style>
  <w:style w:type="paragraph" w:customStyle="1" w:styleId="04C1B21D357D4AAAA4E6959A136A3327">
    <w:name w:val="04C1B21D357D4AAAA4E6959A136A3327"/>
    <w:rsid w:val="00FD43A8"/>
    <w:pPr>
      <w:spacing w:after="160" w:line="259" w:lineRule="auto"/>
    </w:pPr>
    <w:rPr>
      <w:rFonts w:asciiTheme="minorHAnsi" w:eastAsiaTheme="minorEastAsia" w:hAnsiTheme="minorHAnsi" w:cstheme="minorBidi"/>
      <w:sz w:val="22"/>
      <w:szCs w:val="22"/>
    </w:rPr>
  </w:style>
  <w:style w:type="paragraph" w:customStyle="1" w:styleId="0161120EE48A44628F48FB71A069BF36">
    <w:name w:val="0161120EE48A44628F48FB71A069BF36"/>
    <w:rsid w:val="00FD43A8"/>
    <w:pPr>
      <w:spacing w:after="160" w:line="259" w:lineRule="auto"/>
    </w:pPr>
    <w:rPr>
      <w:rFonts w:asciiTheme="minorHAnsi" w:eastAsiaTheme="minorEastAsia" w:hAnsiTheme="minorHAnsi" w:cstheme="minorBidi"/>
      <w:sz w:val="22"/>
      <w:szCs w:val="22"/>
    </w:rPr>
  </w:style>
  <w:style w:type="paragraph" w:customStyle="1" w:styleId="4E3B116D09904B2DBC8C517C26CA1140">
    <w:name w:val="4E3B116D09904B2DBC8C517C26CA1140"/>
    <w:rsid w:val="00FD43A8"/>
    <w:pPr>
      <w:spacing w:after="160" w:line="259" w:lineRule="auto"/>
    </w:pPr>
    <w:rPr>
      <w:rFonts w:asciiTheme="minorHAnsi" w:eastAsiaTheme="minorEastAsia" w:hAnsiTheme="minorHAnsi" w:cstheme="minorBidi"/>
      <w:sz w:val="22"/>
      <w:szCs w:val="22"/>
    </w:rPr>
  </w:style>
  <w:style w:type="paragraph" w:customStyle="1" w:styleId="D17A1C37A1D940528A10CAB0EC46EB54">
    <w:name w:val="D17A1C37A1D940528A10CAB0EC46EB54"/>
    <w:rsid w:val="00FD43A8"/>
    <w:pPr>
      <w:spacing w:after="160" w:line="259" w:lineRule="auto"/>
    </w:pPr>
    <w:rPr>
      <w:rFonts w:asciiTheme="minorHAnsi" w:eastAsiaTheme="minorEastAsia" w:hAnsiTheme="minorHAnsi" w:cstheme="minorBidi"/>
      <w:sz w:val="22"/>
      <w:szCs w:val="22"/>
    </w:rPr>
  </w:style>
  <w:style w:type="paragraph" w:customStyle="1" w:styleId="AE7FE5C3B3594FB18655CBCD842D4550">
    <w:name w:val="AE7FE5C3B3594FB18655CBCD842D4550"/>
    <w:rsid w:val="00FD43A8"/>
    <w:pPr>
      <w:spacing w:after="160" w:line="259" w:lineRule="auto"/>
    </w:pPr>
    <w:rPr>
      <w:rFonts w:asciiTheme="minorHAnsi" w:eastAsiaTheme="minorEastAsia" w:hAnsiTheme="minorHAnsi" w:cstheme="minorBidi"/>
      <w:sz w:val="22"/>
      <w:szCs w:val="22"/>
    </w:rPr>
  </w:style>
  <w:style w:type="paragraph" w:customStyle="1" w:styleId="64231FF49E55462481B134858B5560DB">
    <w:name w:val="64231FF49E55462481B134858B5560DB"/>
    <w:rsid w:val="0014566A"/>
    <w:pPr>
      <w:spacing w:after="160" w:line="259" w:lineRule="auto"/>
    </w:pPr>
    <w:rPr>
      <w:rFonts w:asciiTheme="minorHAnsi" w:eastAsiaTheme="minorEastAsia" w:hAnsiTheme="minorHAnsi" w:cstheme="minorBidi"/>
      <w:sz w:val="22"/>
      <w:szCs w:val="22"/>
    </w:rPr>
  </w:style>
  <w:style w:type="paragraph" w:customStyle="1" w:styleId="ADDC9A35748444A1B8DEF0385CD622DB">
    <w:name w:val="ADDC9A35748444A1B8DEF0385CD622DB"/>
    <w:rsid w:val="0014566A"/>
    <w:pPr>
      <w:spacing w:after="160" w:line="259" w:lineRule="auto"/>
    </w:pPr>
    <w:rPr>
      <w:rFonts w:asciiTheme="minorHAnsi" w:eastAsiaTheme="minorEastAsia" w:hAnsiTheme="minorHAnsi" w:cstheme="minorBidi"/>
      <w:sz w:val="22"/>
      <w:szCs w:val="22"/>
    </w:rPr>
  </w:style>
  <w:style w:type="paragraph" w:customStyle="1" w:styleId="47E5615458DD44BC95CFAD6CA42C7E11">
    <w:name w:val="47E5615458DD44BC95CFAD6CA42C7E11"/>
    <w:rsid w:val="0014566A"/>
    <w:pPr>
      <w:spacing w:after="160" w:line="259" w:lineRule="auto"/>
    </w:pPr>
    <w:rPr>
      <w:rFonts w:asciiTheme="minorHAnsi" w:eastAsiaTheme="minorEastAsia" w:hAnsiTheme="minorHAnsi" w:cstheme="minorBidi"/>
      <w:sz w:val="22"/>
      <w:szCs w:val="22"/>
    </w:rPr>
  </w:style>
  <w:style w:type="paragraph" w:customStyle="1" w:styleId="91C15E68B9544C659D77EE7534F41496">
    <w:name w:val="91C15E68B9544C659D77EE7534F41496"/>
    <w:rsid w:val="0014566A"/>
    <w:pPr>
      <w:spacing w:after="160" w:line="259" w:lineRule="auto"/>
    </w:pPr>
    <w:rPr>
      <w:rFonts w:asciiTheme="minorHAnsi" w:eastAsiaTheme="minorEastAsia" w:hAnsiTheme="minorHAnsi" w:cstheme="minorBidi"/>
      <w:sz w:val="22"/>
      <w:szCs w:val="22"/>
    </w:rPr>
  </w:style>
  <w:style w:type="paragraph" w:customStyle="1" w:styleId="9CD1B7A48906412F95AACB0A73E8DA07">
    <w:name w:val="9CD1B7A48906412F95AACB0A73E8DA07"/>
    <w:rsid w:val="0014566A"/>
    <w:pPr>
      <w:spacing w:after="160" w:line="259" w:lineRule="auto"/>
    </w:pPr>
    <w:rPr>
      <w:rFonts w:asciiTheme="minorHAnsi" w:eastAsiaTheme="minorEastAsia" w:hAnsiTheme="minorHAnsi" w:cstheme="minorBidi"/>
      <w:sz w:val="22"/>
      <w:szCs w:val="22"/>
    </w:rPr>
  </w:style>
  <w:style w:type="paragraph" w:customStyle="1" w:styleId="2BECF98E317A4A9EA997318C5E6927E0">
    <w:name w:val="2BECF98E317A4A9EA997318C5E6927E0"/>
    <w:rsid w:val="0014566A"/>
    <w:pPr>
      <w:spacing w:after="160" w:line="259" w:lineRule="auto"/>
    </w:pPr>
    <w:rPr>
      <w:rFonts w:asciiTheme="minorHAnsi" w:eastAsiaTheme="minorEastAsia" w:hAnsiTheme="minorHAnsi" w:cstheme="minorBidi"/>
      <w:sz w:val="22"/>
      <w:szCs w:val="22"/>
    </w:rPr>
  </w:style>
  <w:style w:type="paragraph" w:customStyle="1" w:styleId="816063A60E0A43428F8CF6CAF6D4ADC1">
    <w:name w:val="816063A60E0A43428F8CF6CAF6D4ADC1"/>
    <w:rsid w:val="0014566A"/>
    <w:pPr>
      <w:spacing w:after="160" w:line="259" w:lineRule="auto"/>
    </w:pPr>
    <w:rPr>
      <w:rFonts w:asciiTheme="minorHAnsi" w:eastAsiaTheme="minorEastAsia" w:hAnsiTheme="minorHAnsi" w:cstheme="minorBidi"/>
      <w:sz w:val="22"/>
      <w:szCs w:val="22"/>
    </w:rPr>
  </w:style>
  <w:style w:type="paragraph" w:customStyle="1" w:styleId="5626F838ADB84DBF9B8EFDC2993208CA">
    <w:name w:val="5626F838ADB84DBF9B8EFDC2993208CA"/>
    <w:rsid w:val="0014566A"/>
    <w:pPr>
      <w:spacing w:after="160" w:line="259" w:lineRule="auto"/>
    </w:pPr>
    <w:rPr>
      <w:rFonts w:asciiTheme="minorHAnsi" w:eastAsiaTheme="minorEastAsia" w:hAnsiTheme="minorHAnsi" w:cstheme="minorBidi"/>
      <w:sz w:val="22"/>
      <w:szCs w:val="22"/>
    </w:rPr>
  </w:style>
  <w:style w:type="paragraph" w:customStyle="1" w:styleId="387A62D03EB44BF79BF960DFF1CD6552">
    <w:name w:val="387A62D03EB44BF79BF960DFF1CD6552"/>
    <w:rsid w:val="0014566A"/>
    <w:pPr>
      <w:spacing w:after="160" w:line="259" w:lineRule="auto"/>
    </w:pPr>
    <w:rPr>
      <w:rFonts w:asciiTheme="minorHAnsi" w:eastAsiaTheme="minorEastAsia" w:hAnsiTheme="minorHAnsi" w:cstheme="minorBidi"/>
      <w:sz w:val="22"/>
      <w:szCs w:val="22"/>
    </w:rPr>
  </w:style>
  <w:style w:type="paragraph" w:customStyle="1" w:styleId="1137C9307E634B87A229C53BCE83E557">
    <w:name w:val="1137C9307E634B87A229C53BCE83E557"/>
    <w:rsid w:val="0014566A"/>
    <w:pPr>
      <w:spacing w:after="160" w:line="259" w:lineRule="auto"/>
    </w:pPr>
    <w:rPr>
      <w:rFonts w:asciiTheme="minorHAnsi" w:eastAsiaTheme="minorEastAsia" w:hAnsiTheme="minorHAnsi" w:cstheme="minorBidi"/>
      <w:sz w:val="22"/>
      <w:szCs w:val="22"/>
    </w:rPr>
  </w:style>
  <w:style w:type="paragraph" w:customStyle="1" w:styleId="DAED92B91C764390901F2A3BE90FA882">
    <w:name w:val="DAED92B91C764390901F2A3BE90FA882"/>
    <w:rsid w:val="0014566A"/>
    <w:pPr>
      <w:spacing w:after="160" w:line="259" w:lineRule="auto"/>
    </w:pPr>
    <w:rPr>
      <w:rFonts w:asciiTheme="minorHAnsi" w:eastAsiaTheme="minorEastAsia" w:hAnsiTheme="minorHAnsi" w:cstheme="minorBidi"/>
      <w:sz w:val="22"/>
      <w:szCs w:val="22"/>
    </w:rPr>
  </w:style>
  <w:style w:type="paragraph" w:customStyle="1" w:styleId="EDB6F12F207B4F189875DCB6FF41CB98">
    <w:name w:val="EDB6F12F207B4F189875DCB6FF41CB98"/>
    <w:rsid w:val="0014566A"/>
    <w:pPr>
      <w:spacing w:after="160" w:line="259" w:lineRule="auto"/>
    </w:pPr>
    <w:rPr>
      <w:rFonts w:asciiTheme="minorHAnsi" w:eastAsiaTheme="minorEastAsia" w:hAnsiTheme="minorHAnsi" w:cstheme="minorBidi"/>
      <w:sz w:val="22"/>
      <w:szCs w:val="22"/>
    </w:rPr>
  </w:style>
  <w:style w:type="paragraph" w:customStyle="1" w:styleId="4EEC200B7740409C83E97770FE2477AE">
    <w:name w:val="4EEC200B7740409C83E97770FE2477AE"/>
    <w:rsid w:val="0014566A"/>
    <w:pPr>
      <w:spacing w:after="160" w:line="259" w:lineRule="auto"/>
    </w:pPr>
    <w:rPr>
      <w:rFonts w:asciiTheme="minorHAnsi" w:eastAsiaTheme="minorEastAsia" w:hAnsiTheme="minorHAnsi" w:cstheme="minorBidi"/>
      <w:sz w:val="22"/>
      <w:szCs w:val="22"/>
    </w:rPr>
  </w:style>
  <w:style w:type="paragraph" w:customStyle="1" w:styleId="65A4B19E32994528816EAC9335A573D8">
    <w:name w:val="65A4B19E32994528816EAC9335A573D8"/>
    <w:rsid w:val="0014566A"/>
    <w:pPr>
      <w:spacing w:after="160" w:line="259" w:lineRule="auto"/>
    </w:pPr>
    <w:rPr>
      <w:rFonts w:asciiTheme="minorHAnsi" w:eastAsiaTheme="minorEastAsia" w:hAnsiTheme="minorHAnsi" w:cstheme="minorBidi"/>
      <w:sz w:val="22"/>
      <w:szCs w:val="22"/>
    </w:rPr>
  </w:style>
  <w:style w:type="paragraph" w:customStyle="1" w:styleId="C5FF65B2EE514CC5B4ABFF27C147EC89">
    <w:name w:val="C5FF65B2EE514CC5B4ABFF27C147EC89"/>
    <w:rsid w:val="0014566A"/>
    <w:pPr>
      <w:spacing w:after="160" w:line="259" w:lineRule="auto"/>
    </w:pPr>
    <w:rPr>
      <w:rFonts w:asciiTheme="minorHAnsi" w:eastAsiaTheme="minorEastAsia" w:hAnsiTheme="minorHAnsi" w:cstheme="minorBidi"/>
      <w:sz w:val="22"/>
      <w:szCs w:val="22"/>
    </w:rPr>
  </w:style>
  <w:style w:type="paragraph" w:customStyle="1" w:styleId="67BBD107F38A49949BCCEBE4F5CB896B">
    <w:name w:val="67BBD107F38A49949BCCEBE4F5CB896B"/>
    <w:rsid w:val="0014566A"/>
    <w:pPr>
      <w:spacing w:after="160" w:line="259" w:lineRule="auto"/>
    </w:pPr>
    <w:rPr>
      <w:rFonts w:asciiTheme="minorHAnsi" w:eastAsiaTheme="minorEastAsia" w:hAnsiTheme="minorHAnsi" w:cstheme="minorBidi"/>
      <w:sz w:val="22"/>
      <w:szCs w:val="22"/>
    </w:rPr>
  </w:style>
  <w:style w:type="paragraph" w:customStyle="1" w:styleId="F347F22792234274AB91F3544F0EE5E0">
    <w:name w:val="F347F22792234274AB91F3544F0EE5E0"/>
    <w:rsid w:val="0014566A"/>
    <w:pPr>
      <w:spacing w:after="160" w:line="259" w:lineRule="auto"/>
    </w:pPr>
    <w:rPr>
      <w:rFonts w:asciiTheme="minorHAnsi" w:eastAsiaTheme="minorEastAsia" w:hAnsiTheme="minorHAnsi" w:cstheme="minorBidi"/>
      <w:sz w:val="22"/>
      <w:szCs w:val="22"/>
    </w:rPr>
  </w:style>
  <w:style w:type="paragraph" w:customStyle="1" w:styleId="5C7341F8B7C64ADDA1C455C3C8A455B5">
    <w:name w:val="5C7341F8B7C64ADDA1C455C3C8A455B5"/>
    <w:rsid w:val="0014566A"/>
    <w:pPr>
      <w:spacing w:after="160" w:line="259" w:lineRule="auto"/>
    </w:pPr>
    <w:rPr>
      <w:rFonts w:asciiTheme="minorHAnsi" w:eastAsiaTheme="minorEastAsia" w:hAnsiTheme="minorHAnsi" w:cstheme="minorBidi"/>
      <w:sz w:val="22"/>
      <w:szCs w:val="22"/>
    </w:rPr>
  </w:style>
  <w:style w:type="paragraph" w:customStyle="1" w:styleId="28F07E59DA12425C9A77DE6B3E337E74">
    <w:name w:val="28F07E59DA12425C9A77DE6B3E337E74"/>
    <w:rsid w:val="0014566A"/>
    <w:pPr>
      <w:spacing w:after="160" w:line="259" w:lineRule="auto"/>
    </w:pPr>
    <w:rPr>
      <w:rFonts w:asciiTheme="minorHAnsi" w:eastAsiaTheme="minorEastAsia" w:hAnsiTheme="minorHAnsi" w:cstheme="minorBidi"/>
      <w:sz w:val="22"/>
      <w:szCs w:val="22"/>
    </w:rPr>
  </w:style>
  <w:style w:type="paragraph" w:customStyle="1" w:styleId="27DA11BDDA51445984F1C329C161216A">
    <w:name w:val="27DA11BDDA51445984F1C329C161216A"/>
    <w:rsid w:val="0014566A"/>
    <w:pPr>
      <w:spacing w:after="160" w:line="259" w:lineRule="auto"/>
    </w:pPr>
    <w:rPr>
      <w:rFonts w:asciiTheme="minorHAnsi" w:eastAsiaTheme="minorEastAsia" w:hAnsiTheme="minorHAnsi" w:cstheme="minorBidi"/>
      <w:sz w:val="22"/>
      <w:szCs w:val="22"/>
    </w:rPr>
  </w:style>
  <w:style w:type="paragraph" w:customStyle="1" w:styleId="924E17157D004D3194ADB934F7473748">
    <w:name w:val="924E17157D004D3194ADB934F7473748"/>
    <w:rsid w:val="0014566A"/>
    <w:pPr>
      <w:spacing w:after="160" w:line="259" w:lineRule="auto"/>
    </w:pPr>
    <w:rPr>
      <w:rFonts w:asciiTheme="minorHAnsi" w:eastAsiaTheme="minorEastAsia" w:hAnsiTheme="minorHAnsi" w:cstheme="minorBidi"/>
      <w:sz w:val="22"/>
      <w:szCs w:val="22"/>
    </w:rPr>
  </w:style>
  <w:style w:type="paragraph" w:customStyle="1" w:styleId="03A2FE53E00241AFAE7D72532299FC5B">
    <w:name w:val="03A2FE53E00241AFAE7D72532299FC5B"/>
    <w:rsid w:val="0014566A"/>
    <w:pPr>
      <w:spacing w:after="160" w:line="259" w:lineRule="auto"/>
    </w:pPr>
    <w:rPr>
      <w:rFonts w:asciiTheme="minorHAnsi" w:eastAsiaTheme="minorEastAsia" w:hAnsiTheme="minorHAnsi" w:cstheme="minorBidi"/>
      <w:sz w:val="22"/>
      <w:szCs w:val="22"/>
    </w:rPr>
  </w:style>
  <w:style w:type="paragraph" w:customStyle="1" w:styleId="C618335C55014821960B1F6618F1D84D">
    <w:name w:val="C618335C55014821960B1F6618F1D84D"/>
    <w:rsid w:val="0014566A"/>
    <w:pPr>
      <w:spacing w:after="160" w:line="259" w:lineRule="auto"/>
    </w:pPr>
    <w:rPr>
      <w:rFonts w:asciiTheme="minorHAnsi" w:eastAsiaTheme="minorEastAsia" w:hAnsiTheme="minorHAnsi" w:cstheme="minorBidi"/>
      <w:sz w:val="22"/>
      <w:szCs w:val="22"/>
    </w:rPr>
  </w:style>
  <w:style w:type="paragraph" w:customStyle="1" w:styleId="88A21034231B4D05ACBA389D1A16CA08">
    <w:name w:val="88A21034231B4D05ACBA389D1A16CA08"/>
    <w:rsid w:val="0014566A"/>
    <w:pPr>
      <w:spacing w:after="160" w:line="259" w:lineRule="auto"/>
    </w:pPr>
    <w:rPr>
      <w:rFonts w:asciiTheme="minorHAnsi" w:eastAsiaTheme="minorEastAsia" w:hAnsiTheme="minorHAnsi" w:cstheme="minorBidi"/>
      <w:sz w:val="22"/>
      <w:szCs w:val="22"/>
    </w:rPr>
  </w:style>
  <w:style w:type="paragraph" w:customStyle="1" w:styleId="225C9130A20C49A8AF9F35D9AC284DA7">
    <w:name w:val="225C9130A20C49A8AF9F35D9AC284DA7"/>
    <w:rsid w:val="0014566A"/>
    <w:pPr>
      <w:spacing w:after="160" w:line="259" w:lineRule="auto"/>
    </w:pPr>
    <w:rPr>
      <w:rFonts w:asciiTheme="minorHAnsi" w:eastAsiaTheme="minorEastAsia" w:hAnsiTheme="minorHAnsi" w:cstheme="minorBidi"/>
      <w:sz w:val="22"/>
      <w:szCs w:val="22"/>
    </w:rPr>
  </w:style>
  <w:style w:type="paragraph" w:customStyle="1" w:styleId="04E57D22835F489DAB1385A2ACE49F06">
    <w:name w:val="04E57D22835F489DAB1385A2ACE49F06"/>
    <w:rsid w:val="0014566A"/>
    <w:pPr>
      <w:spacing w:after="160" w:line="259" w:lineRule="auto"/>
    </w:pPr>
    <w:rPr>
      <w:rFonts w:asciiTheme="minorHAnsi" w:eastAsiaTheme="minorEastAsia" w:hAnsiTheme="minorHAnsi" w:cstheme="minorBidi"/>
      <w:sz w:val="22"/>
      <w:szCs w:val="22"/>
    </w:rPr>
  </w:style>
  <w:style w:type="paragraph" w:customStyle="1" w:styleId="C2F76AD22DB1487B81029C9FA0A8CB7C">
    <w:name w:val="C2F76AD22DB1487B81029C9FA0A8CB7C"/>
    <w:rsid w:val="0014566A"/>
    <w:pPr>
      <w:spacing w:after="160" w:line="259" w:lineRule="auto"/>
    </w:pPr>
    <w:rPr>
      <w:rFonts w:asciiTheme="minorHAnsi" w:eastAsiaTheme="minorEastAsia" w:hAnsiTheme="minorHAnsi" w:cstheme="minorBidi"/>
      <w:sz w:val="22"/>
      <w:szCs w:val="22"/>
    </w:rPr>
  </w:style>
  <w:style w:type="paragraph" w:customStyle="1" w:styleId="2445CE3175A6410DAE862492857E9847">
    <w:name w:val="2445CE3175A6410DAE862492857E9847"/>
    <w:rsid w:val="0014566A"/>
    <w:pPr>
      <w:spacing w:after="160" w:line="259" w:lineRule="auto"/>
    </w:pPr>
    <w:rPr>
      <w:rFonts w:asciiTheme="minorHAnsi" w:eastAsiaTheme="minorEastAsia" w:hAnsiTheme="minorHAnsi" w:cstheme="minorBidi"/>
      <w:sz w:val="22"/>
      <w:szCs w:val="22"/>
    </w:rPr>
  </w:style>
  <w:style w:type="paragraph" w:customStyle="1" w:styleId="6701C27BE56F426B856300C0B32ABFA7">
    <w:name w:val="6701C27BE56F426B856300C0B32ABFA7"/>
    <w:rsid w:val="0014566A"/>
    <w:pPr>
      <w:spacing w:after="160" w:line="259" w:lineRule="auto"/>
    </w:pPr>
    <w:rPr>
      <w:rFonts w:asciiTheme="minorHAnsi" w:eastAsiaTheme="minorEastAsia" w:hAnsiTheme="minorHAnsi" w:cstheme="minorBidi"/>
      <w:sz w:val="22"/>
      <w:szCs w:val="22"/>
    </w:rPr>
  </w:style>
  <w:style w:type="paragraph" w:customStyle="1" w:styleId="DCA51FCF2C824D849F0AA30AA631AD49">
    <w:name w:val="DCA51FCF2C824D849F0AA30AA631AD49"/>
    <w:rsid w:val="0014566A"/>
    <w:pPr>
      <w:spacing w:after="160" w:line="259" w:lineRule="auto"/>
    </w:pPr>
    <w:rPr>
      <w:rFonts w:asciiTheme="minorHAnsi" w:eastAsiaTheme="minorEastAsia" w:hAnsiTheme="minorHAnsi" w:cstheme="minorBidi"/>
      <w:sz w:val="22"/>
      <w:szCs w:val="22"/>
    </w:rPr>
  </w:style>
  <w:style w:type="paragraph" w:customStyle="1" w:styleId="540B3A249C1E437FBD4B101DB0F257FA">
    <w:name w:val="540B3A249C1E437FBD4B101DB0F257FA"/>
    <w:rsid w:val="0014566A"/>
    <w:pPr>
      <w:spacing w:after="160" w:line="259" w:lineRule="auto"/>
    </w:pPr>
    <w:rPr>
      <w:rFonts w:asciiTheme="minorHAnsi" w:eastAsiaTheme="minorEastAsia" w:hAnsiTheme="minorHAnsi" w:cstheme="minorBidi"/>
      <w:sz w:val="22"/>
      <w:szCs w:val="22"/>
    </w:rPr>
  </w:style>
  <w:style w:type="paragraph" w:customStyle="1" w:styleId="9EB257342BB3449C8FB2546F6242DD4A">
    <w:name w:val="9EB257342BB3449C8FB2546F6242DD4A"/>
    <w:rsid w:val="0014566A"/>
    <w:pPr>
      <w:spacing w:after="160" w:line="259" w:lineRule="auto"/>
    </w:pPr>
    <w:rPr>
      <w:rFonts w:asciiTheme="minorHAnsi" w:eastAsiaTheme="minorEastAsia" w:hAnsiTheme="minorHAnsi" w:cstheme="minorBidi"/>
      <w:sz w:val="22"/>
      <w:szCs w:val="22"/>
    </w:rPr>
  </w:style>
  <w:style w:type="paragraph" w:customStyle="1" w:styleId="FC0AF57B45BE47FE94056A5ED503120C">
    <w:name w:val="FC0AF57B45BE47FE94056A5ED503120C"/>
    <w:rsid w:val="0014566A"/>
    <w:pPr>
      <w:spacing w:after="160" w:line="259" w:lineRule="auto"/>
    </w:pPr>
    <w:rPr>
      <w:rFonts w:asciiTheme="minorHAnsi" w:eastAsiaTheme="minorEastAsia" w:hAnsiTheme="minorHAnsi" w:cstheme="minorBidi"/>
      <w:sz w:val="22"/>
      <w:szCs w:val="22"/>
    </w:rPr>
  </w:style>
  <w:style w:type="paragraph" w:customStyle="1" w:styleId="6800BFDA5FE446AB984B57A8393532E3">
    <w:name w:val="6800BFDA5FE446AB984B57A8393532E3"/>
    <w:rsid w:val="0014566A"/>
    <w:pPr>
      <w:spacing w:after="160" w:line="259" w:lineRule="auto"/>
    </w:pPr>
    <w:rPr>
      <w:rFonts w:asciiTheme="minorHAnsi" w:eastAsiaTheme="minorEastAsia" w:hAnsiTheme="minorHAnsi" w:cstheme="minorBidi"/>
      <w:sz w:val="22"/>
      <w:szCs w:val="22"/>
    </w:rPr>
  </w:style>
  <w:style w:type="paragraph" w:customStyle="1" w:styleId="47FB674FCE4C41A1ADFC347D1A22B1A7">
    <w:name w:val="47FB674FCE4C41A1ADFC347D1A22B1A7"/>
    <w:rsid w:val="0014566A"/>
    <w:pPr>
      <w:spacing w:after="160" w:line="259" w:lineRule="auto"/>
    </w:pPr>
    <w:rPr>
      <w:rFonts w:asciiTheme="minorHAnsi" w:eastAsiaTheme="minorEastAsia" w:hAnsiTheme="minorHAnsi" w:cstheme="minorBidi"/>
      <w:sz w:val="22"/>
      <w:szCs w:val="22"/>
    </w:rPr>
  </w:style>
  <w:style w:type="paragraph" w:customStyle="1" w:styleId="7ED2920811F3456BAEF79F471E3C1B7D">
    <w:name w:val="7ED2920811F3456BAEF79F471E3C1B7D"/>
    <w:rsid w:val="0014566A"/>
    <w:pPr>
      <w:spacing w:after="160" w:line="259" w:lineRule="auto"/>
    </w:pPr>
    <w:rPr>
      <w:rFonts w:asciiTheme="minorHAnsi" w:eastAsiaTheme="minorEastAsia" w:hAnsiTheme="minorHAnsi" w:cstheme="minorBidi"/>
      <w:sz w:val="22"/>
      <w:szCs w:val="22"/>
    </w:rPr>
  </w:style>
  <w:style w:type="paragraph" w:customStyle="1" w:styleId="C6B09986F5A1481E94D75ADDE4969DDD">
    <w:name w:val="C6B09986F5A1481E94D75ADDE4969DDD"/>
    <w:rsid w:val="0014566A"/>
    <w:pPr>
      <w:spacing w:after="160" w:line="259" w:lineRule="auto"/>
    </w:pPr>
    <w:rPr>
      <w:rFonts w:asciiTheme="minorHAnsi" w:eastAsiaTheme="minorEastAsia" w:hAnsiTheme="minorHAnsi" w:cstheme="minorBidi"/>
      <w:sz w:val="22"/>
      <w:szCs w:val="22"/>
    </w:rPr>
  </w:style>
  <w:style w:type="paragraph" w:customStyle="1" w:styleId="7F19198BDE2E45E08880421B036C11BB">
    <w:name w:val="7F19198BDE2E45E08880421B036C11BB"/>
    <w:rsid w:val="0014566A"/>
    <w:pPr>
      <w:spacing w:after="160" w:line="259" w:lineRule="auto"/>
    </w:pPr>
    <w:rPr>
      <w:rFonts w:asciiTheme="minorHAnsi" w:eastAsiaTheme="minorEastAsia" w:hAnsiTheme="minorHAnsi" w:cstheme="minorBidi"/>
      <w:sz w:val="22"/>
      <w:szCs w:val="22"/>
    </w:rPr>
  </w:style>
  <w:style w:type="paragraph" w:customStyle="1" w:styleId="8DB41E143FE44059800ED9F174573AC1">
    <w:name w:val="8DB41E143FE44059800ED9F174573AC1"/>
    <w:rsid w:val="0014566A"/>
    <w:pPr>
      <w:spacing w:after="160" w:line="259" w:lineRule="auto"/>
    </w:pPr>
    <w:rPr>
      <w:rFonts w:asciiTheme="minorHAnsi" w:eastAsiaTheme="minorEastAsia" w:hAnsiTheme="minorHAnsi" w:cstheme="minorBidi"/>
      <w:sz w:val="22"/>
      <w:szCs w:val="22"/>
    </w:rPr>
  </w:style>
  <w:style w:type="paragraph" w:customStyle="1" w:styleId="78C42163692248EE8157B4D021FFF0A1">
    <w:name w:val="78C42163692248EE8157B4D021FFF0A1"/>
    <w:rsid w:val="0014566A"/>
    <w:pPr>
      <w:spacing w:after="160" w:line="259" w:lineRule="auto"/>
    </w:pPr>
    <w:rPr>
      <w:rFonts w:asciiTheme="minorHAnsi" w:eastAsiaTheme="minorEastAsia" w:hAnsiTheme="minorHAnsi" w:cstheme="minorBidi"/>
      <w:sz w:val="22"/>
      <w:szCs w:val="22"/>
    </w:rPr>
  </w:style>
  <w:style w:type="paragraph" w:customStyle="1" w:styleId="B1CF36EE058F4A78BE0A11C9C1A38944">
    <w:name w:val="B1CF36EE058F4A78BE0A11C9C1A38944"/>
    <w:rsid w:val="0014566A"/>
    <w:pPr>
      <w:spacing w:after="160" w:line="259" w:lineRule="auto"/>
    </w:pPr>
    <w:rPr>
      <w:rFonts w:asciiTheme="minorHAnsi" w:eastAsiaTheme="minorEastAsia" w:hAnsiTheme="minorHAnsi" w:cstheme="minorBidi"/>
      <w:sz w:val="22"/>
      <w:szCs w:val="22"/>
    </w:rPr>
  </w:style>
  <w:style w:type="paragraph" w:customStyle="1" w:styleId="475EE252B55E47AB8763AE835A20A3D0">
    <w:name w:val="475EE252B55E47AB8763AE835A20A3D0"/>
    <w:rsid w:val="0014566A"/>
    <w:pPr>
      <w:spacing w:after="160" w:line="259" w:lineRule="auto"/>
    </w:pPr>
    <w:rPr>
      <w:rFonts w:asciiTheme="minorHAnsi" w:eastAsiaTheme="minorEastAsia" w:hAnsiTheme="minorHAnsi" w:cstheme="minorBidi"/>
      <w:sz w:val="22"/>
      <w:szCs w:val="22"/>
    </w:rPr>
  </w:style>
  <w:style w:type="paragraph" w:customStyle="1" w:styleId="DD8F51E964CB485A848ADAF9ADAFD75E">
    <w:name w:val="DD8F51E964CB485A848ADAF9ADAFD75E"/>
    <w:rsid w:val="0014566A"/>
    <w:pPr>
      <w:spacing w:after="160" w:line="259" w:lineRule="auto"/>
    </w:pPr>
    <w:rPr>
      <w:rFonts w:asciiTheme="minorHAnsi" w:eastAsiaTheme="minorEastAsia" w:hAnsiTheme="minorHAnsi" w:cstheme="minorBidi"/>
      <w:sz w:val="22"/>
      <w:szCs w:val="22"/>
    </w:rPr>
  </w:style>
  <w:style w:type="paragraph" w:customStyle="1" w:styleId="C42AFB73908B410786422E9BA6EFC06F">
    <w:name w:val="C42AFB73908B410786422E9BA6EFC06F"/>
    <w:rsid w:val="0014566A"/>
    <w:pPr>
      <w:spacing w:after="160" w:line="259" w:lineRule="auto"/>
    </w:pPr>
    <w:rPr>
      <w:rFonts w:asciiTheme="minorHAnsi" w:eastAsiaTheme="minorEastAsia" w:hAnsiTheme="minorHAnsi" w:cstheme="minorBidi"/>
      <w:sz w:val="22"/>
      <w:szCs w:val="22"/>
    </w:rPr>
  </w:style>
  <w:style w:type="paragraph" w:customStyle="1" w:styleId="7EECACF1F59B4493BA13BA4B86F1FA6F">
    <w:name w:val="7EECACF1F59B4493BA13BA4B86F1FA6F"/>
    <w:rsid w:val="0014566A"/>
    <w:pPr>
      <w:spacing w:after="160" w:line="259" w:lineRule="auto"/>
    </w:pPr>
    <w:rPr>
      <w:rFonts w:asciiTheme="minorHAnsi" w:eastAsiaTheme="minorEastAsia" w:hAnsiTheme="minorHAnsi" w:cstheme="minorBidi"/>
      <w:sz w:val="22"/>
      <w:szCs w:val="22"/>
    </w:rPr>
  </w:style>
  <w:style w:type="paragraph" w:customStyle="1" w:styleId="4B89E2A4E2374A3A824C2CCEFEAE9CB9">
    <w:name w:val="4B89E2A4E2374A3A824C2CCEFEAE9CB9"/>
    <w:rsid w:val="0014566A"/>
    <w:pPr>
      <w:spacing w:after="160" w:line="259" w:lineRule="auto"/>
    </w:pPr>
    <w:rPr>
      <w:rFonts w:asciiTheme="minorHAnsi" w:eastAsiaTheme="minorEastAsia" w:hAnsiTheme="minorHAnsi" w:cstheme="minorBidi"/>
      <w:sz w:val="22"/>
      <w:szCs w:val="22"/>
    </w:rPr>
  </w:style>
  <w:style w:type="paragraph" w:customStyle="1" w:styleId="4E7B4014DEAC46E49F5283F79A134CF2">
    <w:name w:val="4E7B4014DEAC46E49F5283F79A134CF2"/>
    <w:rsid w:val="0014566A"/>
    <w:pPr>
      <w:spacing w:after="160" w:line="259" w:lineRule="auto"/>
    </w:pPr>
    <w:rPr>
      <w:rFonts w:asciiTheme="minorHAnsi" w:eastAsiaTheme="minorEastAsia" w:hAnsiTheme="minorHAnsi" w:cstheme="minorBidi"/>
      <w:sz w:val="22"/>
      <w:szCs w:val="22"/>
    </w:rPr>
  </w:style>
  <w:style w:type="paragraph" w:customStyle="1" w:styleId="5084F468CDBA4DAC936479CF6824EDAB">
    <w:name w:val="5084F468CDBA4DAC936479CF6824EDAB"/>
    <w:rsid w:val="0014566A"/>
    <w:pPr>
      <w:spacing w:after="160" w:line="259" w:lineRule="auto"/>
    </w:pPr>
    <w:rPr>
      <w:rFonts w:asciiTheme="minorHAnsi" w:eastAsiaTheme="minorEastAsia" w:hAnsiTheme="minorHAnsi" w:cstheme="minorBidi"/>
      <w:sz w:val="22"/>
      <w:szCs w:val="22"/>
    </w:rPr>
  </w:style>
  <w:style w:type="paragraph" w:customStyle="1" w:styleId="66AF3A1EED214E0C9E3AAFE4A645B564">
    <w:name w:val="66AF3A1EED214E0C9E3AAFE4A645B564"/>
    <w:rsid w:val="0014566A"/>
    <w:pPr>
      <w:spacing w:after="160" w:line="259" w:lineRule="auto"/>
    </w:pPr>
    <w:rPr>
      <w:rFonts w:asciiTheme="minorHAnsi" w:eastAsiaTheme="minorEastAsia" w:hAnsiTheme="minorHAnsi" w:cstheme="minorBidi"/>
      <w:sz w:val="22"/>
      <w:szCs w:val="22"/>
    </w:rPr>
  </w:style>
  <w:style w:type="paragraph" w:customStyle="1" w:styleId="559AC84414D4438E82E12DA727EC5070">
    <w:name w:val="559AC84414D4438E82E12DA727EC5070"/>
    <w:rsid w:val="0014566A"/>
    <w:pPr>
      <w:spacing w:after="160" w:line="259" w:lineRule="auto"/>
    </w:pPr>
    <w:rPr>
      <w:rFonts w:asciiTheme="minorHAnsi" w:eastAsiaTheme="minorEastAsia" w:hAnsiTheme="minorHAnsi" w:cstheme="minorBidi"/>
      <w:sz w:val="22"/>
      <w:szCs w:val="22"/>
    </w:rPr>
  </w:style>
  <w:style w:type="paragraph" w:customStyle="1" w:styleId="824ABA060C2B4DBDAD57EDF35BBA4CEC">
    <w:name w:val="824ABA060C2B4DBDAD57EDF35BBA4CEC"/>
    <w:rsid w:val="0014566A"/>
    <w:pPr>
      <w:spacing w:after="160" w:line="259" w:lineRule="auto"/>
    </w:pPr>
    <w:rPr>
      <w:rFonts w:asciiTheme="minorHAnsi" w:eastAsiaTheme="minorEastAsia" w:hAnsiTheme="minorHAnsi" w:cstheme="minorBidi"/>
      <w:sz w:val="22"/>
      <w:szCs w:val="22"/>
    </w:rPr>
  </w:style>
  <w:style w:type="paragraph" w:customStyle="1" w:styleId="87730D6CA0494A23816177132ED53C41">
    <w:name w:val="87730D6CA0494A23816177132ED53C41"/>
    <w:rsid w:val="0014566A"/>
    <w:pPr>
      <w:spacing w:after="160" w:line="259" w:lineRule="auto"/>
    </w:pPr>
    <w:rPr>
      <w:rFonts w:asciiTheme="minorHAnsi" w:eastAsiaTheme="minorEastAsia" w:hAnsiTheme="minorHAnsi" w:cstheme="minorBidi"/>
      <w:sz w:val="22"/>
      <w:szCs w:val="22"/>
    </w:rPr>
  </w:style>
  <w:style w:type="paragraph" w:customStyle="1" w:styleId="652E48890D534C7BAD63E8D4F2DC2AB8">
    <w:name w:val="652E48890D534C7BAD63E8D4F2DC2AB8"/>
    <w:rsid w:val="0014566A"/>
    <w:pPr>
      <w:spacing w:after="160" w:line="259" w:lineRule="auto"/>
    </w:pPr>
    <w:rPr>
      <w:rFonts w:asciiTheme="minorHAnsi" w:eastAsiaTheme="minorEastAsia" w:hAnsiTheme="minorHAnsi" w:cstheme="minorBidi"/>
      <w:sz w:val="22"/>
      <w:szCs w:val="22"/>
    </w:rPr>
  </w:style>
  <w:style w:type="paragraph" w:customStyle="1" w:styleId="23ECF55BD4DA422AA59887219D1DD497">
    <w:name w:val="23ECF55BD4DA422AA59887219D1DD497"/>
    <w:rsid w:val="0014566A"/>
    <w:pPr>
      <w:spacing w:after="160" w:line="259" w:lineRule="auto"/>
    </w:pPr>
    <w:rPr>
      <w:rFonts w:asciiTheme="minorHAnsi" w:eastAsiaTheme="minorEastAsia" w:hAnsiTheme="minorHAnsi" w:cstheme="minorBidi"/>
      <w:sz w:val="22"/>
      <w:szCs w:val="22"/>
    </w:rPr>
  </w:style>
  <w:style w:type="paragraph" w:customStyle="1" w:styleId="184B9D56330C40A0B0813D893DC70CA5">
    <w:name w:val="184B9D56330C40A0B0813D893DC70CA5"/>
    <w:rsid w:val="0014566A"/>
    <w:pPr>
      <w:spacing w:after="160" w:line="259" w:lineRule="auto"/>
    </w:pPr>
    <w:rPr>
      <w:rFonts w:asciiTheme="minorHAnsi" w:eastAsiaTheme="minorEastAsia" w:hAnsiTheme="minorHAnsi" w:cstheme="minorBidi"/>
      <w:sz w:val="22"/>
      <w:szCs w:val="22"/>
    </w:rPr>
  </w:style>
  <w:style w:type="paragraph" w:customStyle="1" w:styleId="A7FA27AEF8684F30A3EF8B8A2D26166F">
    <w:name w:val="A7FA27AEF8684F30A3EF8B8A2D26166F"/>
    <w:rsid w:val="0014566A"/>
    <w:pPr>
      <w:spacing w:after="160" w:line="259" w:lineRule="auto"/>
    </w:pPr>
    <w:rPr>
      <w:rFonts w:asciiTheme="minorHAnsi" w:eastAsiaTheme="minorEastAsia" w:hAnsiTheme="minorHAnsi" w:cstheme="minorBidi"/>
      <w:sz w:val="22"/>
      <w:szCs w:val="22"/>
    </w:rPr>
  </w:style>
  <w:style w:type="paragraph" w:customStyle="1" w:styleId="6E169BA8E4F347D2A9D802D4A83161EB">
    <w:name w:val="6E169BA8E4F347D2A9D802D4A83161EB"/>
    <w:rsid w:val="0014566A"/>
    <w:pPr>
      <w:spacing w:after="160" w:line="259" w:lineRule="auto"/>
    </w:pPr>
    <w:rPr>
      <w:rFonts w:asciiTheme="minorHAnsi" w:eastAsiaTheme="minorEastAsia" w:hAnsiTheme="minorHAnsi" w:cstheme="minorBidi"/>
      <w:sz w:val="22"/>
      <w:szCs w:val="22"/>
    </w:rPr>
  </w:style>
  <w:style w:type="paragraph" w:customStyle="1" w:styleId="F65C6A737C344EDEA3E0CB4C405B3C6E">
    <w:name w:val="F65C6A737C344EDEA3E0CB4C405B3C6E"/>
    <w:rsid w:val="0014566A"/>
    <w:pPr>
      <w:spacing w:after="160" w:line="259" w:lineRule="auto"/>
    </w:pPr>
    <w:rPr>
      <w:rFonts w:asciiTheme="minorHAnsi" w:eastAsiaTheme="minorEastAsia" w:hAnsiTheme="minorHAnsi" w:cstheme="minorBidi"/>
      <w:sz w:val="22"/>
      <w:szCs w:val="22"/>
    </w:rPr>
  </w:style>
  <w:style w:type="paragraph" w:customStyle="1" w:styleId="3654FA9A7C354BFEB99978B5ABD94C1A">
    <w:name w:val="3654FA9A7C354BFEB99978B5ABD94C1A"/>
    <w:rsid w:val="0014566A"/>
    <w:pPr>
      <w:spacing w:after="160" w:line="259" w:lineRule="auto"/>
    </w:pPr>
    <w:rPr>
      <w:rFonts w:asciiTheme="minorHAnsi" w:eastAsiaTheme="minorEastAsia" w:hAnsiTheme="minorHAnsi" w:cstheme="minorBidi"/>
      <w:sz w:val="22"/>
      <w:szCs w:val="22"/>
    </w:rPr>
  </w:style>
  <w:style w:type="paragraph" w:customStyle="1" w:styleId="83304A6679704D54A5E7C4A10436D1F4">
    <w:name w:val="83304A6679704D54A5E7C4A10436D1F4"/>
    <w:rsid w:val="0014566A"/>
    <w:pPr>
      <w:spacing w:after="160" w:line="259" w:lineRule="auto"/>
    </w:pPr>
    <w:rPr>
      <w:rFonts w:asciiTheme="minorHAnsi" w:eastAsiaTheme="minorEastAsia" w:hAnsiTheme="minorHAnsi" w:cstheme="minorBidi"/>
      <w:sz w:val="22"/>
      <w:szCs w:val="22"/>
    </w:rPr>
  </w:style>
  <w:style w:type="paragraph" w:customStyle="1" w:styleId="AAF7A3876D12451A8DAAFDD8BDC90C02">
    <w:name w:val="AAF7A3876D12451A8DAAFDD8BDC90C02"/>
    <w:rsid w:val="0014566A"/>
    <w:pPr>
      <w:spacing w:after="160" w:line="259" w:lineRule="auto"/>
    </w:pPr>
    <w:rPr>
      <w:rFonts w:asciiTheme="minorHAnsi" w:eastAsiaTheme="minorEastAsia" w:hAnsiTheme="minorHAnsi" w:cstheme="minorBidi"/>
      <w:sz w:val="22"/>
      <w:szCs w:val="22"/>
    </w:rPr>
  </w:style>
  <w:style w:type="paragraph" w:customStyle="1" w:styleId="8C6E6BEEF7894F5283CF7CA305A2D74B">
    <w:name w:val="8C6E6BEEF7894F5283CF7CA305A2D74B"/>
    <w:rsid w:val="0014566A"/>
    <w:pPr>
      <w:spacing w:after="160" w:line="259" w:lineRule="auto"/>
    </w:pPr>
    <w:rPr>
      <w:rFonts w:asciiTheme="minorHAnsi" w:eastAsiaTheme="minorEastAsia" w:hAnsiTheme="minorHAnsi" w:cstheme="minorBidi"/>
      <w:sz w:val="22"/>
      <w:szCs w:val="22"/>
    </w:rPr>
  </w:style>
  <w:style w:type="paragraph" w:customStyle="1" w:styleId="852651B7908843608A5BE68E3F7B9A66">
    <w:name w:val="852651B7908843608A5BE68E3F7B9A66"/>
    <w:rsid w:val="00DE4C37"/>
    <w:pPr>
      <w:spacing w:after="160" w:line="259" w:lineRule="auto"/>
    </w:pPr>
    <w:rPr>
      <w:rFonts w:asciiTheme="minorHAnsi" w:eastAsiaTheme="minorEastAsia" w:hAnsiTheme="minorHAnsi" w:cstheme="minorBidi"/>
      <w:sz w:val="22"/>
      <w:szCs w:val="22"/>
    </w:rPr>
  </w:style>
  <w:style w:type="paragraph" w:customStyle="1" w:styleId="800A97AECC4E47D382AF626C773B0185">
    <w:name w:val="800A97AECC4E47D382AF626C773B0185"/>
    <w:rsid w:val="00DE4C37"/>
    <w:pPr>
      <w:spacing w:after="160" w:line="259" w:lineRule="auto"/>
    </w:pPr>
    <w:rPr>
      <w:rFonts w:asciiTheme="minorHAnsi" w:eastAsiaTheme="minorEastAsia" w:hAnsiTheme="minorHAnsi" w:cstheme="minorBidi"/>
      <w:sz w:val="22"/>
      <w:szCs w:val="22"/>
    </w:rPr>
  </w:style>
  <w:style w:type="paragraph" w:customStyle="1" w:styleId="E0F7A67F3FF8459F86D7E7BBF944F1FA">
    <w:name w:val="E0F7A67F3FF8459F86D7E7BBF944F1FA"/>
    <w:rsid w:val="00DE4C37"/>
    <w:pPr>
      <w:spacing w:after="160" w:line="259" w:lineRule="auto"/>
    </w:pPr>
    <w:rPr>
      <w:rFonts w:asciiTheme="minorHAnsi" w:eastAsiaTheme="minorEastAsia" w:hAnsiTheme="minorHAnsi" w:cstheme="minorBidi"/>
      <w:sz w:val="22"/>
      <w:szCs w:val="22"/>
    </w:rPr>
  </w:style>
  <w:style w:type="paragraph" w:customStyle="1" w:styleId="25DE67310FDE41E8A7DC51748FBEE939">
    <w:name w:val="25DE67310FDE41E8A7DC51748FBEE939"/>
    <w:rsid w:val="00DE4C37"/>
    <w:pPr>
      <w:spacing w:after="160" w:line="259" w:lineRule="auto"/>
    </w:pPr>
    <w:rPr>
      <w:rFonts w:asciiTheme="minorHAnsi" w:eastAsiaTheme="minorEastAsia" w:hAnsiTheme="minorHAnsi" w:cstheme="minorBidi"/>
      <w:sz w:val="22"/>
      <w:szCs w:val="22"/>
    </w:rPr>
  </w:style>
  <w:style w:type="paragraph" w:customStyle="1" w:styleId="34B573790EC846F4AE1F445708E6CF1A">
    <w:name w:val="34B573790EC846F4AE1F445708E6CF1A"/>
    <w:rsid w:val="00DE4C37"/>
    <w:pPr>
      <w:spacing w:after="160" w:line="259" w:lineRule="auto"/>
    </w:pPr>
    <w:rPr>
      <w:rFonts w:asciiTheme="minorHAnsi" w:eastAsiaTheme="minorEastAsia" w:hAnsiTheme="minorHAnsi" w:cstheme="minorBidi"/>
      <w:sz w:val="22"/>
      <w:szCs w:val="22"/>
    </w:rPr>
  </w:style>
  <w:style w:type="paragraph" w:customStyle="1" w:styleId="8CFEEC31AB4140729C32011EE33D08A9">
    <w:name w:val="8CFEEC31AB4140729C32011EE33D08A9"/>
    <w:rsid w:val="00DE4C37"/>
    <w:pPr>
      <w:spacing w:after="160" w:line="259" w:lineRule="auto"/>
    </w:pPr>
    <w:rPr>
      <w:rFonts w:asciiTheme="minorHAnsi" w:eastAsiaTheme="minorEastAsia" w:hAnsiTheme="minorHAnsi" w:cstheme="minorBidi"/>
      <w:sz w:val="22"/>
      <w:szCs w:val="22"/>
    </w:rPr>
  </w:style>
  <w:style w:type="paragraph" w:customStyle="1" w:styleId="9FF988EFAFB14A098513B0FB24D8D9C8">
    <w:name w:val="9FF988EFAFB14A098513B0FB24D8D9C8"/>
    <w:rsid w:val="00DE4C37"/>
    <w:pPr>
      <w:spacing w:after="160" w:line="259" w:lineRule="auto"/>
    </w:pPr>
    <w:rPr>
      <w:rFonts w:asciiTheme="minorHAnsi" w:eastAsiaTheme="minorEastAsia" w:hAnsiTheme="minorHAnsi" w:cstheme="minorBidi"/>
      <w:sz w:val="22"/>
      <w:szCs w:val="22"/>
    </w:rPr>
  </w:style>
  <w:style w:type="paragraph" w:customStyle="1" w:styleId="B9AAFC8D59474FB7880A4FCE729B190C">
    <w:name w:val="B9AAFC8D59474FB7880A4FCE729B190C"/>
    <w:rsid w:val="00DE4C37"/>
    <w:pPr>
      <w:spacing w:after="160" w:line="259" w:lineRule="auto"/>
    </w:pPr>
    <w:rPr>
      <w:rFonts w:asciiTheme="minorHAnsi" w:eastAsiaTheme="minorEastAsia" w:hAnsiTheme="minorHAnsi" w:cstheme="minorBidi"/>
      <w:sz w:val="22"/>
      <w:szCs w:val="22"/>
    </w:rPr>
  </w:style>
  <w:style w:type="paragraph" w:customStyle="1" w:styleId="67A67DDCB16F42CFBF82F963452D29AF">
    <w:name w:val="67A67DDCB16F42CFBF82F963452D29AF"/>
    <w:rsid w:val="00DE4C37"/>
    <w:pPr>
      <w:spacing w:after="160" w:line="259" w:lineRule="auto"/>
    </w:pPr>
    <w:rPr>
      <w:rFonts w:asciiTheme="minorHAnsi" w:eastAsiaTheme="minorEastAsia" w:hAnsiTheme="minorHAnsi" w:cstheme="minorBidi"/>
      <w:sz w:val="22"/>
      <w:szCs w:val="22"/>
    </w:rPr>
  </w:style>
  <w:style w:type="paragraph" w:customStyle="1" w:styleId="93DC87F88E6F43ACB7C14609C45C2558">
    <w:name w:val="93DC87F88E6F43ACB7C14609C45C2558"/>
    <w:rsid w:val="00DE4C37"/>
    <w:pPr>
      <w:spacing w:after="160" w:line="259" w:lineRule="auto"/>
    </w:pPr>
    <w:rPr>
      <w:rFonts w:asciiTheme="minorHAnsi" w:eastAsiaTheme="minorEastAsia" w:hAnsiTheme="minorHAnsi" w:cstheme="minorBidi"/>
      <w:sz w:val="22"/>
      <w:szCs w:val="22"/>
    </w:rPr>
  </w:style>
  <w:style w:type="paragraph" w:customStyle="1" w:styleId="FA58608B41204D689B7D8D00E6054BF0">
    <w:name w:val="FA58608B41204D689B7D8D00E6054BF0"/>
    <w:rsid w:val="00DE4C37"/>
    <w:pPr>
      <w:spacing w:after="160" w:line="259" w:lineRule="auto"/>
    </w:pPr>
    <w:rPr>
      <w:rFonts w:asciiTheme="minorHAnsi" w:eastAsiaTheme="minorEastAsia" w:hAnsiTheme="minorHAnsi" w:cstheme="minorBidi"/>
      <w:sz w:val="22"/>
      <w:szCs w:val="22"/>
    </w:rPr>
  </w:style>
  <w:style w:type="paragraph" w:customStyle="1" w:styleId="89941E0B79104CF6B9B6E628C3397319">
    <w:name w:val="89941E0B79104CF6B9B6E628C3397319"/>
    <w:rsid w:val="00DE4C37"/>
    <w:pPr>
      <w:spacing w:after="160" w:line="259" w:lineRule="auto"/>
    </w:pPr>
    <w:rPr>
      <w:rFonts w:asciiTheme="minorHAnsi" w:eastAsiaTheme="minorEastAsia" w:hAnsiTheme="minorHAnsi" w:cstheme="minorBidi"/>
      <w:sz w:val="22"/>
      <w:szCs w:val="22"/>
    </w:rPr>
  </w:style>
  <w:style w:type="paragraph" w:customStyle="1" w:styleId="500E776499E74FECA7E123C1E24FDDF0">
    <w:name w:val="500E776499E74FECA7E123C1E24FDDF0"/>
    <w:rsid w:val="00DE4C37"/>
    <w:pPr>
      <w:spacing w:after="160" w:line="259" w:lineRule="auto"/>
    </w:pPr>
    <w:rPr>
      <w:rFonts w:asciiTheme="minorHAnsi" w:eastAsiaTheme="minorEastAsia" w:hAnsiTheme="minorHAnsi" w:cstheme="minorBidi"/>
      <w:sz w:val="22"/>
      <w:szCs w:val="22"/>
    </w:rPr>
  </w:style>
  <w:style w:type="paragraph" w:customStyle="1" w:styleId="82F6078592CA49E5B9FDAB33A7546BD0">
    <w:name w:val="82F6078592CA49E5B9FDAB33A7546BD0"/>
    <w:rsid w:val="00DE4C37"/>
    <w:pPr>
      <w:spacing w:after="160" w:line="259" w:lineRule="auto"/>
    </w:pPr>
    <w:rPr>
      <w:rFonts w:asciiTheme="minorHAnsi" w:eastAsiaTheme="minorEastAsia" w:hAnsiTheme="minorHAnsi" w:cstheme="minorBidi"/>
      <w:sz w:val="22"/>
      <w:szCs w:val="22"/>
    </w:rPr>
  </w:style>
  <w:style w:type="paragraph" w:customStyle="1" w:styleId="B8E08569D0E146DE8FA7B84B01B94967">
    <w:name w:val="B8E08569D0E146DE8FA7B84B01B94967"/>
    <w:rsid w:val="00DE4C37"/>
    <w:pPr>
      <w:spacing w:after="160" w:line="259" w:lineRule="auto"/>
    </w:pPr>
    <w:rPr>
      <w:rFonts w:asciiTheme="minorHAnsi" w:eastAsiaTheme="minorEastAsia" w:hAnsiTheme="minorHAnsi" w:cstheme="minorBidi"/>
      <w:sz w:val="22"/>
      <w:szCs w:val="22"/>
    </w:rPr>
  </w:style>
  <w:style w:type="paragraph" w:customStyle="1" w:styleId="EF4BE1F753424FC2A500F52D3CBB513B">
    <w:name w:val="EF4BE1F753424FC2A500F52D3CBB513B"/>
    <w:rsid w:val="00DE4C37"/>
    <w:pPr>
      <w:spacing w:after="160" w:line="259" w:lineRule="auto"/>
    </w:pPr>
    <w:rPr>
      <w:rFonts w:asciiTheme="minorHAnsi" w:eastAsiaTheme="minorEastAsia" w:hAnsiTheme="minorHAnsi" w:cstheme="minorBidi"/>
      <w:sz w:val="22"/>
      <w:szCs w:val="22"/>
    </w:rPr>
  </w:style>
  <w:style w:type="paragraph" w:customStyle="1" w:styleId="14C569C661214B86A8C0AE7E2B8E5DEF">
    <w:name w:val="14C569C661214B86A8C0AE7E2B8E5DEF"/>
    <w:rsid w:val="00DE4C37"/>
    <w:pPr>
      <w:spacing w:after="160" w:line="259" w:lineRule="auto"/>
    </w:pPr>
    <w:rPr>
      <w:rFonts w:asciiTheme="minorHAnsi" w:eastAsiaTheme="minorEastAsia" w:hAnsiTheme="minorHAnsi" w:cstheme="minorBidi"/>
      <w:sz w:val="22"/>
      <w:szCs w:val="22"/>
    </w:rPr>
  </w:style>
  <w:style w:type="paragraph" w:customStyle="1" w:styleId="B0C50AA61A934EA8B82E862654AD315A">
    <w:name w:val="B0C50AA61A934EA8B82E862654AD315A"/>
    <w:rsid w:val="00DE4C37"/>
    <w:pPr>
      <w:spacing w:after="160" w:line="259" w:lineRule="auto"/>
    </w:pPr>
    <w:rPr>
      <w:rFonts w:asciiTheme="minorHAnsi" w:eastAsiaTheme="minorEastAsia" w:hAnsiTheme="minorHAnsi" w:cstheme="minorBidi"/>
      <w:sz w:val="22"/>
      <w:szCs w:val="22"/>
    </w:rPr>
  </w:style>
  <w:style w:type="paragraph" w:customStyle="1" w:styleId="7C13397BD3824AEC80DB7830DFE39E8F">
    <w:name w:val="7C13397BD3824AEC80DB7830DFE39E8F"/>
    <w:rsid w:val="00DE4C37"/>
    <w:pPr>
      <w:spacing w:after="160" w:line="259" w:lineRule="auto"/>
    </w:pPr>
    <w:rPr>
      <w:rFonts w:asciiTheme="minorHAnsi" w:eastAsiaTheme="minorEastAsia" w:hAnsiTheme="minorHAnsi" w:cstheme="minorBidi"/>
      <w:sz w:val="22"/>
      <w:szCs w:val="22"/>
    </w:rPr>
  </w:style>
  <w:style w:type="paragraph" w:customStyle="1" w:styleId="2ED754E97C1849639D4510BEBAAB3F53">
    <w:name w:val="2ED754E97C1849639D4510BEBAAB3F53"/>
    <w:rsid w:val="00DE4C37"/>
    <w:pPr>
      <w:spacing w:after="160" w:line="259" w:lineRule="auto"/>
    </w:pPr>
    <w:rPr>
      <w:rFonts w:asciiTheme="minorHAnsi" w:eastAsiaTheme="minorEastAsia" w:hAnsiTheme="minorHAnsi" w:cstheme="minorBidi"/>
      <w:sz w:val="22"/>
      <w:szCs w:val="22"/>
    </w:rPr>
  </w:style>
  <w:style w:type="paragraph" w:customStyle="1" w:styleId="DB4DD36221A64594A961D3901BD7D740">
    <w:name w:val="DB4DD36221A64594A961D3901BD7D740"/>
    <w:rsid w:val="00DE4C37"/>
    <w:pPr>
      <w:spacing w:after="160" w:line="259" w:lineRule="auto"/>
    </w:pPr>
    <w:rPr>
      <w:rFonts w:asciiTheme="minorHAnsi" w:eastAsiaTheme="minorEastAsia" w:hAnsiTheme="minorHAnsi" w:cstheme="minorBidi"/>
      <w:sz w:val="22"/>
      <w:szCs w:val="22"/>
    </w:rPr>
  </w:style>
  <w:style w:type="paragraph" w:customStyle="1" w:styleId="30C7823BFFB44BEBADFCCA6380FAC223">
    <w:name w:val="30C7823BFFB44BEBADFCCA6380FAC223"/>
    <w:rsid w:val="00DE4C37"/>
    <w:pPr>
      <w:spacing w:after="160" w:line="259" w:lineRule="auto"/>
    </w:pPr>
    <w:rPr>
      <w:rFonts w:asciiTheme="minorHAnsi" w:eastAsiaTheme="minorEastAsia" w:hAnsiTheme="minorHAnsi" w:cstheme="minorBidi"/>
      <w:sz w:val="22"/>
      <w:szCs w:val="22"/>
    </w:rPr>
  </w:style>
  <w:style w:type="paragraph" w:customStyle="1" w:styleId="BA83A1D9DF3B4A2FA0FF7C250EC61F3D">
    <w:name w:val="BA83A1D9DF3B4A2FA0FF7C250EC61F3D"/>
    <w:rsid w:val="00DE4C37"/>
    <w:pPr>
      <w:spacing w:after="160" w:line="259" w:lineRule="auto"/>
    </w:pPr>
    <w:rPr>
      <w:rFonts w:asciiTheme="minorHAnsi" w:eastAsiaTheme="minorEastAsia" w:hAnsiTheme="minorHAnsi" w:cstheme="minorBidi"/>
      <w:sz w:val="22"/>
      <w:szCs w:val="22"/>
    </w:rPr>
  </w:style>
  <w:style w:type="paragraph" w:customStyle="1" w:styleId="CB1E760F00C0414AB780C9283A1C9AEA">
    <w:name w:val="CB1E760F00C0414AB780C9283A1C9AEA"/>
    <w:rsid w:val="00DE4C37"/>
    <w:pPr>
      <w:spacing w:after="160" w:line="259" w:lineRule="auto"/>
    </w:pPr>
    <w:rPr>
      <w:rFonts w:asciiTheme="minorHAnsi" w:eastAsiaTheme="minorEastAsia" w:hAnsiTheme="minorHAnsi" w:cstheme="minorBidi"/>
      <w:sz w:val="22"/>
      <w:szCs w:val="22"/>
    </w:rPr>
  </w:style>
  <w:style w:type="paragraph" w:customStyle="1" w:styleId="8C15434F0E664D03BBD031F2213B5D69">
    <w:name w:val="8C15434F0E664D03BBD031F2213B5D69"/>
    <w:rsid w:val="00DE4C37"/>
    <w:pPr>
      <w:spacing w:after="160" w:line="259" w:lineRule="auto"/>
    </w:pPr>
    <w:rPr>
      <w:rFonts w:asciiTheme="minorHAnsi" w:eastAsiaTheme="minorEastAsia" w:hAnsiTheme="minorHAnsi" w:cstheme="minorBidi"/>
      <w:sz w:val="22"/>
      <w:szCs w:val="22"/>
    </w:rPr>
  </w:style>
  <w:style w:type="paragraph" w:customStyle="1" w:styleId="088A27C6DFC246D8B8BD77BF0E1FFFEE">
    <w:name w:val="088A27C6DFC246D8B8BD77BF0E1FFFEE"/>
    <w:rsid w:val="00DE4C37"/>
    <w:pPr>
      <w:spacing w:after="160" w:line="259" w:lineRule="auto"/>
    </w:pPr>
    <w:rPr>
      <w:rFonts w:asciiTheme="minorHAnsi" w:eastAsiaTheme="minorEastAsia" w:hAnsiTheme="minorHAnsi" w:cstheme="minorBidi"/>
      <w:sz w:val="22"/>
      <w:szCs w:val="22"/>
    </w:rPr>
  </w:style>
  <w:style w:type="paragraph" w:customStyle="1" w:styleId="88DD32C4938C4B0A8FCA4E55740169A2">
    <w:name w:val="88DD32C4938C4B0A8FCA4E55740169A2"/>
    <w:rsid w:val="00DE4C37"/>
    <w:pPr>
      <w:spacing w:after="160" w:line="259" w:lineRule="auto"/>
    </w:pPr>
    <w:rPr>
      <w:rFonts w:asciiTheme="minorHAnsi" w:eastAsiaTheme="minorEastAsia" w:hAnsiTheme="minorHAnsi" w:cstheme="minorBidi"/>
      <w:sz w:val="22"/>
      <w:szCs w:val="22"/>
    </w:rPr>
  </w:style>
  <w:style w:type="paragraph" w:customStyle="1" w:styleId="233F41D0D4524755A9DAC49C55FA2518">
    <w:name w:val="233F41D0D4524755A9DAC49C55FA2518"/>
    <w:rsid w:val="00DE4C37"/>
    <w:pPr>
      <w:spacing w:after="160" w:line="259" w:lineRule="auto"/>
    </w:pPr>
    <w:rPr>
      <w:rFonts w:asciiTheme="minorHAnsi" w:eastAsiaTheme="minorEastAsia" w:hAnsiTheme="minorHAnsi" w:cstheme="minorBidi"/>
      <w:sz w:val="22"/>
      <w:szCs w:val="22"/>
    </w:rPr>
  </w:style>
  <w:style w:type="paragraph" w:customStyle="1" w:styleId="2A8B045C363342E0909AF84E4DC545EB">
    <w:name w:val="2A8B045C363342E0909AF84E4DC545EB"/>
    <w:rsid w:val="00DE4C37"/>
    <w:pPr>
      <w:spacing w:after="160" w:line="259" w:lineRule="auto"/>
    </w:pPr>
    <w:rPr>
      <w:rFonts w:asciiTheme="minorHAnsi" w:eastAsiaTheme="minorEastAsia" w:hAnsiTheme="minorHAnsi" w:cstheme="minorBidi"/>
      <w:sz w:val="22"/>
      <w:szCs w:val="22"/>
    </w:rPr>
  </w:style>
  <w:style w:type="paragraph" w:customStyle="1" w:styleId="5FD594B5442C425EAE1174D2B4471DC3">
    <w:name w:val="5FD594B5442C425EAE1174D2B4471DC3"/>
    <w:rsid w:val="00DE4C37"/>
    <w:pPr>
      <w:spacing w:after="160" w:line="259" w:lineRule="auto"/>
    </w:pPr>
    <w:rPr>
      <w:rFonts w:asciiTheme="minorHAnsi" w:eastAsiaTheme="minorEastAsia" w:hAnsiTheme="minorHAnsi" w:cstheme="minorBidi"/>
      <w:sz w:val="22"/>
      <w:szCs w:val="22"/>
    </w:rPr>
  </w:style>
  <w:style w:type="paragraph" w:customStyle="1" w:styleId="D4F09A0D5C5945B2BC8CD040A809B03D">
    <w:name w:val="D4F09A0D5C5945B2BC8CD040A809B03D"/>
    <w:rsid w:val="00DE4C37"/>
    <w:pPr>
      <w:spacing w:after="160" w:line="259" w:lineRule="auto"/>
    </w:pPr>
    <w:rPr>
      <w:rFonts w:asciiTheme="minorHAnsi" w:eastAsiaTheme="minorEastAsia" w:hAnsiTheme="minorHAnsi" w:cstheme="minorBidi"/>
      <w:sz w:val="22"/>
      <w:szCs w:val="22"/>
    </w:rPr>
  </w:style>
  <w:style w:type="paragraph" w:customStyle="1" w:styleId="8CF53E7D68924CA0A249C14D637BEA10">
    <w:name w:val="8CF53E7D68924CA0A249C14D637BEA10"/>
    <w:rsid w:val="00DE4C37"/>
    <w:pPr>
      <w:spacing w:after="160" w:line="259" w:lineRule="auto"/>
    </w:pPr>
    <w:rPr>
      <w:rFonts w:asciiTheme="minorHAnsi" w:eastAsiaTheme="minorEastAsia" w:hAnsiTheme="minorHAnsi" w:cstheme="minorBidi"/>
      <w:sz w:val="22"/>
      <w:szCs w:val="22"/>
    </w:rPr>
  </w:style>
  <w:style w:type="paragraph" w:customStyle="1" w:styleId="3CF721EF65CF47499036A6224D65C6DB">
    <w:name w:val="3CF721EF65CF47499036A6224D65C6DB"/>
    <w:rsid w:val="00DE4C37"/>
    <w:pPr>
      <w:spacing w:after="160" w:line="259" w:lineRule="auto"/>
    </w:pPr>
    <w:rPr>
      <w:rFonts w:asciiTheme="minorHAnsi" w:eastAsiaTheme="minorEastAsia" w:hAnsiTheme="minorHAnsi" w:cstheme="minorBidi"/>
      <w:sz w:val="22"/>
      <w:szCs w:val="22"/>
    </w:rPr>
  </w:style>
  <w:style w:type="paragraph" w:customStyle="1" w:styleId="F5638A1F99334B9F9099A008FAD108CF">
    <w:name w:val="F5638A1F99334B9F9099A008FAD108CF"/>
    <w:rsid w:val="00DE4C37"/>
    <w:pPr>
      <w:spacing w:after="160" w:line="259" w:lineRule="auto"/>
    </w:pPr>
    <w:rPr>
      <w:rFonts w:asciiTheme="minorHAnsi" w:eastAsiaTheme="minorEastAsia" w:hAnsiTheme="minorHAnsi" w:cstheme="minorBidi"/>
      <w:sz w:val="22"/>
      <w:szCs w:val="22"/>
    </w:rPr>
  </w:style>
  <w:style w:type="paragraph" w:customStyle="1" w:styleId="52E064DF462B4DD2AC120DB1ACDBDA59">
    <w:name w:val="52E064DF462B4DD2AC120DB1ACDBDA59"/>
    <w:rsid w:val="00DE4C37"/>
    <w:pPr>
      <w:spacing w:after="160" w:line="259" w:lineRule="auto"/>
    </w:pPr>
    <w:rPr>
      <w:rFonts w:asciiTheme="minorHAnsi" w:eastAsiaTheme="minorEastAsia" w:hAnsiTheme="minorHAnsi" w:cstheme="minorBidi"/>
      <w:sz w:val="22"/>
      <w:szCs w:val="22"/>
    </w:rPr>
  </w:style>
  <w:style w:type="paragraph" w:customStyle="1" w:styleId="C8BE3A2BAC0D471981E1E7020FE1F0B0">
    <w:name w:val="C8BE3A2BAC0D471981E1E7020FE1F0B0"/>
    <w:rsid w:val="00DE4C37"/>
    <w:pPr>
      <w:spacing w:after="160" w:line="259" w:lineRule="auto"/>
    </w:pPr>
    <w:rPr>
      <w:rFonts w:asciiTheme="minorHAnsi" w:eastAsiaTheme="minorEastAsia" w:hAnsiTheme="minorHAnsi" w:cstheme="minorBidi"/>
      <w:sz w:val="22"/>
      <w:szCs w:val="22"/>
    </w:rPr>
  </w:style>
  <w:style w:type="paragraph" w:customStyle="1" w:styleId="1418B2D84D8646EDA144DAAFD917C4A2">
    <w:name w:val="1418B2D84D8646EDA144DAAFD917C4A2"/>
    <w:rsid w:val="00DE4C37"/>
    <w:pPr>
      <w:spacing w:after="160" w:line="259" w:lineRule="auto"/>
    </w:pPr>
    <w:rPr>
      <w:rFonts w:asciiTheme="minorHAnsi" w:eastAsiaTheme="minorEastAsia" w:hAnsiTheme="minorHAnsi" w:cstheme="minorBidi"/>
      <w:sz w:val="22"/>
      <w:szCs w:val="22"/>
    </w:rPr>
  </w:style>
  <w:style w:type="paragraph" w:customStyle="1" w:styleId="90C29AAE88344635B9C9C9C502F287E7">
    <w:name w:val="90C29AAE88344635B9C9C9C502F287E7"/>
    <w:rsid w:val="00DE4C37"/>
    <w:pPr>
      <w:spacing w:after="160" w:line="259" w:lineRule="auto"/>
    </w:pPr>
    <w:rPr>
      <w:rFonts w:asciiTheme="minorHAnsi" w:eastAsiaTheme="minorEastAsia" w:hAnsiTheme="minorHAnsi" w:cstheme="minorBidi"/>
      <w:sz w:val="22"/>
      <w:szCs w:val="22"/>
    </w:rPr>
  </w:style>
  <w:style w:type="paragraph" w:customStyle="1" w:styleId="5ACAC0597AF04ECD80F1FDB76D478355">
    <w:name w:val="5ACAC0597AF04ECD80F1FDB76D478355"/>
    <w:rsid w:val="00DE4C37"/>
    <w:pPr>
      <w:spacing w:after="160" w:line="259" w:lineRule="auto"/>
    </w:pPr>
    <w:rPr>
      <w:rFonts w:asciiTheme="minorHAnsi" w:eastAsiaTheme="minorEastAsia" w:hAnsiTheme="minorHAnsi" w:cstheme="minorBidi"/>
      <w:sz w:val="22"/>
      <w:szCs w:val="22"/>
    </w:rPr>
  </w:style>
  <w:style w:type="paragraph" w:customStyle="1" w:styleId="37D676B16D714846ADB34B10809A470B">
    <w:name w:val="37D676B16D714846ADB34B10809A470B"/>
    <w:rsid w:val="00DE4C37"/>
    <w:pPr>
      <w:spacing w:after="160" w:line="259" w:lineRule="auto"/>
    </w:pPr>
    <w:rPr>
      <w:rFonts w:asciiTheme="minorHAnsi" w:eastAsiaTheme="minorEastAsia" w:hAnsiTheme="minorHAnsi" w:cstheme="minorBidi"/>
      <w:sz w:val="22"/>
      <w:szCs w:val="22"/>
    </w:rPr>
  </w:style>
  <w:style w:type="paragraph" w:customStyle="1" w:styleId="64AFAA18017F4D2ABA5977C865BEE0CD">
    <w:name w:val="64AFAA18017F4D2ABA5977C865BEE0CD"/>
    <w:rsid w:val="00DE4C37"/>
    <w:pPr>
      <w:spacing w:after="160" w:line="259" w:lineRule="auto"/>
    </w:pPr>
    <w:rPr>
      <w:rFonts w:asciiTheme="minorHAnsi" w:eastAsiaTheme="minorEastAsia" w:hAnsiTheme="minorHAnsi" w:cstheme="minorBidi"/>
      <w:sz w:val="22"/>
      <w:szCs w:val="22"/>
    </w:rPr>
  </w:style>
  <w:style w:type="paragraph" w:customStyle="1" w:styleId="79BA097D6D4747E4B68BD878C364DF5C">
    <w:name w:val="79BA097D6D4747E4B68BD878C364DF5C"/>
    <w:rsid w:val="00DE4C37"/>
    <w:pPr>
      <w:spacing w:after="160" w:line="259" w:lineRule="auto"/>
    </w:pPr>
    <w:rPr>
      <w:rFonts w:asciiTheme="minorHAnsi" w:eastAsiaTheme="minorEastAsia" w:hAnsiTheme="minorHAnsi" w:cstheme="minorBidi"/>
      <w:sz w:val="22"/>
      <w:szCs w:val="22"/>
    </w:rPr>
  </w:style>
  <w:style w:type="paragraph" w:customStyle="1" w:styleId="972F06D23CEC4B3C84832DB2D4350A61">
    <w:name w:val="972F06D23CEC4B3C84832DB2D4350A61"/>
    <w:rsid w:val="00DE4C37"/>
    <w:pPr>
      <w:spacing w:after="160" w:line="259" w:lineRule="auto"/>
    </w:pPr>
    <w:rPr>
      <w:rFonts w:asciiTheme="minorHAnsi" w:eastAsiaTheme="minorEastAsia" w:hAnsiTheme="minorHAnsi" w:cstheme="minorBidi"/>
      <w:sz w:val="22"/>
      <w:szCs w:val="22"/>
    </w:rPr>
  </w:style>
  <w:style w:type="paragraph" w:customStyle="1" w:styleId="C14C9AC1E6984870A225ED6F30AA35A4">
    <w:name w:val="C14C9AC1E6984870A225ED6F30AA35A4"/>
    <w:rsid w:val="00DE4C37"/>
    <w:pPr>
      <w:spacing w:after="160" w:line="259" w:lineRule="auto"/>
    </w:pPr>
    <w:rPr>
      <w:rFonts w:asciiTheme="minorHAnsi" w:eastAsiaTheme="minorEastAsia" w:hAnsiTheme="minorHAnsi" w:cstheme="minorBidi"/>
      <w:sz w:val="22"/>
      <w:szCs w:val="22"/>
    </w:rPr>
  </w:style>
  <w:style w:type="paragraph" w:customStyle="1" w:styleId="481E783C302D487D9BFE65690BA98247">
    <w:name w:val="481E783C302D487D9BFE65690BA98247"/>
    <w:rsid w:val="00DE4C37"/>
    <w:pPr>
      <w:spacing w:after="160" w:line="259" w:lineRule="auto"/>
    </w:pPr>
    <w:rPr>
      <w:rFonts w:asciiTheme="minorHAnsi" w:eastAsiaTheme="minorEastAsia" w:hAnsiTheme="minorHAnsi" w:cstheme="minorBidi"/>
      <w:sz w:val="22"/>
      <w:szCs w:val="22"/>
    </w:rPr>
  </w:style>
  <w:style w:type="paragraph" w:customStyle="1" w:styleId="348304B036F747199C1DB76C28D443AC">
    <w:name w:val="348304B036F747199C1DB76C28D443AC"/>
    <w:rsid w:val="00DE4C37"/>
    <w:pPr>
      <w:spacing w:after="160" w:line="259" w:lineRule="auto"/>
    </w:pPr>
    <w:rPr>
      <w:rFonts w:asciiTheme="minorHAnsi" w:eastAsiaTheme="minorEastAsia" w:hAnsiTheme="minorHAnsi" w:cstheme="minorBidi"/>
      <w:sz w:val="22"/>
      <w:szCs w:val="22"/>
    </w:rPr>
  </w:style>
  <w:style w:type="paragraph" w:customStyle="1" w:styleId="56CD06F20F51449D866F3C1319A19E48">
    <w:name w:val="56CD06F20F51449D866F3C1319A19E48"/>
    <w:rsid w:val="00DE4C37"/>
    <w:pPr>
      <w:spacing w:after="160" w:line="259" w:lineRule="auto"/>
    </w:pPr>
    <w:rPr>
      <w:rFonts w:asciiTheme="minorHAnsi" w:eastAsiaTheme="minorEastAsia" w:hAnsiTheme="minorHAnsi" w:cstheme="minorBidi"/>
      <w:sz w:val="22"/>
      <w:szCs w:val="22"/>
    </w:rPr>
  </w:style>
  <w:style w:type="paragraph" w:customStyle="1" w:styleId="B10FDA53C9064BB99FF5C00E818567ED">
    <w:name w:val="B10FDA53C9064BB99FF5C00E818567ED"/>
    <w:rsid w:val="00DE4C37"/>
    <w:pPr>
      <w:spacing w:after="160" w:line="259" w:lineRule="auto"/>
    </w:pPr>
    <w:rPr>
      <w:rFonts w:asciiTheme="minorHAnsi" w:eastAsiaTheme="minorEastAsia" w:hAnsiTheme="minorHAnsi" w:cstheme="minorBidi"/>
      <w:sz w:val="22"/>
      <w:szCs w:val="22"/>
    </w:rPr>
  </w:style>
  <w:style w:type="paragraph" w:customStyle="1" w:styleId="C9EC3E0DE1EC45CE84AC9A608F0F143E">
    <w:name w:val="C9EC3E0DE1EC45CE84AC9A608F0F143E"/>
    <w:rsid w:val="00DE4C37"/>
    <w:pPr>
      <w:spacing w:after="160" w:line="259" w:lineRule="auto"/>
    </w:pPr>
    <w:rPr>
      <w:rFonts w:asciiTheme="minorHAnsi" w:eastAsiaTheme="minorEastAsia" w:hAnsiTheme="minorHAnsi" w:cstheme="minorBidi"/>
      <w:sz w:val="22"/>
      <w:szCs w:val="22"/>
    </w:rPr>
  </w:style>
  <w:style w:type="paragraph" w:customStyle="1" w:styleId="F69D67B07F3B46C990D36357D416A5EF">
    <w:name w:val="F69D67B07F3B46C990D36357D416A5EF"/>
    <w:rsid w:val="00DE4C37"/>
    <w:pPr>
      <w:spacing w:after="160" w:line="259" w:lineRule="auto"/>
    </w:pPr>
    <w:rPr>
      <w:rFonts w:asciiTheme="minorHAnsi" w:eastAsiaTheme="minorEastAsia" w:hAnsiTheme="minorHAnsi" w:cstheme="minorBidi"/>
      <w:sz w:val="22"/>
      <w:szCs w:val="22"/>
    </w:rPr>
  </w:style>
  <w:style w:type="paragraph" w:customStyle="1" w:styleId="35EEA120A09A44D48F758986C45FA700">
    <w:name w:val="35EEA120A09A44D48F758986C45FA700"/>
    <w:rsid w:val="00DE4C37"/>
    <w:pPr>
      <w:spacing w:after="160" w:line="259" w:lineRule="auto"/>
    </w:pPr>
    <w:rPr>
      <w:rFonts w:asciiTheme="minorHAnsi" w:eastAsiaTheme="minorEastAsia" w:hAnsiTheme="minorHAnsi" w:cstheme="minorBidi"/>
      <w:sz w:val="22"/>
      <w:szCs w:val="22"/>
    </w:rPr>
  </w:style>
  <w:style w:type="paragraph" w:customStyle="1" w:styleId="FE2D1D62892C43509DF5F15BF08B9D14">
    <w:name w:val="FE2D1D62892C43509DF5F15BF08B9D14"/>
    <w:rsid w:val="00DE4C37"/>
    <w:pPr>
      <w:spacing w:after="160" w:line="259" w:lineRule="auto"/>
    </w:pPr>
    <w:rPr>
      <w:rFonts w:asciiTheme="minorHAnsi" w:eastAsiaTheme="minorEastAsia" w:hAnsiTheme="minorHAnsi" w:cstheme="minorBidi"/>
      <w:sz w:val="22"/>
      <w:szCs w:val="22"/>
    </w:rPr>
  </w:style>
  <w:style w:type="paragraph" w:customStyle="1" w:styleId="9CCBAE53D5F04707A3DBA947851565F0">
    <w:name w:val="9CCBAE53D5F04707A3DBA947851565F0"/>
    <w:rsid w:val="00DE4C37"/>
    <w:pPr>
      <w:spacing w:after="160" w:line="259" w:lineRule="auto"/>
    </w:pPr>
    <w:rPr>
      <w:rFonts w:asciiTheme="minorHAnsi" w:eastAsiaTheme="minorEastAsia" w:hAnsiTheme="minorHAnsi" w:cstheme="minorBidi"/>
      <w:sz w:val="22"/>
      <w:szCs w:val="22"/>
    </w:rPr>
  </w:style>
  <w:style w:type="paragraph" w:customStyle="1" w:styleId="66A2848EFDE74DAAA788689288748AE3">
    <w:name w:val="66A2848EFDE74DAAA788689288748AE3"/>
    <w:rsid w:val="00DE4C37"/>
    <w:pPr>
      <w:spacing w:after="160" w:line="259" w:lineRule="auto"/>
    </w:pPr>
    <w:rPr>
      <w:rFonts w:asciiTheme="minorHAnsi" w:eastAsiaTheme="minorEastAsia" w:hAnsiTheme="minorHAnsi" w:cstheme="minorBidi"/>
      <w:sz w:val="22"/>
      <w:szCs w:val="22"/>
    </w:rPr>
  </w:style>
  <w:style w:type="paragraph" w:customStyle="1" w:styleId="E092D21C35094A22A83FA32208947F84">
    <w:name w:val="E092D21C35094A22A83FA32208947F84"/>
    <w:rsid w:val="00DE4C37"/>
    <w:pPr>
      <w:spacing w:after="160" w:line="259" w:lineRule="auto"/>
    </w:pPr>
    <w:rPr>
      <w:rFonts w:asciiTheme="minorHAnsi" w:eastAsiaTheme="minorEastAsia" w:hAnsiTheme="minorHAnsi" w:cstheme="minorBidi"/>
      <w:sz w:val="22"/>
      <w:szCs w:val="22"/>
    </w:rPr>
  </w:style>
  <w:style w:type="paragraph" w:customStyle="1" w:styleId="DC78B3D14C4B44B98F4140E124B5A02A">
    <w:name w:val="DC78B3D14C4B44B98F4140E124B5A02A"/>
    <w:rsid w:val="00DE4C37"/>
    <w:pPr>
      <w:spacing w:after="160" w:line="259" w:lineRule="auto"/>
    </w:pPr>
    <w:rPr>
      <w:rFonts w:asciiTheme="minorHAnsi" w:eastAsiaTheme="minorEastAsia" w:hAnsiTheme="minorHAnsi" w:cstheme="minorBidi"/>
      <w:sz w:val="22"/>
      <w:szCs w:val="22"/>
    </w:rPr>
  </w:style>
  <w:style w:type="paragraph" w:customStyle="1" w:styleId="36CB6935802E49FB9AE19FF76F495724">
    <w:name w:val="36CB6935802E49FB9AE19FF76F495724"/>
    <w:rsid w:val="00DE4C37"/>
    <w:pPr>
      <w:spacing w:after="160" w:line="259" w:lineRule="auto"/>
    </w:pPr>
    <w:rPr>
      <w:rFonts w:asciiTheme="minorHAnsi" w:eastAsiaTheme="minorEastAsia" w:hAnsiTheme="minorHAnsi" w:cstheme="minorBidi"/>
      <w:sz w:val="22"/>
      <w:szCs w:val="22"/>
    </w:rPr>
  </w:style>
  <w:style w:type="paragraph" w:customStyle="1" w:styleId="6DB3E2036FE64E6DAA2E465EC001E7C3">
    <w:name w:val="6DB3E2036FE64E6DAA2E465EC001E7C3"/>
    <w:rsid w:val="00DE4C37"/>
    <w:pPr>
      <w:spacing w:after="160" w:line="259" w:lineRule="auto"/>
    </w:pPr>
    <w:rPr>
      <w:rFonts w:asciiTheme="minorHAnsi" w:eastAsiaTheme="minorEastAsia" w:hAnsiTheme="minorHAnsi" w:cstheme="minorBidi"/>
      <w:sz w:val="22"/>
      <w:szCs w:val="22"/>
    </w:rPr>
  </w:style>
  <w:style w:type="paragraph" w:customStyle="1" w:styleId="95B84F8607E648CD961F1848ABC2EE3C">
    <w:name w:val="95B84F8607E648CD961F1848ABC2EE3C"/>
    <w:rsid w:val="00DE4C37"/>
    <w:pPr>
      <w:spacing w:after="160" w:line="259" w:lineRule="auto"/>
    </w:pPr>
    <w:rPr>
      <w:rFonts w:asciiTheme="minorHAnsi" w:eastAsiaTheme="minorEastAsia" w:hAnsiTheme="minorHAnsi" w:cstheme="minorBidi"/>
      <w:sz w:val="22"/>
      <w:szCs w:val="22"/>
    </w:rPr>
  </w:style>
  <w:style w:type="paragraph" w:customStyle="1" w:styleId="839A4F2E51F04DD48F79836D8CDE1DDF">
    <w:name w:val="839A4F2E51F04DD48F79836D8CDE1DDF"/>
    <w:rsid w:val="00DE4C37"/>
    <w:pPr>
      <w:spacing w:after="160" w:line="259" w:lineRule="auto"/>
    </w:pPr>
    <w:rPr>
      <w:rFonts w:asciiTheme="minorHAnsi" w:eastAsiaTheme="minorEastAsia" w:hAnsiTheme="minorHAnsi" w:cstheme="minorBidi"/>
      <w:sz w:val="22"/>
      <w:szCs w:val="22"/>
    </w:rPr>
  </w:style>
  <w:style w:type="paragraph" w:customStyle="1" w:styleId="63BB7EDF652B4F94A6E7251A9BB9E50B">
    <w:name w:val="63BB7EDF652B4F94A6E7251A9BB9E50B"/>
    <w:rsid w:val="006F1107"/>
    <w:pPr>
      <w:spacing w:after="160" w:line="259" w:lineRule="auto"/>
    </w:pPr>
    <w:rPr>
      <w:rFonts w:asciiTheme="minorHAnsi" w:eastAsiaTheme="minorEastAsia" w:hAnsiTheme="minorHAnsi" w:cstheme="minorBidi"/>
      <w:sz w:val="22"/>
      <w:szCs w:val="22"/>
    </w:rPr>
  </w:style>
  <w:style w:type="paragraph" w:customStyle="1" w:styleId="AB8BF184AE7F47CCB706921304787B28">
    <w:name w:val="AB8BF184AE7F47CCB706921304787B28"/>
    <w:rsid w:val="006F1107"/>
    <w:pPr>
      <w:spacing w:after="160" w:line="259" w:lineRule="auto"/>
    </w:pPr>
    <w:rPr>
      <w:rFonts w:asciiTheme="minorHAnsi" w:eastAsiaTheme="minorEastAsia" w:hAnsiTheme="minorHAnsi" w:cstheme="minorBidi"/>
      <w:sz w:val="22"/>
      <w:szCs w:val="22"/>
    </w:rPr>
  </w:style>
  <w:style w:type="paragraph" w:customStyle="1" w:styleId="268C5A0647AF4E3A8FD6418AB5903FDD">
    <w:name w:val="268C5A0647AF4E3A8FD6418AB5903FDD"/>
    <w:rsid w:val="006F1107"/>
    <w:pPr>
      <w:spacing w:after="160" w:line="259" w:lineRule="auto"/>
    </w:pPr>
    <w:rPr>
      <w:rFonts w:asciiTheme="minorHAnsi" w:eastAsiaTheme="minorEastAsia" w:hAnsiTheme="minorHAnsi" w:cstheme="minorBidi"/>
      <w:sz w:val="22"/>
      <w:szCs w:val="22"/>
    </w:rPr>
  </w:style>
  <w:style w:type="paragraph" w:customStyle="1" w:styleId="191970EEB44B4678AB6F610EAAE3B7C9">
    <w:name w:val="191970EEB44B4678AB6F610EAAE3B7C9"/>
    <w:rsid w:val="006F1107"/>
    <w:pPr>
      <w:spacing w:after="160" w:line="259" w:lineRule="auto"/>
    </w:pPr>
    <w:rPr>
      <w:rFonts w:asciiTheme="minorHAnsi" w:eastAsiaTheme="minorEastAsia" w:hAnsiTheme="minorHAnsi" w:cstheme="minorBidi"/>
      <w:sz w:val="22"/>
      <w:szCs w:val="22"/>
    </w:rPr>
  </w:style>
  <w:style w:type="paragraph" w:customStyle="1" w:styleId="3E0096730D6549C888B2D575820790FE">
    <w:name w:val="3E0096730D6549C888B2D575820790FE"/>
    <w:rsid w:val="006F1107"/>
    <w:pPr>
      <w:spacing w:after="160" w:line="259" w:lineRule="auto"/>
    </w:pPr>
    <w:rPr>
      <w:rFonts w:asciiTheme="minorHAnsi" w:eastAsiaTheme="minorEastAsia" w:hAnsiTheme="minorHAnsi" w:cstheme="minorBidi"/>
      <w:sz w:val="22"/>
      <w:szCs w:val="22"/>
    </w:rPr>
  </w:style>
  <w:style w:type="paragraph" w:customStyle="1" w:styleId="C1F9841FA9DB4DE8BF08F445444AF7BB">
    <w:name w:val="C1F9841FA9DB4DE8BF08F445444AF7BB"/>
    <w:rsid w:val="006F1107"/>
    <w:pPr>
      <w:spacing w:after="160" w:line="259" w:lineRule="auto"/>
    </w:pPr>
    <w:rPr>
      <w:rFonts w:asciiTheme="minorHAnsi" w:eastAsiaTheme="minorEastAsia" w:hAnsiTheme="minorHAnsi" w:cstheme="minorBidi"/>
      <w:sz w:val="22"/>
      <w:szCs w:val="22"/>
    </w:rPr>
  </w:style>
  <w:style w:type="paragraph" w:customStyle="1" w:styleId="BF9D392F82934CA9B3EE51F3A042D31B">
    <w:name w:val="BF9D392F82934CA9B3EE51F3A042D31B"/>
    <w:rsid w:val="006F1107"/>
    <w:pPr>
      <w:spacing w:after="160" w:line="259" w:lineRule="auto"/>
    </w:pPr>
    <w:rPr>
      <w:rFonts w:asciiTheme="minorHAnsi" w:eastAsiaTheme="minorEastAsia" w:hAnsiTheme="minorHAnsi" w:cstheme="minorBidi"/>
      <w:sz w:val="22"/>
      <w:szCs w:val="22"/>
    </w:rPr>
  </w:style>
  <w:style w:type="paragraph" w:customStyle="1" w:styleId="AC60BF8BBACC472EBF7D7033DEC666EC">
    <w:name w:val="AC60BF8BBACC472EBF7D7033DEC666EC"/>
    <w:rsid w:val="006F1107"/>
    <w:pPr>
      <w:spacing w:after="160" w:line="259" w:lineRule="auto"/>
    </w:pPr>
    <w:rPr>
      <w:rFonts w:asciiTheme="minorHAnsi" w:eastAsiaTheme="minorEastAsia" w:hAnsiTheme="minorHAnsi" w:cstheme="minorBidi"/>
      <w:sz w:val="22"/>
      <w:szCs w:val="22"/>
    </w:rPr>
  </w:style>
  <w:style w:type="paragraph" w:customStyle="1" w:styleId="48B3DC6BA6D54443AAB0B66191FD6FBD">
    <w:name w:val="48B3DC6BA6D54443AAB0B66191FD6FBD"/>
    <w:rsid w:val="006F1107"/>
    <w:pPr>
      <w:spacing w:after="160" w:line="259" w:lineRule="auto"/>
    </w:pPr>
    <w:rPr>
      <w:rFonts w:asciiTheme="minorHAnsi" w:eastAsiaTheme="minorEastAsia" w:hAnsiTheme="minorHAnsi" w:cstheme="minorBidi"/>
      <w:sz w:val="22"/>
      <w:szCs w:val="22"/>
    </w:rPr>
  </w:style>
  <w:style w:type="paragraph" w:customStyle="1" w:styleId="443BF98590044310BE9E2CCEA1D50255">
    <w:name w:val="443BF98590044310BE9E2CCEA1D50255"/>
    <w:rsid w:val="006F1107"/>
    <w:pPr>
      <w:spacing w:after="160" w:line="259" w:lineRule="auto"/>
    </w:pPr>
    <w:rPr>
      <w:rFonts w:asciiTheme="minorHAnsi" w:eastAsiaTheme="minorEastAsia" w:hAnsiTheme="minorHAnsi" w:cstheme="minorBidi"/>
      <w:sz w:val="22"/>
      <w:szCs w:val="22"/>
    </w:rPr>
  </w:style>
  <w:style w:type="paragraph" w:customStyle="1" w:styleId="15274447842C444782EA74CED124E479">
    <w:name w:val="15274447842C444782EA74CED124E479"/>
    <w:rsid w:val="006F1107"/>
    <w:pPr>
      <w:spacing w:after="160" w:line="259" w:lineRule="auto"/>
    </w:pPr>
    <w:rPr>
      <w:rFonts w:asciiTheme="minorHAnsi" w:eastAsiaTheme="minorEastAsia" w:hAnsiTheme="minorHAnsi" w:cstheme="minorBidi"/>
      <w:sz w:val="22"/>
      <w:szCs w:val="22"/>
    </w:rPr>
  </w:style>
  <w:style w:type="paragraph" w:customStyle="1" w:styleId="53BC4063E746484FA2F8E173008D9EA4">
    <w:name w:val="53BC4063E746484FA2F8E173008D9EA4"/>
    <w:rsid w:val="006F1107"/>
    <w:pPr>
      <w:spacing w:after="160" w:line="259" w:lineRule="auto"/>
    </w:pPr>
    <w:rPr>
      <w:rFonts w:asciiTheme="minorHAnsi" w:eastAsiaTheme="minorEastAsia" w:hAnsiTheme="minorHAnsi" w:cstheme="minorBidi"/>
      <w:sz w:val="22"/>
      <w:szCs w:val="22"/>
    </w:rPr>
  </w:style>
  <w:style w:type="paragraph" w:customStyle="1" w:styleId="E9DD6081856F4314B63FBDD5912CCAC3">
    <w:name w:val="E9DD6081856F4314B63FBDD5912CCAC3"/>
    <w:rsid w:val="006F1107"/>
    <w:pPr>
      <w:spacing w:after="160" w:line="259" w:lineRule="auto"/>
    </w:pPr>
    <w:rPr>
      <w:rFonts w:asciiTheme="minorHAnsi" w:eastAsiaTheme="minorEastAsia" w:hAnsiTheme="minorHAnsi" w:cstheme="minorBidi"/>
      <w:sz w:val="22"/>
      <w:szCs w:val="22"/>
    </w:rPr>
  </w:style>
  <w:style w:type="paragraph" w:customStyle="1" w:styleId="50CC8725A1FD41BEBC338676FDDD2BEB">
    <w:name w:val="50CC8725A1FD41BEBC338676FDDD2BEB"/>
    <w:rsid w:val="006F1107"/>
    <w:pPr>
      <w:spacing w:after="160" w:line="259" w:lineRule="auto"/>
    </w:pPr>
    <w:rPr>
      <w:rFonts w:asciiTheme="minorHAnsi" w:eastAsiaTheme="minorEastAsia" w:hAnsiTheme="minorHAnsi" w:cstheme="minorBidi"/>
      <w:sz w:val="22"/>
      <w:szCs w:val="22"/>
    </w:rPr>
  </w:style>
  <w:style w:type="paragraph" w:customStyle="1" w:styleId="677704BABFC04616BD47A9D4FD0A0FB1">
    <w:name w:val="677704BABFC04616BD47A9D4FD0A0FB1"/>
    <w:rsid w:val="006F1107"/>
    <w:pPr>
      <w:spacing w:after="160" w:line="259" w:lineRule="auto"/>
    </w:pPr>
    <w:rPr>
      <w:rFonts w:asciiTheme="minorHAnsi" w:eastAsiaTheme="minorEastAsia" w:hAnsiTheme="minorHAnsi" w:cstheme="minorBidi"/>
      <w:sz w:val="22"/>
      <w:szCs w:val="22"/>
    </w:rPr>
  </w:style>
  <w:style w:type="paragraph" w:customStyle="1" w:styleId="74766A58174C4988BFE20CD7C77EE055">
    <w:name w:val="74766A58174C4988BFE20CD7C77EE055"/>
    <w:rsid w:val="006F1107"/>
    <w:pPr>
      <w:spacing w:after="160" w:line="259" w:lineRule="auto"/>
    </w:pPr>
    <w:rPr>
      <w:rFonts w:asciiTheme="minorHAnsi" w:eastAsiaTheme="minorEastAsia" w:hAnsiTheme="minorHAnsi" w:cstheme="minorBidi"/>
      <w:sz w:val="22"/>
      <w:szCs w:val="22"/>
    </w:rPr>
  </w:style>
  <w:style w:type="paragraph" w:customStyle="1" w:styleId="D98DF7E603234561BF9898452241B572">
    <w:name w:val="D98DF7E603234561BF9898452241B572"/>
    <w:rsid w:val="006F1107"/>
    <w:pPr>
      <w:spacing w:after="160" w:line="259" w:lineRule="auto"/>
    </w:pPr>
    <w:rPr>
      <w:rFonts w:asciiTheme="minorHAnsi" w:eastAsiaTheme="minorEastAsia" w:hAnsiTheme="minorHAnsi" w:cstheme="minorBidi"/>
      <w:sz w:val="22"/>
      <w:szCs w:val="22"/>
    </w:rPr>
  </w:style>
  <w:style w:type="paragraph" w:customStyle="1" w:styleId="949BF1E4B0BA4288AF26914DAB4BED05">
    <w:name w:val="949BF1E4B0BA4288AF26914DAB4BED05"/>
    <w:rsid w:val="006F1107"/>
    <w:pPr>
      <w:spacing w:after="160" w:line="259" w:lineRule="auto"/>
    </w:pPr>
    <w:rPr>
      <w:rFonts w:asciiTheme="minorHAnsi" w:eastAsiaTheme="minorEastAsia" w:hAnsiTheme="minorHAnsi" w:cstheme="minorBidi"/>
      <w:sz w:val="22"/>
      <w:szCs w:val="22"/>
    </w:rPr>
  </w:style>
  <w:style w:type="paragraph" w:customStyle="1" w:styleId="967DADF3483244C2B309B423AF379C17">
    <w:name w:val="967DADF3483244C2B309B423AF379C17"/>
    <w:rsid w:val="006F1107"/>
    <w:pPr>
      <w:spacing w:after="160" w:line="259" w:lineRule="auto"/>
    </w:pPr>
    <w:rPr>
      <w:rFonts w:asciiTheme="minorHAnsi" w:eastAsiaTheme="minorEastAsia" w:hAnsiTheme="minorHAnsi" w:cstheme="minorBidi"/>
      <w:sz w:val="22"/>
      <w:szCs w:val="22"/>
    </w:rPr>
  </w:style>
  <w:style w:type="paragraph" w:customStyle="1" w:styleId="6F457053760045FD8C90DD6C4845E7B5">
    <w:name w:val="6F457053760045FD8C90DD6C4845E7B5"/>
    <w:rsid w:val="006F1107"/>
    <w:pPr>
      <w:spacing w:after="160" w:line="259" w:lineRule="auto"/>
    </w:pPr>
    <w:rPr>
      <w:rFonts w:asciiTheme="minorHAnsi" w:eastAsiaTheme="minorEastAsia" w:hAnsiTheme="minorHAnsi" w:cstheme="minorBidi"/>
      <w:sz w:val="22"/>
      <w:szCs w:val="22"/>
    </w:rPr>
  </w:style>
  <w:style w:type="paragraph" w:customStyle="1" w:styleId="E88D0C8EC2F749A3978C12F8D3EDB175">
    <w:name w:val="E88D0C8EC2F749A3978C12F8D3EDB175"/>
    <w:rsid w:val="006F1107"/>
    <w:pPr>
      <w:spacing w:after="160" w:line="259" w:lineRule="auto"/>
    </w:pPr>
    <w:rPr>
      <w:rFonts w:asciiTheme="minorHAnsi" w:eastAsiaTheme="minorEastAsia" w:hAnsiTheme="minorHAnsi" w:cstheme="minorBidi"/>
      <w:sz w:val="22"/>
      <w:szCs w:val="22"/>
    </w:rPr>
  </w:style>
  <w:style w:type="paragraph" w:customStyle="1" w:styleId="1EB62F41DE0C44E784316C57E25655E0">
    <w:name w:val="1EB62F41DE0C44E784316C57E25655E0"/>
    <w:rsid w:val="006F1107"/>
    <w:pPr>
      <w:spacing w:after="160" w:line="259" w:lineRule="auto"/>
    </w:pPr>
    <w:rPr>
      <w:rFonts w:asciiTheme="minorHAnsi" w:eastAsiaTheme="minorEastAsia" w:hAnsiTheme="minorHAnsi" w:cstheme="minorBidi"/>
      <w:sz w:val="22"/>
      <w:szCs w:val="22"/>
    </w:rPr>
  </w:style>
  <w:style w:type="paragraph" w:customStyle="1" w:styleId="33D6C4BA00164086B9C948EEC9F83465">
    <w:name w:val="33D6C4BA00164086B9C948EEC9F83465"/>
    <w:rsid w:val="006F1107"/>
    <w:pPr>
      <w:spacing w:after="160" w:line="259" w:lineRule="auto"/>
    </w:pPr>
    <w:rPr>
      <w:rFonts w:asciiTheme="minorHAnsi" w:eastAsiaTheme="minorEastAsia" w:hAnsiTheme="minorHAnsi" w:cstheme="minorBidi"/>
      <w:sz w:val="22"/>
      <w:szCs w:val="22"/>
    </w:rPr>
  </w:style>
  <w:style w:type="paragraph" w:customStyle="1" w:styleId="C822ED9702AA49CE891879E9F6FC4EEC">
    <w:name w:val="C822ED9702AA49CE891879E9F6FC4EEC"/>
    <w:rsid w:val="006F1107"/>
    <w:pPr>
      <w:spacing w:after="160" w:line="259" w:lineRule="auto"/>
    </w:pPr>
    <w:rPr>
      <w:rFonts w:asciiTheme="minorHAnsi" w:eastAsiaTheme="minorEastAsia" w:hAnsiTheme="minorHAnsi" w:cstheme="minorBidi"/>
      <w:sz w:val="22"/>
      <w:szCs w:val="22"/>
    </w:rPr>
  </w:style>
  <w:style w:type="paragraph" w:customStyle="1" w:styleId="33E54E93978045ABB630FD47A4688631">
    <w:name w:val="33E54E93978045ABB630FD47A4688631"/>
    <w:rsid w:val="006F1107"/>
    <w:pPr>
      <w:spacing w:after="160" w:line="259" w:lineRule="auto"/>
    </w:pPr>
    <w:rPr>
      <w:rFonts w:asciiTheme="minorHAnsi" w:eastAsiaTheme="minorEastAsia" w:hAnsiTheme="minorHAnsi" w:cstheme="minorBidi"/>
      <w:sz w:val="22"/>
      <w:szCs w:val="22"/>
    </w:rPr>
  </w:style>
  <w:style w:type="paragraph" w:customStyle="1" w:styleId="0D41D153E7614AF483FA651DE4FE4B66">
    <w:name w:val="0D41D153E7614AF483FA651DE4FE4B66"/>
    <w:rsid w:val="006F1107"/>
    <w:pPr>
      <w:spacing w:after="160" w:line="259" w:lineRule="auto"/>
    </w:pPr>
    <w:rPr>
      <w:rFonts w:asciiTheme="minorHAnsi" w:eastAsiaTheme="minorEastAsia" w:hAnsiTheme="minorHAnsi" w:cstheme="minorBidi"/>
      <w:sz w:val="22"/>
      <w:szCs w:val="22"/>
    </w:rPr>
  </w:style>
  <w:style w:type="paragraph" w:customStyle="1" w:styleId="AA5916DDD60644D3847561C3B62155DC">
    <w:name w:val="AA5916DDD60644D3847561C3B62155DC"/>
    <w:rsid w:val="006F1107"/>
    <w:pPr>
      <w:spacing w:after="160" w:line="259" w:lineRule="auto"/>
    </w:pPr>
    <w:rPr>
      <w:rFonts w:asciiTheme="minorHAnsi" w:eastAsiaTheme="minorEastAsia" w:hAnsiTheme="minorHAnsi" w:cstheme="minorBidi"/>
      <w:sz w:val="22"/>
      <w:szCs w:val="22"/>
    </w:rPr>
  </w:style>
  <w:style w:type="paragraph" w:customStyle="1" w:styleId="066985CBA3834774ACCEDB2CCB6DEAA0">
    <w:name w:val="066985CBA3834774ACCEDB2CCB6DEAA0"/>
    <w:rsid w:val="006F1107"/>
    <w:pPr>
      <w:spacing w:after="160" w:line="259" w:lineRule="auto"/>
    </w:pPr>
    <w:rPr>
      <w:rFonts w:asciiTheme="minorHAnsi" w:eastAsiaTheme="minorEastAsia" w:hAnsiTheme="minorHAnsi" w:cstheme="minorBidi"/>
      <w:sz w:val="22"/>
      <w:szCs w:val="22"/>
    </w:rPr>
  </w:style>
  <w:style w:type="paragraph" w:customStyle="1" w:styleId="AF095F96DCF14341BCED14A350F1D55C">
    <w:name w:val="AF095F96DCF14341BCED14A350F1D55C"/>
    <w:rsid w:val="006F1107"/>
    <w:pPr>
      <w:spacing w:after="160" w:line="259" w:lineRule="auto"/>
    </w:pPr>
    <w:rPr>
      <w:rFonts w:asciiTheme="minorHAnsi" w:eastAsiaTheme="minorEastAsia" w:hAnsiTheme="minorHAnsi" w:cstheme="minorBidi"/>
      <w:sz w:val="22"/>
      <w:szCs w:val="22"/>
    </w:rPr>
  </w:style>
  <w:style w:type="paragraph" w:customStyle="1" w:styleId="9485F963DDEA403BB97BE475AA518805">
    <w:name w:val="9485F963DDEA403BB97BE475AA518805"/>
    <w:rsid w:val="006F1107"/>
    <w:pPr>
      <w:spacing w:after="160" w:line="259" w:lineRule="auto"/>
    </w:pPr>
    <w:rPr>
      <w:rFonts w:asciiTheme="minorHAnsi" w:eastAsiaTheme="minorEastAsia" w:hAnsiTheme="minorHAnsi" w:cstheme="minorBidi"/>
      <w:sz w:val="22"/>
      <w:szCs w:val="22"/>
    </w:rPr>
  </w:style>
  <w:style w:type="paragraph" w:customStyle="1" w:styleId="18687D1E4A524C3BA84320C95DCF1AD5">
    <w:name w:val="18687D1E4A524C3BA84320C95DCF1AD5"/>
    <w:rsid w:val="006F1107"/>
    <w:pPr>
      <w:spacing w:after="160" w:line="259" w:lineRule="auto"/>
    </w:pPr>
    <w:rPr>
      <w:rFonts w:asciiTheme="minorHAnsi" w:eastAsiaTheme="minorEastAsia" w:hAnsiTheme="minorHAnsi" w:cstheme="minorBidi"/>
      <w:sz w:val="22"/>
      <w:szCs w:val="22"/>
    </w:rPr>
  </w:style>
  <w:style w:type="paragraph" w:customStyle="1" w:styleId="868BDDB2EDE6465BB736C0BD602FEA2A">
    <w:name w:val="868BDDB2EDE6465BB736C0BD602FEA2A"/>
    <w:rsid w:val="006F1107"/>
    <w:pPr>
      <w:spacing w:after="160" w:line="259" w:lineRule="auto"/>
    </w:pPr>
    <w:rPr>
      <w:rFonts w:asciiTheme="minorHAnsi" w:eastAsiaTheme="minorEastAsia" w:hAnsiTheme="minorHAnsi" w:cstheme="minorBidi"/>
      <w:sz w:val="22"/>
      <w:szCs w:val="22"/>
    </w:rPr>
  </w:style>
  <w:style w:type="paragraph" w:customStyle="1" w:styleId="CB2577A73DDF4F118FA5320689564C12">
    <w:name w:val="CB2577A73DDF4F118FA5320689564C12"/>
    <w:rsid w:val="006F1107"/>
    <w:pPr>
      <w:spacing w:after="160" w:line="259" w:lineRule="auto"/>
    </w:pPr>
    <w:rPr>
      <w:rFonts w:asciiTheme="minorHAnsi" w:eastAsiaTheme="minorEastAsia" w:hAnsiTheme="minorHAnsi" w:cstheme="minorBidi"/>
      <w:sz w:val="22"/>
      <w:szCs w:val="22"/>
    </w:rPr>
  </w:style>
  <w:style w:type="paragraph" w:customStyle="1" w:styleId="15558ED0AD404F03B4BACE1F3A11CCB1">
    <w:name w:val="15558ED0AD404F03B4BACE1F3A11CCB1"/>
    <w:rsid w:val="006F1107"/>
    <w:pPr>
      <w:spacing w:after="160" w:line="259" w:lineRule="auto"/>
    </w:pPr>
    <w:rPr>
      <w:rFonts w:asciiTheme="minorHAnsi" w:eastAsiaTheme="minorEastAsia" w:hAnsiTheme="minorHAnsi" w:cstheme="minorBidi"/>
      <w:sz w:val="22"/>
      <w:szCs w:val="22"/>
    </w:rPr>
  </w:style>
  <w:style w:type="paragraph" w:customStyle="1" w:styleId="636C1172946D46D3B2DE397D5BEBDC2C">
    <w:name w:val="636C1172946D46D3B2DE397D5BEBDC2C"/>
    <w:rsid w:val="006F1107"/>
    <w:pPr>
      <w:spacing w:after="160" w:line="259" w:lineRule="auto"/>
    </w:pPr>
    <w:rPr>
      <w:rFonts w:asciiTheme="minorHAnsi" w:eastAsiaTheme="minorEastAsia" w:hAnsiTheme="minorHAnsi" w:cstheme="minorBidi"/>
      <w:sz w:val="22"/>
      <w:szCs w:val="22"/>
    </w:rPr>
  </w:style>
  <w:style w:type="paragraph" w:customStyle="1" w:styleId="38419280304F49E695E0EE4CCF53C0F9">
    <w:name w:val="38419280304F49E695E0EE4CCF53C0F9"/>
    <w:rsid w:val="006F1107"/>
    <w:pPr>
      <w:spacing w:after="160" w:line="259" w:lineRule="auto"/>
    </w:pPr>
    <w:rPr>
      <w:rFonts w:asciiTheme="minorHAnsi" w:eastAsiaTheme="minorEastAsia" w:hAnsiTheme="minorHAnsi" w:cstheme="minorBidi"/>
      <w:sz w:val="22"/>
      <w:szCs w:val="22"/>
    </w:rPr>
  </w:style>
  <w:style w:type="paragraph" w:customStyle="1" w:styleId="8E158CE15BA04670910FD970C0A8869B">
    <w:name w:val="8E158CE15BA04670910FD970C0A8869B"/>
    <w:rsid w:val="006F1107"/>
    <w:pPr>
      <w:spacing w:after="160" w:line="259" w:lineRule="auto"/>
    </w:pPr>
    <w:rPr>
      <w:rFonts w:asciiTheme="minorHAnsi" w:eastAsiaTheme="minorEastAsia" w:hAnsiTheme="minorHAnsi" w:cstheme="minorBidi"/>
      <w:sz w:val="22"/>
      <w:szCs w:val="22"/>
    </w:rPr>
  </w:style>
  <w:style w:type="paragraph" w:customStyle="1" w:styleId="F0514E623A4944DA889A2B81AE80DE75">
    <w:name w:val="F0514E623A4944DA889A2B81AE80DE75"/>
    <w:rsid w:val="006F1107"/>
    <w:pPr>
      <w:spacing w:after="160" w:line="259" w:lineRule="auto"/>
    </w:pPr>
    <w:rPr>
      <w:rFonts w:asciiTheme="minorHAnsi" w:eastAsiaTheme="minorEastAsia" w:hAnsiTheme="minorHAnsi" w:cstheme="minorBidi"/>
      <w:sz w:val="22"/>
      <w:szCs w:val="22"/>
    </w:rPr>
  </w:style>
  <w:style w:type="paragraph" w:customStyle="1" w:styleId="00DE98D4621D47DD81F2FD5F3FC38CC1">
    <w:name w:val="00DE98D4621D47DD81F2FD5F3FC38CC1"/>
    <w:rsid w:val="006F1107"/>
    <w:pPr>
      <w:spacing w:after="160" w:line="259" w:lineRule="auto"/>
    </w:pPr>
    <w:rPr>
      <w:rFonts w:asciiTheme="minorHAnsi" w:eastAsiaTheme="minorEastAsia" w:hAnsiTheme="minorHAnsi" w:cstheme="minorBidi"/>
      <w:sz w:val="22"/>
      <w:szCs w:val="22"/>
    </w:rPr>
  </w:style>
  <w:style w:type="paragraph" w:customStyle="1" w:styleId="883396DE242F4BA0AAD9CE4A138BC6D9">
    <w:name w:val="883396DE242F4BA0AAD9CE4A138BC6D9"/>
    <w:rsid w:val="006F1107"/>
    <w:pPr>
      <w:spacing w:after="160" w:line="259" w:lineRule="auto"/>
    </w:pPr>
    <w:rPr>
      <w:rFonts w:asciiTheme="minorHAnsi" w:eastAsiaTheme="minorEastAsia" w:hAnsiTheme="minorHAnsi" w:cstheme="minorBidi"/>
      <w:sz w:val="22"/>
      <w:szCs w:val="22"/>
    </w:rPr>
  </w:style>
  <w:style w:type="paragraph" w:customStyle="1" w:styleId="72F087678481400DA81444EF40C3F417">
    <w:name w:val="72F087678481400DA81444EF40C3F417"/>
    <w:rsid w:val="006F1107"/>
    <w:pPr>
      <w:spacing w:after="160" w:line="259" w:lineRule="auto"/>
    </w:pPr>
    <w:rPr>
      <w:rFonts w:asciiTheme="minorHAnsi" w:eastAsiaTheme="minorEastAsia" w:hAnsiTheme="minorHAnsi" w:cstheme="minorBidi"/>
      <w:sz w:val="22"/>
      <w:szCs w:val="22"/>
    </w:rPr>
  </w:style>
  <w:style w:type="paragraph" w:customStyle="1" w:styleId="D0E9E139D8BF4F7F89178FEC15DF91C2">
    <w:name w:val="D0E9E139D8BF4F7F89178FEC15DF91C2"/>
    <w:rsid w:val="006F1107"/>
    <w:pPr>
      <w:spacing w:after="160" w:line="259" w:lineRule="auto"/>
    </w:pPr>
    <w:rPr>
      <w:rFonts w:asciiTheme="minorHAnsi" w:eastAsiaTheme="minorEastAsia" w:hAnsiTheme="minorHAnsi" w:cstheme="minorBidi"/>
      <w:sz w:val="22"/>
      <w:szCs w:val="22"/>
    </w:rPr>
  </w:style>
  <w:style w:type="paragraph" w:customStyle="1" w:styleId="641EA1D2A87345D59F36134B40981B96">
    <w:name w:val="641EA1D2A87345D59F36134B40981B96"/>
    <w:rsid w:val="006F1107"/>
    <w:pPr>
      <w:spacing w:after="160" w:line="259" w:lineRule="auto"/>
    </w:pPr>
    <w:rPr>
      <w:rFonts w:asciiTheme="minorHAnsi" w:eastAsiaTheme="minorEastAsia" w:hAnsiTheme="minorHAnsi" w:cstheme="minorBidi"/>
      <w:sz w:val="22"/>
      <w:szCs w:val="22"/>
    </w:rPr>
  </w:style>
  <w:style w:type="paragraph" w:customStyle="1" w:styleId="049C02D55773499095A3D921776942DE">
    <w:name w:val="049C02D55773499095A3D921776942DE"/>
    <w:rsid w:val="006F1107"/>
    <w:pPr>
      <w:spacing w:after="160" w:line="259" w:lineRule="auto"/>
    </w:pPr>
    <w:rPr>
      <w:rFonts w:asciiTheme="minorHAnsi" w:eastAsiaTheme="minorEastAsia" w:hAnsiTheme="minorHAnsi" w:cstheme="minorBidi"/>
      <w:sz w:val="22"/>
      <w:szCs w:val="22"/>
    </w:rPr>
  </w:style>
  <w:style w:type="paragraph" w:customStyle="1" w:styleId="39DB19D8E5B44CA3882AEEF821FFDC76">
    <w:name w:val="39DB19D8E5B44CA3882AEEF821FFDC76"/>
    <w:rsid w:val="006F1107"/>
    <w:pPr>
      <w:spacing w:after="160" w:line="259" w:lineRule="auto"/>
    </w:pPr>
    <w:rPr>
      <w:rFonts w:asciiTheme="minorHAnsi" w:eastAsiaTheme="minorEastAsia" w:hAnsiTheme="minorHAnsi" w:cstheme="minorBidi"/>
      <w:sz w:val="22"/>
      <w:szCs w:val="22"/>
    </w:rPr>
  </w:style>
  <w:style w:type="paragraph" w:customStyle="1" w:styleId="F404D7F1A1F34352A6263D4AA9E2B326">
    <w:name w:val="F404D7F1A1F34352A6263D4AA9E2B326"/>
    <w:rsid w:val="006F1107"/>
    <w:pPr>
      <w:spacing w:after="160" w:line="259" w:lineRule="auto"/>
    </w:pPr>
    <w:rPr>
      <w:rFonts w:asciiTheme="minorHAnsi" w:eastAsiaTheme="minorEastAsia" w:hAnsiTheme="minorHAnsi" w:cstheme="minorBidi"/>
      <w:sz w:val="22"/>
      <w:szCs w:val="22"/>
    </w:rPr>
  </w:style>
  <w:style w:type="paragraph" w:customStyle="1" w:styleId="A637167631704EFF8BF122BFE75BF6A3">
    <w:name w:val="A637167631704EFF8BF122BFE75BF6A3"/>
    <w:rsid w:val="006F1107"/>
    <w:pPr>
      <w:spacing w:after="160" w:line="259" w:lineRule="auto"/>
    </w:pPr>
    <w:rPr>
      <w:rFonts w:asciiTheme="minorHAnsi" w:eastAsiaTheme="minorEastAsia" w:hAnsiTheme="minorHAnsi" w:cstheme="minorBidi"/>
      <w:sz w:val="22"/>
      <w:szCs w:val="22"/>
    </w:rPr>
  </w:style>
  <w:style w:type="paragraph" w:customStyle="1" w:styleId="45C6562251B04BA6B34919B496211C57">
    <w:name w:val="45C6562251B04BA6B34919B496211C57"/>
    <w:rsid w:val="006F1107"/>
    <w:pPr>
      <w:spacing w:after="160" w:line="259" w:lineRule="auto"/>
    </w:pPr>
    <w:rPr>
      <w:rFonts w:asciiTheme="minorHAnsi" w:eastAsiaTheme="minorEastAsia" w:hAnsiTheme="minorHAnsi" w:cstheme="minorBidi"/>
      <w:sz w:val="22"/>
      <w:szCs w:val="22"/>
    </w:rPr>
  </w:style>
  <w:style w:type="paragraph" w:customStyle="1" w:styleId="BB0A20FF947746D289B19BF6D54E1C6D">
    <w:name w:val="BB0A20FF947746D289B19BF6D54E1C6D"/>
    <w:rsid w:val="006F1107"/>
    <w:pPr>
      <w:spacing w:after="160" w:line="259" w:lineRule="auto"/>
    </w:pPr>
    <w:rPr>
      <w:rFonts w:asciiTheme="minorHAnsi" w:eastAsiaTheme="minorEastAsia" w:hAnsiTheme="minorHAnsi" w:cstheme="minorBidi"/>
      <w:sz w:val="22"/>
      <w:szCs w:val="22"/>
    </w:rPr>
  </w:style>
  <w:style w:type="paragraph" w:customStyle="1" w:styleId="58B149D362CD4BE180ED3C99F6152EF2">
    <w:name w:val="58B149D362CD4BE180ED3C99F6152EF2"/>
    <w:rsid w:val="006F1107"/>
    <w:pPr>
      <w:spacing w:after="160" w:line="259" w:lineRule="auto"/>
    </w:pPr>
    <w:rPr>
      <w:rFonts w:asciiTheme="minorHAnsi" w:eastAsiaTheme="minorEastAsia" w:hAnsiTheme="minorHAnsi" w:cstheme="minorBidi"/>
      <w:sz w:val="22"/>
      <w:szCs w:val="22"/>
    </w:rPr>
  </w:style>
  <w:style w:type="paragraph" w:customStyle="1" w:styleId="406F599D3FDD40BCA83346386517B58A">
    <w:name w:val="406F599D3FDD40BCA83346386517B58A"/>
    <w:rsid w:val="006F1107"/>
    <w:pPr>
      <w:spacing w:after="160" w:line="259" w:lineRule="auto"/>
    </w:pPr>
    <w:rPr>
      <w:rFonts w:asciiTheme="minorHAnsi" w:eastAsiaTheme="minorEastAsia" w:hAnsiTheme="minorHAnsi" w:cstheme="minorBidi"/>
      <w:sz w:val="22"/>
      <w:szCs w:val="22"/>
    </w:rPr>
  </w:style>
  <w:style w:type="paragraph" w:customStyle="1" w:styleId="ABCCC8EE970D4BB1AF350AED34E48502">
    <w:name w:val="ABCCC8EE970D4BB1AF350AED34E48502"/>
    <w:rsid w:val="006F1107"/>
    <w:pPr>
      <w:spacing w:after="160" w:line="259" w:lineRule="auto"/>
    </w:pPr>
    <w:rPr>
      <w:rFonts w:asciiTheme="minorHAnsi" w:eastAsiaTheme="minorEastAsia" w:hAnsiTheme="minorHAnsi" w:cstheme="minorBidi"/>
      <w:sz w:val="22"/>
      <w:szCs w:val="22"/>
    </w:rPr>
  </w:style>
  <w:style w:type="paragraph" w:customStyle="1" w:styleId="AC64E91014C0449D99220A51660F5144">
    <w:name w:val="AC64E91014C0449D99220A51660F5144"/>
    <w:rsid w:val="006F1107"/>
    <w:pPr>
      <w:spacing w:after="160" w:line="259" w:lineRule="auto"/>
    </w:pPr>
    <w:rPr>
      <w:rFonts w:asciiTheme="minorHAnsi" w:eastAsiaTheme="minorEastAsia" w:hAnsiTheme="minorHAnsi" w:cstheme="minorBidi"/>
      <w:sz w:val="22"/>
      <w:szCs w:val="22"/>
    </w:rPr>
  </w:style>
  <w:style w:type="paragraph" w:customStyle="1" w:styleId="B7FEBE50012F4560AEF82E15A5395E6C">
    <w:name w:val="B7FEBE50012F4560AEF82E15A5395E6C"/>
    <w:rsid w:val="006F1107"/>
    <w:pPr>
      <w:spacing w:after="160" w:line="259" w:lineRule="auto"/>
    </w:pPr>
    <w:rPr>
      <w:rFonts w:asciiTheme="minorHAnsi" w:eastAsiaTheme="minorEastAsia" w:hAnsiTheme="minorHAnsi" w:cstheme="minorBidi"/>
      <w:sz w:val="22"/>
      <w:szCs w:val="22"/>
    </w:rPr>
  </w:style>
  <w:style w:type="paragraph" w:customStyle="1" w:styleId="D571FB2146C240E18381D7C2C565A16A">
    <w:name w:val="D571FB2146C240E18381D7C2C565A16A"/>
    <w:rsid w:val="006F1107"/>
    <w:pPr>
      <w:spacing w:after="160" w:line="259" w:lineRule="auto"/>
    </w:pPr>
    <w:rPr>
      <w:rFonts w:asciiTheme="minorHAnsi" w:eastAsiaTheme="minorEastAsia" w:hAnsiTheme="minorHAnsi" w:cstheme="minorBidi"/>
      <w:sz w:val="22"/>
      <w:szCs w:val="22"/>
    </w:rPr>
  </w:style>
  <w:style w:type="paragraph" w:customStyle="1" w:styleId="5B6B6532883D465EA334A0EDD0A4E219">
    <w:name w:val="5B6B6532883D465EA334A0EDD0A4E219"/>
    <w:rsid w:val="006F1107"/>
    <w:pPr>
      <w:spacing w:after="160" w:line="259" w:lineRule="auto"/>
    </w:pPr>
    <w:rPr>
      <w:rFonts w:asciiTheme="minorHAnsi" w:eastAsiaTheme="minorEastAsia" w:hAnsiTheme="minorHAnsi" w:cstheme="minorBidi"/>
      <w:sz w:val="22"/>
      <w:szCs w:val="22"/>
    </w:rPr>
  </w:style>
  <w:style w:type="paragraph" w:customStyle="1" w:styleId="1E8BCF7547334631B79206570E483A93">
    <w:name w:val="1E8BCF7547334631B79206570E483A93"/>
    <w:rsid w:val="00A6354F"/>
    <w:pPr>
      <w:spacing w:after="160" w:line="259" w:lineRule="auto"/>
    </w:pPr>
    <w:rPr>
      <w:rFonts w:asciiTheme="minorHAnsi" w:eastAsiaTheme="minorEastAsia" w:hAnsiTheme="minorHAnsi" w:cstheme="minorBidi"/>
      <w:sz w:val="22"/>
      <w:szCs w:val="22"/>
    </w:rPr>
  </w:style>
  <w:style w:type="paragraph" w:customStyle="1" w:styleId="A89271EE671C42ADAEC739071F620715">
    <w:name w:val="A89271EE671C42ADAEC739071F620715"/>
    <w:rsid w:val="00A6354F"/>
    <w:pPr>
      <w:spacing w:after="160" w:line="259" w:lineRule="auto"/>
    </w:pPr>
    <w:rPr>
      <w:rFonts w:asciiTheme="minorHAnsi" w:eastAsiaTheme="minorEastAsia" w:hAnsiTheme="minorHAnsi" w:cstheme="minorBidi"/>
      <w:sz w:val="22"/>
      <w:szCs w:val="22"/>
    </w:rPr>
  </w:style>
  <w:style w:type="paragraph" w:customStyle="1" w:styleId="04042D19357D4448A9687EAE8E417076">
    <w:name w:val="04042D19357D4448A9687EAE8E417076"/>
    <w:rsid w:val="00A6354F"/>
    <w:pPr>
      <w:spacing w:after="160" w:line="259" w:lineRule="auto"/>
    </w:pPr>
    <w:rPr>
      <w:rFonts w:asciiTheme="minorHAnsi" w:eastAsiaTheme="minorEastAsia" w:hAnsiTheme="minorHAnsi" w:cstheme="minorBidi"/>
      <w:sz w:val="22"/>
      <w:szCs w:val="22"/>
    </w:rPr>
  </w:style>
  <w:style w:type="paragraph" w:customStyle="1" w:styleId="965311B6E3814E2FB44B37FD011D0A2C">
    <w:name w:val="965311B6E3814E2FB44B37FD011D0A2C"/>
    <w:rsid w:val="00A6354F"/>
    <w:pPr>
      <w:spacing w:after="160" w:line="259" w:lineRule="auto"/>
    </w:pPr>
    <w:rPr>
      <w:rFonts w:asciiTheme="minorHAnsi" w:eastAsiaTheme="minorEastAsia" w:hAnsiTheme="minorHAnsi" w:cstheme="minorBidi"/>
      <w:sz w:val="22"/>
      <w:szCs w:val="22"/>
    </w:rPr>
  </w:style>
  <w:style w:type="paragraph" w:customStyle="1" w:styleId="EE4E6EBEB0FD4A44943E5EC14155A085">
    <w:name w:val="EE4E6EBEB0FD4A44943E5EC14155A085"/>
    <w:rsid w:val="00A6354F"/>
    <w:pPr>
      <w:spacing w:after="160" w:line="259" w:lineRule="auto"/>
    </w:pPr>
    <w:rPr>
      <w:rFonts w:asciiTheme="minorHAnsi" w:eastAsiaTheme="minorEastAsia" w:hAnsiTheme="minorHAnsi" w:cstheme="minorBidi"/>
      <w:sz w:val="22"/>
      <w:szCs w:val="22"/>
    </w:rPr>
  </w:style>
  <w:style w:type="paragraph" w:customStyle="1" w:styleId="F9D8807FCD67494293A8B5472552CBA0">
    <w:name w:val="F9D8807FCD67494293A8B5472552CBA0"/>
    <w:rsid w:val="00A6354F"/>
    <w:pPr>
      <w:spacing w:after="160" w:line="259" w:lineRule="auto"/>
    </w:pPr>
    <w:rPr>
      <w:rFonts w:asciiTheme="minorHAnsi" w:eastAsiaTheme="minorEastAsia" w:hAnsiTheme="minorHAnsi" w:cstheme="minorBidi"/>
      <w:sz w:val="22"/>
      <w:szCs w:val="22"/>
    </w:rPr>
  </w:style>
  <w:style w:type="paragraph" w:customStyle="1" w:styleId="B8716495DF024EECABAB0635F8190A1D">
    <w:name w:val="B8716495DF024EECABAB0635F8190A1D"/>
    <w:rsid w:val="00A6354F"/>
    <w:pPr>
      <w:spacing w:after="160" w:line="259" w:lineRule="auto"/>
    </w:pPr>
    <w:rPr>
      <w:rFonts w:asciiTheme="minorHAnsi" w:eastAsiaTheme="minorEastAsia" w:hAnsiTheme="minorHAnsi" w:cstheme="minorBidi"/>
      <w:sz w:val="22"/>
      <w:szCs w:val="22"/>
    </w:rPr>
  </w:style>
  <w:style w:type="paragraph" w:customStyle="1" w:styleId="4EC66D55D3CB4FB7AE5EF92CD85A441F">
    <w:name w:val="4EC66D55D3CB4FB7AE5EF92CD85A441F"/>
    <w:rsid w:val="00A6354F"/>
    <w:pPr>
      <w:spacing w:after="160" w:line="259" w:lineRule="auto"/>
    </w:pPr>
    <w:rPr>
      <w:rFonts w:asciiTheme="minorHAnsi" w:eastAsiaTheme="minorEastAsia" w:hAnsiTheme="minorHAnsi" w:cstheme="minorBidi"/>
      <w:sz w:val="22"/>
      <w:szCs w:val="22"/>
    </w:rPr>
  </w:style>
  <w:style w:type="paragraph" w:customStyle="1" w:styleId="59273AB35E8A4196ADA520806574AEFF">
    <w:name w:val="59273AB35E8A4196ADA520806574AEFF"/>
    <w:rsid w:val="00A6354F"/>
    <w:pPr>
      <w:spacing w:after="160" w:line="259" w:lineRule="auto"/>
    </w:pPr>
    <w:rPr>
      <w:rFonts w:asciiTheme="minorHAnsi" w:eastAsiaTheme="minorEastAsia" w:hAnsiTheme="minorHAnsi" w:cstheme="minorBidi"/>
      <w:sz w:val="22"/>
      <w:szCs w:val="22"/>
    </w:rPr>
  </w:style>
  <w:style w:type="paragraph" w:customStyle="1" w:styleId="336C4F728D0444F59120505605D05BD0">
    <w:name w:val="336C4F728D0444F59120505605D05BD0"/>
    <w:rsid w:val="00A6354F"/>
    <w:pPr>
      <w:spacing w:after="160" w:line="259" w:lineRule="auto"/>
    </w:pPr>
    <w:rPr>
      <w:rFonts w:asciiTheme="minorHAnsi" w:eastAsiaTheme="minorEastAsia" w:hAnsiTheme="minorHAnsi" w:cstheme="minorBidi"/>
      <w:sz w:val="22"/>
      <w:szCs w:val="22"/>
    </w:rPr>
  </w:style>
  <w:style w:type="paragraph" w:customStyle="1" w:styleId="E76A774000B64997B255DAB0209687A0">
    <w:name w:val="E76A774000B64997B255DAB0209687A0"/>
    <w:rsid w:val="00A6354F"/>
    <w:pPr>
      <w:spacing w:after="160" w:line="259" w:lineRule="auto"/>
    </w:pPr>
    <w:rPr>
      <w:rFonts w:asciiTheme="minorHAnsi" w:eastAsiaTheme="minorEastAsia" w:hAnsiTheme="minorHAnsi" w:cstheme="minorBidi"/>
      <w:sz w:val="22"/>
      <w:szCs w:val="22"/>
    </w:rPr>
  </w:style>
  <w:style w:type="paragraph" w:customStyle="1" w:styleId="66DBB057082246B6A45CA9C6BD321875">
    <w:name w:val="66DBB057082246B6A45CA9C6BD321875"/>
    <w:rsid w:val="00A6354F"/>
    <w:pPr>
      <w:spacing w:after="160" w:line="259" w:lineRule="auto"/>
    </w:pPr>
    <w:rPr>
      <w:rFonts w:asciiTheme="minorHAnsi" w:eastAsiaTheme="minorEastAsia" w:hAnsiTheme="minorHAnsi" w:cstheme="minorBidi"/>
      <w:sz w:val="22"/>
      <w:szCs w:val="22"/>
    </w:rPr>
  </w:style>
  <w:style w:type="paragraph" w:customStyle="1" w:styleId="2E39170A4C124D7F92F2ED92AA18A54D">
    <w:name w:val="2E39170A4C124D7F92F2ED92AA18A54D"/>
    <w:rsid w:val="00A6354F"/>
    <w:pPr>
      <w:spacing w:after="160" w:line="259" w:lineRule="auto"/>
    </w:pPr>
    <w:rPr>
      <w:rFonts w:asciiTheme="minorHAnsi" w:eastAsiaTheme="minorEastAsia" w:hAnsiTheme="minorHAnsi" w:cstheme="minorBidi"/>
      <w:sz w:val="22"/>
      <w:szCs w:val="22"/>
    </w:rPr>
  </w:style>
  <w:style w:type="paragraph" w:customStyle="1" w:styleId="03C8B62012894869A1C63C46057855AE">
    <w:name w:val="03C8B62012894869A1C63C46057855AE"/>
    <w:rsid w:val="00A6354F"/>
    <w:pPr>
      <w:spacing w:after="160" w:line="259" w:lineRule="auto"/>
    </w:pPr>
    <w:rPr>
      <w:rFonts w:asciiTheme="minorHAnsi" w:eastAsiaTheme="minorEastAsia" w:hAnsiTheme="minorHAnsi" w:cstheme="minorBidi"/>
      <w:sz w:val="22"/>
      <w:szCs w:val="22"/>
    </w:rPr>
  </w:style>
  <w:style w:type="paragraph" w:customStyle="1" w:styleId="4F6967AB15414267BEDCD2CF88F72BC3">
    <w:name w:val="4F6967AB15414267BEDCD2CF88F72BC3"/>
    <w:rsid w:val="00A6354F"/>
    <w:pPr>
      <w:spacing w:after="160" w:line="259" w:lineRule="auto"/>
    </w:pPr>
    <w:rPr>
      <w:rFonts w:asciiTheme="minorHAnsi" w:eastAsiaTheme="minorEastAsia" w:hAnsiTheme="minorHAnsi" w:cstheme="minorBidi"/>
      <w:sz w:val="22"/>
      <w:szCs w:val="22"/>
    </w:rPr>
  </w:style>
  <w:style w:type="paragraph" w:customStyle="1" w:styleId="03B0C1BC0A4447A8B285D7FD759CF706">
    <w:name w:val="03B0C1BC0A4447A8B285D7FD759CF706"/>
    <w:rsid w:val="00A6354F"/>
    <w:pPr>
      <w:spacing w:after="160" w:line="259" w:lineRule="auto"/>
    </w:pPr>
    <w:rPr>
      <w:rFonts w:asciiTheme="minorHAnsi" w:eastAsiaTheme="minorEastAsia" w:hAnsiTheme="minorHAnsi" w:cstheme="minorBidi"/>
      <w:sz w:val="22"/>
      <w:szCs w:val="22"/>
    </w:rPr>
  </w:style>
  <w:style w:type="paragraph" w:customStyle="1" w:styleId="1EB8FA40A0C646518A36B73B0C609353">
    <w:name w:val="1EB8FA40A0C646518A36B73B0C609353"/>
    <w:rsid w:val="00A6354F"/>
    <w:pPr>
      <w:spacing w:after="160" w:line="259" w:lineRule="auto"/>
    </w:pPr>
    <w:rPr>
      <w:rFonts w:asciiTheme="minorHAnsi" w:eastAsiaTheme="minorEastAsia" w:hAnsiTheme="minorHAnsi" w:cstheme="minorBidi"/>
      <w:sz w:val="22"/>
      <w:szCs w:val="22"/>
    </w:rPr>
  </w:style>
  <w:style w:type="paragraph" w:customStyle="1" w:styleId="2F8B7E17BAFE4EF890A6EE3FF18ABB7C">
    <w:name w:val="2F8B7E17BAFE4EF890A6EE3FF18ABB7C"/>
    <w:rsid w:val="00A6354F"/>
    <w:pPr>
      <w:spacing w:after="160" w:line="259" w:lineRule="auto"/>
    </w:pPr>
    <w:rPr>
      <w:rFonts w:asciiTheme="minorHAnsi" w:eastAsiaTheme="minorEastAsia" w:hAnsiTheme="minorHAnsi" w:cstheme="minorBidi"/>
      <w:sz w:val="22"/>
      <w:szCs w:val="22"/>
    </w:rPr>
  </w:style>
  <w:style w:type="paragraph" w:customStyle="1" w:styleId="1797001FA38A4A13840D91C82D8A33AB">
    <w:name w:val="1797001FA38A4A13840D91C82D8A33AB"/>
    <w:rsid w:val="00A6354F"/>
    <w:pPr>
      <w:spacing w:after="160" w:line="259" w:lineRule="auto"/>
    </w:pPr>
    <w:rPr>
      <w:rFonts w:asciiTheme="minorHAnsi" w:eastAsiaTheme="minorEastAsia" w:hAnsiTheme="minorHAnsi" w:cstheme="minorBidi"/>
      <w:sz w:val="22"/>
      <w:szCs w:val="22"/>
    </w:rPr>
  </w:style>
  <w:style w:type="paragraph" w:customStyle="1" w:styleId="4F8ACA52CE6A4463AEA9A20B40396966">
    <w:name w:val="4F8ACA52CE6A4463AEA9A20B40396966"/>
    <w:rsid w:val="00A6354F"/>
    <w:pPr>
      <w:spacing w:after="160" w:line="259" w:lineRule="auto"/>
    </w:pPr>
    <w:rPr>
      <w:rFonts w:asciiTheme="minorHAnsi" w:eastAsiaTheme="minorEastAsia" w:hAnsiTheme="minorHAnsi" w:cstheme="minorBidi"/>
      <w:sz w:val="22"/>
      <w:szCs w:val="22"/>
    </w:rPr>
  </w:style>
  <w:style w:type="paragraph" w:customStyle="1" w:styleId="6BE2026F3921452BBC04A28D8565E60D">
    <w:name w:val="6BE2026F3921452BBC04A28D8565E60D"/>
    <w:rsid w:val="00A6354F"/>
    <w:pPr>
      <w:spacing w:after="160" w:line="259" w:lineRule="auto"/>
    </w:pPr>
    <w:rPr>
      <w:rFonts w:asciiTheme="minorHAnsi" w:eastAsiaTheme="minorEastAsia" w:hAnsiTheme="minorHAnsi" w:cstheme="minorBidi"/>
      <w:sz w:val="22"/>
      <w:szCs w:val="22"/>
    </w:rPr>
  </w:style>
  <w:style w:type="paragraph" w:customStyle="1" w:styleId="5F6F5035B7174B28A29AECF101190C52">
    <w:name w:val="5F6F5035B7174B28A29AECF101190C52"/>
    <w:rsid w:val="00A6354F"/>
    <w:pPr>
      <w:spacing w:after="160" w:line="259" w:lineRule="auto"/>
    </w:pPr>
    <w:rPr>
      <w:rFonts w:asciiTheme="minorHAnsi" w:eastAsiaTheme="minorEastAsia" w:hAnsiTheme="minorHAnsi" w:cstheme="minorBidi"/>
      <w:sz w:val="22"/>
      <w:szCs w:val="22"/>
    </w:rPr>
  </w:style>
  <w:style w:type="paragraph" w:customStyle="1" w:styleId="44762DC49B414066838B9BC0BE4072B6">
    <w:name w:val="44762DC49B414066838B9BC0BE4072B6"/>
    <w:rsid w:val="00A6354F"/>
    <w:pPr>
      <w:spacing w:after="160" w:line="259" w:lineRule="auto"/>
    </w:pPr>
    <w:rPr>
      <w:rFonts w:asciiTheme="minorHAnsi" w:eastAsiaTheme="minorEastAsia" w:hAnsiTheme="minorHAnsi" w:cstheme="minorBidi"/>
      <w:sz w:val="22"/>
      <w:szCs w:val="22"/>
    </w:rPr>
  </w:style>
  <w:style w:type="paragraph" w:customStyle="1" w:styleId="D8E8F7164ABB47BCBE6CFBACFE1969B0">
    <w:name w:val="D8E8F7164ABB47BCBE6CFBACFE1969B0"/>
    <w:rsid w:val="00A6354F"/>
    <w:pPr>
      <w:spacing w:after="160" w:line="259" w:lineRule="auto"/>
    </w:pPr>
    <w:rPr>
      <w:rFonts w:asciiTheme="minorHAnsi" w:eastAsiaTheme="minorEastAsia" w:hAnsiTheme="minorHAnsi" w:cstheme="minorBidi"/>
      <w:sz w:val="22"/>
      <w:szCs w:val="22"/>
    </w:rPr>
  </w:style>
  <w:style w:type="paragraph" w:customStyle="1" w:styleId="15C6E6CBEBD74B50BF68351D0F646FD4">
    <w:name w:val="15C6E6CBEBD74B50BF68351D0F646FD4"/>
    <w:rsid w:val="00A6354F"/>
    <w:pPr>
      <w:spacing w:after="160" w:line="259" w:lineRule="auto"/>
    </w:pPr>
    <w:rPr>
      <w:rFonts w:asciiTheme="minorHAnsi" w:eastAsiaTheme="minorEastAsia" w:hAnsiTheme="minorHAnsi" w:cstheme="minorBidi"/>
      <w:sz w:val="22"/>
      <w:szCs w:val="22"/>
    </w:rPr>
  </w:style>
  <w:style w:type="paragraph" w:customStyle="1" w:styleId="A8F80A88D6F44DC4A957B5190E6EAA05">
    <w:name w:val="A8F80A88D6F44DC4A957B5190E6EAA05"/>
    <w:rsid w:val="00A6354F"/>
    <w:pPr>
      <w:spacing w:after="160" w:line="259" w:lineRule="auto"/>
    </w:pPr>
    <w:rPr>
      <w:rFonts w:asciiTheme="minorHAnsi" w:eastAsiaTheme="minorEastAsia" w:hAnsiTheme="minorHAnsi" w:cstheme="minorBidi"/>
      <w:sz w:val="22"/>
      <w:szCs w:val="22"/>
    </w:rPr>
  </w:style>
  <w:style w:type="paragraph" w:customStyle="1" w:styleId="234FA758FC2744A48A2D96F19C5226E9">
    <w:name w:val="234FA758FC2744A48A2D96F19C5226E9"/>
    <w:rsid w:val="00A6354F"/>
    <w:pPr>
      <w:spacing w:after="160" w:line="259" w:lineRule="auto"/>
    </w:pPr>
    <w:rPr>
      <w:rFonts w:asciiTheme="minorHAnsi" w:eastAsiaTheme="minorEastAsia" w:hAnsiTheme="minorHAnsi" w:cstheme="minorBidi"/>
      <w:sz w:val="22"/>
      <w:szCs w:val="22"/>
    </w:rPr>
  </w:style>
  <w:style w:type="paragraph" w:customStyle="1" w:styleId="CA8AC006C4A944789A83F9B8E346A13E">
    <w:name w:val="CA8AC006C4A944789A83F9B8E346A13E"/>
    <w:rsid w:val="00A6354F"/>
    <w:pPr>
      <w:spacing w:after="160" w:line="259" w:lineRule="auto"/>
    </w:pPr>
    <w:rPr>
      <w:rFonts w:asciiTheme="minorHAnsi" w:eastAsiaTheme="minorEastAsia" w:hAnsiTheme="minorHAnsi" w:cstheme="minorBidi"/>
      <w:sz w:val="22"/>
      <w:szCs w:val="22"/>
    </w:rPr>
  </w:style>
  <w:style w:type="paragraph" w:customStyle="1" w:styleId="2B9A1FEB22534069B8B34FD17BF443C0">
    <w:name w:val="2B9A1FEB22534069B8B34FD17BF443C0"/>
    <w:rsid w:val="00A6354F"/>
    <w:pPr>
      <w:spacing w:after="160" w:line="259" w:lineRule="auto"/>
    </w:pPr>
    <w:rPr>
      <w:rFonts w:asciiTheme="minorHAnsi" w:eastAsiaTheme="minorEastAsia" w:hAnsiTheme="minorHAnsi" w:cstheme="minorBidi"/>
      <w:sz w:val="22"/>
      <w:szCs w:val="22"/>
    </w:rPr>
  </w:style>
  <w:style w:type="paragraph" w:customStyle="1" w:styleId="5F398B616BA448D99AB7831EF9D6583F">
    <w:name w:val="5F398B616BA448D99AB7831EF9D6583F"/>
    <w:rsid w:val="00A6354F"/>
    <w:pPr>
      <w:spacing w:after="160" w:line="259" w:lineRule="auto"/>
    </w:pPr>
    <w:rPr>
      <w:rFonts w:asciiTheme="minorHAnsi" w:eastAsiaTheme="minorEastAsia" w:hAnsiTheme="minorHAnsi" w:cstheme="minorBidi"/>
      <w:sz w:val="22"/>
      <w:szCs w:val="22"/>
    </w:rPr>
  </w:style>
  <w:style w:type="paragraph" w:customStyle="1" w:styleId="9C63496B40F34A9E99A2C9E56EB65A75">
    <w:name w:val="9C63496B40F34A9E99A2C9E56EB65A75"/>
    <w:rsid w:val="00A6354F"/>
    <w:pPr>
      <w:spacing w:after="160" w:line="259" w:lineRule="auto"/>
    </w:pPr>
    <w:rPr>
      <w:rFonts w:asciiTheme="minorHAnsi" w:eastAsiaTheme="minorEastAsia" w:hAnsiTheme="minorHAnsi" w:cstheme="minorBidi"/>
      <w:sz w:val="22"/>
      <w:szCs w:val="22"/>
    </w:rPr>
  </w:style>
  <w:style w:type="paragraph" w:customStyle="1" w:styleId="F38BDD2B6A664C9F8BACE93DA9939BDF">
    <w:name w:val="F38BDD2B6A664C9F8BACE93DA9939BDF"/>
    <w:rsid w:val="00A6354F"/>
    <w:pPr>
      <w:spacing w:after="160" w:line="259" w:lineRule="auto"/>
    </w:pPr>
    <w:rPr>
      <w:rFonts w:asciiTheme="minorHAnsi" w:eastAsiaTheme="minorEastAsia" w:hAnsiTheme="minorHAnsi" w:cstheme="minorBidi"/>
      <w:sz w:val="22"/>
      <w:szCs w:val="22"/>
    </w:rPr>
  </w:style>
  <w:style w:type="paragraph" w:customStyle="1" w:styleId="F7A7E44790344D63BB7306F1D0E8BE78">
    <w:name w:val="F7A7E44790344D63BB7306F1D0E8BE78"/>
    <w:rsid w:val="00A6354F"/>
    <w:pPr>
      <w:spacing w:after="160" w:line="259" w:lineRule="auto"/>
    </w:pPr>
    <w:rPr>
      <w:rFonts w:asciiTheme="minorHAnsi" w:eastAsiaTheme="minorEastAsia" w:hAnsiTheme="minorHAnsi" w:cstheme="minorBidi"/>
      <w:sz w:val="22"/>
      <w:szCs w:val="22"/>
    </w:rPr>
  </w:style>
  <w:style w:type="paragraph" w:customStyle="1" w:styleId="2EDA58DEE3474C48A5A6CDFED3A03F1C">
    <w:name w:val="2EDA58DEE3474C48A5A6CDFED3A03F1C"/>
    <w:rsid w:val="00A6354F"/>
    <w:pPr>
      <w:spacing w:after="160" w:line="259" w:lineRule="auto"/>
    </w:pPr>
    <w:rPr>
      <w:rFonts w:asciiTheme="minorHAnsi" w:eastAsiaTheme="minorEastAsia" w:hAnsiTheme="minorHAnsi" w:cstheme="minorBidi"/>
      <w:sz w:val="22"/>
      <w:szCs w:val="22"/>
    </w:rPr>
  </w:style>
  <w:style w:type="paragraph" w:customStyle="1" w:styleId="BD230DAA7A914014BA54B33EA13F2139">
    <w:name w:val="BD230DAA7A914014BA54B33EA13F2139"/>
    <w:rsid w:val="00A6354F"/>
    <w:pPr>
      <w:spacing w:after="160" w:line="259" w:lineRule="auto"/>
    </w:pPr>
    <w:rPr>
      <w:rFonts w:asciiTheme="minorHAnsi" w:eastAsiaTheme="minorEastAsia" w:hAnsiTheme="minorHAnsi" w:cstheme="minorBidi"/>
      <w:sz w:val="22"/>
      <w:szCs w:val="22"/>
    </w:rPr>
  </w:style>
  <w:style w:type="paragraph" w:customStyle="1" w:styleId="BFB95449D3D4483D9CEC070BB3A08B69">
    <w:name w:val="BFB95449D3D4483D9CEC070BB3A08B69"/>
    <w:rsid w:val="00A6354F"/>
    <w:pPr>
      <w:spacing w:after="160" w:line="259" w:lineRule="auto"/>
    </w:pPr>
    <w:rPr>
      <w:rFonts w:asciiTheme="minorHAnsi" w:eastAsiaTheme="minorEastAsia" w:hAnsiTheme="minorHAnsi" w:cstheme="minorBidi"/>
      <w:sz w:val="22"/>
      <w:szCs w:val="22"/>
    </w:rPr>
  </w:style>
  <w:style w:type="paragraph" w:customStyle="1" w:styleId="24C4193108E4471C8F167DB4574C30D2">
    <w:name w:val="24C4193108E4471C8F167DB4574C30D2"/>
    <w:rsid w:val="00A6354F"/>
    <w:pPr>
      <w:spacing w:after="160" w:line="259" w:lineRule="auto"/>
    </w:pPr>
    <w:rPr>
      <w:rFonts w:asciiTheme="minorHAnsi" w:eastAsiaTheme="minorEastAsia" w:hAnsiTheme="minorHAnsi" w:cstheme="minorBidi"/>
      <w:sz w:val="22"/>
      <w:szCs w:val="22"/>
    </w:rPr>
  </w:style>
  <w:style w:type="paragraph" w:customStyle="1" w:styleId="F5219F8359144963A3E87BC47171957B">
    <w:name w:val="F5219F8359144963A3E87BC47171957B"/>
    <w:rsid w:val="00A6354F"/>
    <w:pPr>
      <w:spacing w:after="160" w:line="259" w:lineRule="auto"/>
    </w:pPr>
    <w:rPr>
      <w:rFonts w:asciiTheme="minorHAnsi" w:eastAsiaTheme="minorEastAsia" w:hAnsiTheme="minorHAnsi" w:cstheme="minorBidi"/>
      <w:sz w:val="22"/>
      <w:szCs w:val="22"/>
    </w:rPr>
  </w:style>
  <w:style w:type="paragraph" w:customStyle="1" w:styleId="B15E8711D84F4A3794C65782E211553D">
    <w:name w:val="B15E8711D84F4A3794C65782E211553D"/>
    <w:rsid w:val="00A6354F"/>
    <w:pPr>
      <w:spacing w:after="160" w:line="259" w:lineRule="auto"/>
    </w:pPr>
    <w:rPr>
      <w:rFonts w:asciiTheme="minorHAnsi" w:eastAsiaTheme="minorEastAsia" w:hAnsiTheme="minorHAnsi" w:cstheme="minorBidi"/>
      <w:sz w:val="22"/>
      <w:szCs w:val="22"/>
    </w:rPr>
  </w:style>
  <w:style w:type="paragraph" w:customStyle="1" w:styleId="9151607BDCBB43A79722D83D2E3AC56E">
    <w:name w:val="9151607BDCBB43A79722D83D2E3AC56E"/>
    <w:rsid w:val="00A6354F"/>
    <w:pPr>
      <w:spacing w:after="160" w:line="259" w:lineRule="auto"/>
    </w:pPr>
    <w:rPr>
      <w:rFonts w:asciiTheme="minorHAnsi" w:eastAsiaTheme="minorEastAsia" w:hAnsiTheme="minorHAnsi" w:cstheme="minorBidi"/>
      <w:sz w:val="22"/>
      <w:szCs w:val="22"/>
    </w:rPr>
  </w:style>
  <w:style w:type="paragraph" w:customStyle="1" w:styleId="DE8638A12CC448A8AF4F39703A32BFB4">
    <w:name w:val="DE8638A12CC448A8AF4F39703A32BFB4"/>
    <w:rsid w:val="00A6354F"/>
    <w:pPr>
      <w:spacing w:after="160" w:line="259" w:lineRule="auto"/>
    </w:pPr>
    <w:rPr>
      <w:rFonts w:asciiTheme="minorHAnsi" w:eastAsiaTheme="minorEastAsia" w:hAnsiTheme="minorHAnsi" w:cstheme="minorBidi"/>
      <w:sz w:val="22"/>
      <w:szCs w:val="22"/>
    </w:rPr>
  </w:style>
  <w:style w:type="paragraph" w:customStyle="1" w:styleId="4F0CAD8C749342F0B1F42935A5E3D016">
    <w:name w:val="4F0CAD8C749342F0B1F42935A5E3D016"/>
    <w:rsid w:val="00A6354F"/>
    <w:pPr>
      <w:spacing w:after="160" w:line="259" w:lineRule="auto"/>
    </w:pPr>
    <w:rPr>
      <w:rFonts w:asciiTheme="minorHAnsi" w:eastAsiaTheme="minorEastAsia" w:hAnsiTheme="minorHAnsi" w:cstheme="minorBidi"/>
      <w:sz w:val="22"/>
      <w:szCs w:val="22"/>
    </w:rPr>
  </w:style>
  <w:style w:type="paragraph" w:customStyle="1" w:styleId="CDEDCACF49E744A3A1F9F103A60BB35B">
    <w:name w:val="CDEDCACF49E744A3A1F9F103A60BB35B"/>
    <w:rsid w:val="00A6354F"/>
    <w:pPr>
      <w:spacing w:after="160" w:line="259" w:lineRule="auto"/>
    </w:pPr>
    <w:rPr>
      <w:rFonts w:asciiTheme="minorHAnsi" w:eastAsiaTheme="minorEastAsia" w:hAnsiTheme="minorHAnsi" w:cstheme="minorBidi"/>
      <w:sz w:val="22"/>
      <w:szCs w:val="22"/>
    </w:rPr>
  </w:style>
  <w:style w:type="paragraph" w:customStyle="1" w:styleId="343829EEABB64CD2B6EDFF2F473BE183">
    <w:name w:val="343829EEABB64CD2B6EDFF2F473BE183"/>
    <w:rsid w:val="00A6354F"/>
    <w:pPr>
      <w:spacing w:after="160" w:line="259" w:lineRule="auto"/>
    </w:pPr>
    <w:rPr>
      <w:rFonts w:asciiTheme="minorHAnsi" w:eastAsiaTheme="minorEastAsia" w:hAnsiTheme="minorHAnsi" w:cstheme="minorBidi"/>
      <w:sz w:val="22"/>
      <w:szCs w:val="22"/>
    </w:rPr>
  </w:style>
  <w:style w:type="paragraph" w:customStyle="1" w:styleId="03B3B3A34F844DAA87DB914AE7D50FC4">
    <w:name w:val="03B3B3A34F844DAA87DB914AE7D50FC4"/>
    <w:rsid w:val="00A6354F"/>
    <w:pPr>
      <w:spacing w:after="160" w:line="259" w:lineRule="auto"/>
    </w:pPr>
    <w:rPr>
      <w:rFonts w:asciiTheme="minorHAnsi" w:eastAsiaTheme="minorEastAsia" w:hAnsiTheme="minorHAnsi" w:cstheme="minorBidi"/>
      <w:sz w:val="22"/>
      <w:szCs w:val="22"/>
    </w:rPr>
  </w:style>
  <w:style w:type="paragraph" w:customStyle="1" w:styleId="FEE3BE388B854B17B038630F96C2D916">
    <w:name w:val="FEE3BE388B854B17B038630F96C2D916"/>
    <w:rsid w:val="00A6354F"/>
    <w:pPr>
      <w:spacing w:after="160" w:line="259" w:lineRule="auto"/>
    </w:pPr>
    <w:rPr>
      <w:rFonts w:asciiTheme="minorHAnsi" w:eastAsiaTheme="minorEastAsia" w:hAnsiTheme="minorHAnsi" w:cstheme="minorBidi"/>
      <w:sz w:val="22"/>
      <w:szCs w:val="22"/>
    </w:rPr>
  </w:style>
  <w:style w:type="paragraph" w:customStyle="1" w:styleId="A7ABE18E55F7412AAF39EAC52358646C">
    <w:name w:val="A7ABE18E55F7412AAF39EAC52358646C"/>
    <w:rsid w:val="00A6354F"/>
    <w:pPr>
      <w:spacing w:after="160" w:line="259" w:lineRule="auto"/>
    </w:pPr>
    <w:rPr>
      <w:rFonts w:asciiTheme="minorHAnsi" w:eastAsiaTheme="minorEastAsia" w:hAnsiTheme="minorHAnsi" w:cstheme="minorBidi"/>
      <w:sz w:val="22"/>
      <w:szCs w:val="22"/>
    </w:rPr>
  </w:style>
  <w:style w:type="paragraph" w:customStyle="1" w:styleId="66A7248C2BEF493F8F29BBB94BDB2813">
    <w:name w:val="66A7248C2BEF493F8F29BBB94BDB2813"/>
    <w:rsid w:val="00A6354F"/>
    <w:pPr>
      <w:spacing w:after="160" w:line="259" w:lineRule="auto"/>
    </w:pPr>
    <w:rPr>
      <w:rFonts w:asciiTheme="minorHAnsi" w:eastAsiaTheme="minorEastAsia" w:hAnsiTheme="minorHAnsi" w:cstheme="minorBidi"/>
      <w:sz w:val="22"/>
      <w:szCs w:val="22"/>
    </w:rPr>
  </w:style>
  <w:style w:type="paragraph" w:customStyle="1" w:styleId="4DAC20D424EB420E83F47D32CE3410C5">
    <w:name w:val="4DAC20D424EB420E83F47D32CE3410C5"/>
    <w:rsid w:val="00A6354F"/>
    <w:pPr>
      <w:spacing w:after="160" w:line="259" w:lineRule="auto"/>
    </w:pPr>
    <w:rPr>
      <w:rFonts w:asciiTheme="minorHAnsi" w:eastAsiaTheme="minorEastAsia" w:hAnsiTheme="minorHAnsi" w:cstheme="minorBidi"/>
      <w:sz w:val="22"/>
      <w:szCs w:val="22"/>
    </w:rPr>
  </w:style>
  <w:style w:type="paragraph" w:customStyle="1" w:styleId="7F3FD852934C494CA7E05FCB3F4D6B0F">
    <w:name w:val="7F3FD852934C494CA7E05FCB3F4D6B0F"/>
    <w:rsid w:val="00A6354F"/>
    <w:pPr>
      <w:spacing w:after="160" w:line="259" w:lineRule="auto"/>
    </w:pPr>
    <w:rPr>
      <w:rFonts w:asciiTheme="minorHAnsi" w:eastAsiaTheme="minorEastAsia" w:hAnsiTheme="minorHAnsi" w:cstheme="minorBidi"/>
      <w:sz w:val="22"/>
      <w:szCs w:val="22"/>
    </w:rPr>
  </w:style>
  <w:style w:type="paragraph" w:customStyle="1" w:styleId="C11FB7810DE646A0B83ACB9060781674">
    <w:name w:val="C11FB7810DE646A0B83ACB9060781674"/>
    <w:rsid w:val="00A6354F"/>
    <w:pPr>
      <w:spacing w:after="160" w:line="259" w:lineRule="auto"/>
    </w:pPr>
    <w:rPr>
      <w:rFonts w:asciiTheme="minorHAnsi" w:eastAsiaTheme="minorEastAsia" w:hAnsiTheme="minorHAnsi" w:cstheme="minorBidi"/>
      <w:sz w:val="22"/>
      <w:szCs w:val="22"/>
    </w:rPr>
  </w:style>
  <w:style w:type="paragraph" w:customStyle="1" w:styleId="9EBC4768FE324EB9BF48111B38E1F97C">
    <w:name w:val="9EBC4768FE324EB9BF48111B38E1F97C"/>
    <w:rsid w:val="00A6354F"/>
    <w:pPr>
      <w:spacing w:after="160" w:line="259" w:lineRule="auto"/>
    </w:pPr>
    <w:rPr>
      <w:rFonts w:asciiTheme="minorHAnsi" w:eastAsiaTheme="minorEastAsia" w:hAnsiTheme="minorHAnsi" w:cstheme="minorBidi"/>
      <w:sz w:val="22"/>
      <w:szCs w:val="22"/>
    </w:rPr>
  </w:style>
  <w:style w:type="paragraph" w:customStyle="1" w:styleId="4FAE7C0777064D5A9248BD0DAE3B3765">
    <w:name w:val="4FAE7C0777064D5A9248BD0DAE3B3765"/>
    <w:rsid w:val="00A6354F"/>
    <w:pPr>
      <w:spacing w:after="160" w:line="259" w:lineRule="auto"/>
    </w:pPr>
    <w:rPr>
      <w:rFonts w:asciiTheme="minorHAnsi" w:eastAsiaTheme="minorEastAsia" w:hAnsiTheme="minorHAnsi" w:cstheme="minorBidi"/>
      <w:sz w:val="22"/>
      <w:szCs w:val="22"/>
    </w:rPr>
  </w:style>
  <w:style w:type="paragraph" w:customStyle="1" w:styleId="25D755AB3DCD42298FE6247411D442E8">
    <w:name w:val="25D755AB3DCD42298FE6247411D442E8"/>
    <w:rsid w:val="00A6354F"/>
    <w:pPr>
      <w:spacing w:after="160" w:line="259" w:lineRule="auto"/>
    </w:pPr>
    <w:rPr>
      <w:rFonts w:asciiTheme="minorHAnsi" w:eastAsiaTheme="minorEastAsia" w:hAnsiTheme="minorHAnsi" w:cstheme="minorBidi"/>
      <w:sz w:val="22"/>
      <w:szCs w:val="22"/>
    </w:rPr>
  </w:style>
  <w:style w:type="paragraph" w:customStyle="1" w:styleId="CFAD14918C254444A2C56B31258FFBB0">
    <w:name w:val="CFAD14918C254444A2C56B31258FFBB0"/>
    <w:rsid w:val="00A6354F"/>
    <w:pPr>
      <w:spacing w:after="160" w:line="259" w:lineRule="auto"/>
    </w:pPr>
    <w:rPr>
      <w:rFonts w:asciiTheme="minorHAnsi" w:eastAsiaTheme="minorEastAsia" w:hAnsiTheme="minorHAnsi" w:cstheme="minorBidi"/>
      <w:sz w:val="22"/>
      <w:szCs w:val="22"/>
    </w:rPr>
  </w:style>
  <w:style w:type="paragraph" w:customStyle="1" w:styleId="9D0DA52791A0490D883D6E8F39729A22">
    <w:name w:val="9D0DA52791A0490D883D6E8F39729A22"/>
    <w:rsid w:val="00A6354F"/>
    <w:pPr>
      <w:spacing w:after="160" w:line="259" w:lineRule="auto"/>
    </w:pPr>
    <w:rPr>
      <w:rFonts w:asciiTheme="minorHAnsi" w:eastAsiaTheme="minorEastAsia" w:hAnsiTheme="minorHAnsi" w:cstheme="minorBidi"/>
      <w:sz w:val="22"/>
      <w:szCs w:val="22"/>
    </w:rPr>
  </w:style>
  <w:style w:type="paragraph" w:customStyle="1" w:styleId="335D7718D8B84150B66B6E3292C8CACC">
    <w:name w:val="335D7718D8B84150B66B6E3292C8CACC"/>
    <w:rsid w:val="00A6354F"/>
    <w:pPr>
      <w:spacing w:after="160" w:line="259" w:lineRule="auto"/>
    </w:pPr>
    <w:rPr>
      <w:rFonts w:asciiTheme="minorHAnsi" w:eastAsiaTheme="minorEastAsia" w:hAnsiTheme="minorHAnsi" w:cstheme="minorBidi"/>
      <w:sz w:val="22"/>
      <w:szCs w:val="22"/>
    </w:rPr>
  </w:style>
  <w:style w:type="paragraph" w:customStyle="1" w:styleId="D6613BF2E27547C2B125AE0DEC1E37D4">
    <w:name w:val="D6613BF2E27547C2B125AE0DEC1E37D4"/>
    <w:rsid w:val="00A6354F"/>
    <w:pPr>
      <w:spacing w:after="160" w:line="259" w:lineRule="auto"/>
    </w:pPr>
    <w:rPr>
      <w:rFonts w:asciiTheme="minorHAnsi" w:eastAsiaTheme="minorEastAsia" w:hAnsiTheme="minorHAnsi" w:cstheme="minorBidi"/>
      <w:sz w:val="22"/>
      <w:szCs w:val="22"/>
    </w:rPr>
  </w:style>
  <w:style w:type="paragraph" w:customStyle="1" w:styleId="77CBA996731F4C58BA292D342B7B2CAF">
    <w:name w:val="77CBA996731F4C58BA292D342B7B2CAF"/>
    <w:rsid w:val="00A6354F"/>
    <w:pPr>
      <w:spacing w:after="160" w:line="259" w:lineRule="auto"/>
    </w:pPr>
    <w:rPr>
      <w:rFonts w:asciiTheme="minorHAnsi" w:eastAsiaTheme="minorEastAsia" w:hAnsiTheme="minorHAnsi" w:cstheme="minorBidi"/>
      <w:sz w:val="22"/>
      <w:szCs w:val="22"/>
    </w:rPr>
  </w:style>
  <w:style w:type="paragraph" w:customStyle="1" w:styleId="46019368E85E49AF9721E90D5288EF95">
    <w:name w:val="46019368E85E49AF9721E90D5288EF95"/>
    <w:rsid w:val="00A6354F"/>
    <w:pPr>
      <w:spacing w:after="160" w:line="259" w:lineRule="auto"/>
    </w:pPr>
    <w:rPr>
      <w:rFonts w:asciiTheme="minorHAnsi" w:eastAsiaTheme="minorEastAsia" w:hAnsiTheme="minorHAnsi" w:cstheme="minorBidi"/>
      <w:sz w:val="22"/>
      <w:szCs w:val="22"/>
    </w:rPr>
  </w:style>
  <w:style w:type="paragraph" w:customStyle="1" w:styleId="07EA1B08A65548479DEB60F78827B585">
    <w:name w:val="07EA1B08A65548479DEB60F78827B585"/>
    <w:rsid w:val="00A6354F"/>
    <w:pPr>
      <w:spacing w:after="160" w:line="259" w:lineRule="auto"/>
    </w:pPr>
    <w:rPr>
      <w:rFonts w:asciiTheme="minorHAnsi" w:eastAsiaTheme="minorEastAsia" w:hAnsiTheme="minorHAnsi" w:cstheme="minorBidi"/>
      <w:sz w:val="22"/>
      <w:szCs w:val="22"/>
    </w:rPr>
  </w:style>
  <w:style w:type="paragraph" w:customStyle="1" w:styleId="39D7B92669724975BFF5D60C7F986E5E">
    <w:name w:val="39D7B92669724975BFF5D60C7F986E5E"/>
    <w:rsid w:val="00A6354F"/>
    <w:pPr>
      <w:spacing w:after="160" w:line="259" w:lineRule="auto"/>
    </w:pPr>
    <w:rPr>
      <w:rFonts w:asciiTheme="minorHAnsi" w:eastAsiaTheme="minorEastAsia" w:hAnsiTheme="minorHAnsi" w:cstheme="minorBidi"/>
      <w:sz w:val="22"/>
      <w:szCs w:val="22"/>
    </w:rPr>
  </w:style>
  <w:style w:type="paragraph" w:customStyle="1" w:styleId="199150C5938245F3B1FF63FC1DC22A9A">
    <w:name w:val="199150C5938245F3B1FF63FC1DC22A9A"/>
    <w:rsid w:val="00A6354F"/>
    <w:pPr>
      <w:spacing w:after="160" w:line="259" w:lineRule="auto"/>
    </w:pPr>
    <w:rPr>
      <w:rFonts w:asciiTheme="minorHAnsi" w:eastAsiaTheme="minorEastAsia" w:hAnsiTheme="minorHAnsi" w:cstheme="minorBidi"/>
      <w:sz w:val="22"/>
      <w:szCs w:val="22"/>
    </w:rPr>
  </w:style>
  <w:style w:type="paragraph" w:customStyle="1" w:styleId="265B18850946431483E6EBD882DC5768">
    <w:name w:val="265B18850946431483E6EBD882DC5768"/>
    <w:rsid w:val="00A6354F"/>
    <w:pPr>
      <w:spacing w:after="160" w:line="259" w:lineRule="auto"/>
    </w:pPr>
    <w:rPr>
      <w:rFonts w:asciiTheme="minorHAnsi" w:eastAsiaTheme="minorEastAsia" w:hAnsiTheme="minorHAnsi" w:cstheme="minorBidi"/>
      <w:sz w:val="22"/>
      <w:szCs w:val="22"/>
    </w:rPr>
  </w:style>
  <w:style w:type="paragraph" w:customStyle="1" w:styleId="D6D390202357488BA91BB3944BBD60E7">
    <w:name w:val="D6D390202357488BA91BB3944BBD60E7"/>
    <w:rsid w:val="00A6354F"/>
    <w:pPr>
      <w:spacing w:after="160" w:line="259" w:lineRule="auto"/>
    </w:pPr>
    <w:rPr>
      <w:rFonts w:asciiTheme="minorHAnsi" w:eastAsiaTheme="minorEastAsia" w:hAnsiTheme="minorHAnsi" w:cstheme="minorBidi"/>
      <w:sz w:val="22"/>
      <w:szCs w:val="22"/>
    </w:rPr>
  </w:style>
  <w:style w:type="paragraph" w:customStyle="1" w:styleId="C6122067A2844DC3A41F8FFA74550E66">
    <w:name w:val="C6122067A2844DC3A41F8FFA74550E66"/>
    <w:rsid w:val="00A6354F"/>
    <w:pPr>
      <w:spacing w:after="160" w:line="259" w:lineRule="auto"/>
    </w:pPr>
    <w:rPr>
      <w:rFonts w:asciiTheme="minorHAnsi" w:eastAsiaTheme="minorEastAsia" w:hAnsiTheme="minorHAnsi" w:cstheme="minorBidi"/>
      <w:sz w:val="22"/>
      <w:szCs w:val="22"/>
    </w:rPr>
  </w:style>
  <w:style w:type="paragraph" w:customStyle="1" w:styleId="CAEFA34571AA4942AFCE05ABE87A5292">
    <w:name w:val="CAEFA34571AA4942AFCE05ABE87A5292"/>
    <w:rsid w:val="00A6354F"/>
    <w:pPr>
      <w:spacing w:after="160" w:line="259" w:lineRule="auto"/>
    </w:pPr>
    <w:rPr>
      <w:rFonts w:asciiTheme="minorHAnsi" w:eastAsiaTheme="minorEastAsia" w:hAnsiTheme="minorHAnsi" w:cstheme="minorBidi"/>
      <w:sz w:val="22"/>
      <w:szCs w:val="22"/>
    </w:rPr>
  </w:style>
  <w:style w:type="paragraph" w:customStyle="1" w:styleId="95A8BE3DF6BB4F73A0C7DDCF6C4BE689">
    <w:name w:val="95A8BE3DF6BB4F73A0C7DDCF6C4BE689"/>
    <w:rsid w:val="00A6354F"/>
    <w:pPr>
      <w:spacing w:after="160" w:line="259" w:lineRule="auto"/>
    </w:pPr>
    <w:rPr>
      <w:rFonts w:asciiTheme="minorHAnsi" w:eastAsiaTheme="minorEastAsia" w:hAnsiTheme="minorHAnsi" w:cstheme="minorBidi"/>
      <w:sz w:val="22"/>
      <w:szCs w:val="22"/>
    </w:rPr>
  </w:style>
  <w:style w:type="paragraph" w:customStyle="1" w:styleId="24B8B6AFACAA45E390146CCCF30753D2">
    <w:name w:val="24B8B6AFACAA45E390146CCCF30753D2"/>
    <w:rsid w:val="00A6354F"/>
    <w:pPr>
      <w:spacing w:after="160" w:line="259" w:lineRule="auto"/>
    </w:pPr>
    <w:rPr>
      <w:rFonts w:asciiTheme="minorHAnsi" w:eastAsiaTheme="minorEastAsia" w:hAnsiTheme="minorHAnsi" w:cstheme="minorBidi"/>
      <w:sz w:val="22"/>
      <w:szCs w:val="22"/>
    </w:rPr>
  </w:style>
  <w:style w:type="paragraph" w:customStyle="1" w:styleId="ADBF78EE83F44171BE06805E4EC30153">
    <w:name w:val="ADBF78EE83F44171BE06805E4EC30153"/>
    <w:rsid w:val="00A6354F"/>
    <w:pPr>
      <w:spacing w:after="160" w:line="259" w:lineRule="auto"/>
    </w:pPr>
    <w:rPr>
      <w:rFonts w:asciiTheme="minorHAnsi" w:eastAsiaTheme="minorEastAsia" w:hAnsiTheme="minorHAnsi" w:cstheme="minorBidi"/>
      <w:sz w:val="22"/>
      <w:szCs w:val="22"/>
    </w:rPr>
  </w:style>
  <w:style w:type="paragraph" w:customStyle="1" w:styleId="2DA6665E235346879162A387A35BCB33">
    <w:name w:val="2DA6665E235346879162A387A35BCB33"/>
    <w:rsid w:val="00A6354F"/>
    <w:pPr>
      <w:spacing w:after="160" w:line="259" w:lineRule="auto"/>
    </w:pPr>
    <w:rPr>
      <w:rFonts w:asciiTheme="minorHAnsi" w:eastAsiaTheme="minorEastAsia" w:hAnsiTheme="minorHAnsi" w:cstheme="minorBidi"/>
      <w:sz w:val="22"/>
      <w:szCs w:val="22"/>
    </w:rPr>
  </w:style>
  <w:style w:type="paragraph" w:customStyle="1" w:styleId="8B080466B0AA4A1F9BC76090CC734BB7">
    <w:name w:val="8B080466B0AA4A1F9BC76090CC734BB7"/>
    <w:rsid w:val="00A6354F"/>
    <w:pPr>
      <w:spacing w:after="160" w:line="259" w:lineRule="auto"/>
    </w:pPr>
    <w:rPr>
      <w:rFonts w:asciiTheme="minorHAnsi" w:eastAsiaTheme="minorEastAsia" w:hAnsiTheme="minorHAnsi" w:cstheme="minorBidi"/>
      <w:sz w:val="22"/>
      <w:szCs w:val="22"/>
    </w:rPr>
  </w:style>
  <w:style w:type="paragraph" w:customStyle="1" w:styleId="97B109790B0142F58030F4A2742DD670">
    <w:name w:val="97B109790B0142F58030F4A2742DD670"/>
    <w:rsid w:val="00A6354F"/>
    <w:pPr>
      <w:spacing w:after="160" w:line="259" w:lineRule="auto"/>
    </w:pPr>
    <w:rPr>
      <w:rFonts w:asciiTheme="minorHAnsi" w:eastAsiaTheme="minorEastAsia" w:hAnsiTheme="minorHAnsi" w:cstheme="minorBidi"/>
      <w:sz w:val="22"/>
      <w:szCs w:val="22"/>
    </w:rPr>
  </w:style>
  <w:style w:type="paragraph" w:customStyle="1" w:styleId="FE7A4624419B4EE7AAEF62CA80022023">
    <w:name w:val="FE7A4624419B4EE7AAEF62CA80022023"/>
    <w:rsid w:val="00A6354F"/>
    <w:pPr>
      <w:spacing w:after="160" w:line="259" w:lineRule="auto"/>
    </w:pPr>
    <w:rPr>
      <w:rFonts w:asciiTheme="minorHAnsi" w:eastAsiaTheme="minorEastAsia" w:hAnsiTheme="minorHAnsi" w:cstheme="minorBidi"/>
      <w:sz w:val="22"/>
      <w:szCs w:val="22"/>
    </w:rPr>
  </w:style>
  <w:style w:type="paragraph" w:customStyle="1" w:styleId="389A255961084FB7A89F4F65D22DFEDC">
    <w:name w:val="389A255961084FB7A89F4F65D22DFEDC"/>
    <w:rsid w:val="00A6354F"/>
    <w:pPr>
      <w:spacing w:after="160" w:line="259" w:lineRule="auto"/>
    </w:pPr>
    <w:rPr>
      <w:rFonts w:asciiTheme="minorHAnsi" w:eastAsiaTheme="minorEastAsia" w:hAnsiTheme="minorHAnsi" w:cstheme="minorBidi"/>
      <w:sz w:val="22"/>
      <w:szCs w:val="22"/>
    </w:rPr>
  </w:style>
  <w:style w:type="paragraph" w:customStyle="1" w:styleId="23B6EE1E289E45E2B131CA1D733460A0">
    <w:name w:val="23B6EE1E289E45E2B131CA1D733460A0"/>
    <w:rsid w:val="00A6354F"/>
    <w:pPr>
      <w:spacing w:after="160" w:line="259" w:lineRule="auto"/>
    </w:pPr>
    <w:rPr>
      <w:rFonts w:asciiTheme="minorHAnsi" w:eastAsiaTheme="minorEastAsia" w:hAnsiTheme="minorHAnsi" w:cstheme="minorBidi"/>
      <w:sz w:val="22"/>
      <w:szCs w:val="22"/>
    </w:rPr>
  </w:style>
  <w:style w:type="paragraph" w:customStyle="1" w:styleId="7BA38ED60D4247499A1466D6B931ABB1">
    <w:name w:val="7BA38ED60D4247499A1466D6B931ABB1"/>
    <w:rsid w:val="00A6354F"/>
    <w:pPr>
      <w:spacing w:after="160" w:line="259" w:lineRule="auto"/>
    </w:pPr>
    <w:rPr>
      <w:rFonts w:asciiTheme="minorHAnsi" w:eastAsiaTheme="minorEastAsia" w:hAnsiTheme="minorHAnsi" w:cstheme="minorBidi"/>
      <w:sz w:val="22"/>
      <w:szCs w:val="22"/>
    </w:rPr>
  </w:style>
  <w:style w:type="paragraph" w:customStyle="1" w:styleId="4E623A4FCEAC4E47A93CA7E30325247A">
    <w:name w:val="4E623A4FCEAC4E47A93CA7E30325247A"/>
    <w:rsid w:val="00A6354F"/>
    <w:pPr>
      <w:spacing w:after="160" w:line="259" w:lineRule="auto"/>
    </w:pPr>
    <w:rPr>
      <w:rFonts w:asciiTheme="minorHAnsi" w:eastAsiaTheme="minorEastAsia" w:hAnsiTheme="minorHAnsi" w:cstheme="minorBidi"/>
      <w:sz w:val="22"/>
      <w:szCs w:val="22"/>
    </w:rPr>
  </w:style>
  <w:style w:type="paragraph" w:customStyle="1" w:styleId="665D02475B8C46FB8544092EEB2F0981">
    <w:name w:val="665D02475B8C46FB8544092EEB2F0981"/>
    <w:rsid w:val="00A6354F"/>
    <w:pPr>
      <w:spacing w:after="160" w:line="259" w:lineRule="auto"/>
    </w:pPr>
    <w:rPr>
      <w:rFonts w:asciiTheme="minorHAnsi" w:eastAsiaTheme="minorEastAsia" w:hAnsiTheme="minorHAnsi" w:cstheme="minorBidi"/>
      <w:sz w:val="22"/>
      <w:szCs w:val="22"/>
    </w:rPr>
  </w:style>
  <w:style w:type="paragraph" w:customStyle="1" w:styleId="1673BC5A08D6464091626090E73D0768">
    <w:name w:val="1673BC5A08D6464091626090E73D0768"/>
    <w:rsid w:val="00A6354F"/>
    <w:pPr>
      <w:spacing w:after="160" w:line="259" w:lineRule="auto"/>
    </w:pPr>
    <w:rPr>
      <w:rFonts w:asciiTheme="minorHAnsi" w:eastAsiaTheme="minorEastAsia" w:hAnsiTheme="minorHAnsi" w:cstheme="minorBidi"/>
      <w:sz w:val="22"/>
      <w:szCs w:val="22"/>
    </w:rPr>
  </w:style>
  <w:style w:type="paragraph" w:customStyle="1" w:styleId="1FEED75516E64CF1BA9A349C2F6B2A67">
    <w:name w:val="1FEED75516E64CF1BA9A349C2F6B2A67"/>
    <w:rsid w:val="00A6354F"/>
    <w:pPr>
      <w:spacing w:after="160" w:line="259" w:lineRule="auto"/>
    </w:pPr>
    <w:rPr>
      <w:rFonts w:asciiTheme="minorHAnsi" w:eastAsiaTheme="minorEastAsia" w:hAnsiTheme="minorHAnsi" w:cstheme="minorBidi"/>
      <w:sz w:val="22"/>
      <w:szCs w:val="22"/>
    </w:rPr>
  </w:style>
  <w:style w:type="paragraph" w:customStyle="1" w:styleId="A89CA478F8FE4DBCAAE78261CF59E9FC">
    <w:name w:val="A89CA478F8FE4DBCAAE78261CF59E9FC"/>
    <w:rsid w:val="00A6354F"/>
    <w:pPr>
      <w:spacing w:after="160" w:line="259" w:lineRule="auto"/>
    </w:pPr>
    <w:rPr>
      <w:rFonts w:asciiTheme="minorHAnsi" w:eastAsiaTheme="minorEastAsia" w:hAnsiTheme="minorHAnsi" w:cstheme="minorBidi"/>
      <w:sz w:val="22"/>
      <w:szCs w:val="22"/>
    </w:rPr>
  </w:style>
  <w:style w:type="paragraph" w:customStyle="1" w:styleId="8E16D06FBA2D46D786E9ED5876ABE05B">
    <w:name w:val="8E16D06FBA2D46D786E9ED5876ABE05B"/>
    <w:rsid w:val="00A6354F"/>
    <w:pPr>
      <w:spacing w:after="160" w:line="259" w:lineRule="auto"/>
    </w:pPr>
    <w:rPr>
      <w:rFonts w:asciiTheme="minorHAnsi" w:eastAsiaTheme="minorEastAsia" w:hAnsiTheme="minorHAnsi" w:cstheme="minorBidi"/>
      <w:sz w:val="22"/>
      <w:szCs w:val="22"/>
    </w:rPr>
  </w:style>
  <w:style w:type="paragraph" w:customStyle="1" w:styleId="1564A38DDD7D4953A8F7B043F84271F3">
    <w:name w:val="1564A38DDD7D4953A8F7B043F84271F3"/>
    <w:rsid w:val="00A6354F"/>
    <w:pPr>
      <w:spacing w:after="160" w:line="259" w:lineRule="auto"/>
    </w:pPr>
    <w:rPr>
      <w:rFonts w:asciiTheme="minorHAnsi" w:eastAsiaTheme="minorEastAsia" w:hAnsiTheme="minorHAnsi" w:cstheme="minorBidi"/>
      <w:sz w:val="22"/>
      <w:szCs w:val="22"/>
    </w:rPr>
  </w:style>
  <w:style w:type="paragraph" w:customStyle="1" w:styleId="E6DCB985F019430D99691A06EF5A538A">
    <w:name w:val="E6DCB985F019430D99691A06EF5A538A"/>
    <w:rsid w:val="00A6354F"/>
    <w:pPr>
      <w:spacing w:after="160" w:line="259" w:lineRule="auto"/>
    </w:pPr>
    <w:rPr>
      <w:rFonts w:asciiTheme="minorHAnsi" w:eastAsiaTheme="minorEastAsia" w:hAnsiTheme="minorHAnsi" w:cstheme="minorBidi"/>
      <w:sz w:val="22"/>
      <w:szCs w:val="22"/>
    </w:rPr>
  </w:style>
  <w:style w:type="paragraph" w:customStyle="1" w:styleId="100159E3401F450FA5718FFC55DEAF5A">
    <w:name w:val="100159E3401F450FA5718FFC55DEAF5A"/>
    <w:rsid w:val="00A6354F"/>
    <w:pPr>
      <w:spacing w:after="160" w:line="259" w:lineRule="auto"/>
    </w:pPr>
    <w:rPr>
      <w:rFonts w:asciiTheme="minorHAnsi" w:eastAsiaTheme="minorEastAsia" w:hAnsiTheme="minorHAnsi" w:cstheme="minorBidi"/>
      <w:sz w:val="22"/>
      <w:szCs w:val="22"/>
    </w:rPr>
  </w:style>
  <w:style w:type="paragraph" w:customStyle="1" w:styleId="1F761754AD2440A5877614F684B3D3BE">
    <w:name w:val="1F761754AD2440A5877614F684B3D3BE"/>
    <w:rsid w:val="00A6354F"/>
    <w:pPr>
      <w:spacing w:after="160" w:line="259" w:lineRule="auto"/>
    </w:pPr>
    <w:rPr>
      <w:rFonts w:asciiTheme="minorHAnsi" w:eastAsiaTheme="minorEastAsia" w:hAnsiTheme="minorHAnsi" w:cstheme="minorBidi"/>
      <w:sz w:val="22"/>
      <w:szCs w:val="22"/>
    </w:rPr>
  </w:style>
  <w:style w:type="paragraph" w:customStyle="1" w:styleId="5ABDB728B06245C58B5EF0301F6BB751">
    <w:name w:val="5ABDB728B06245C58B5EF0301F6BB751"/>
    <w:rsid w:val="00A6354F"/>
    <w:pPr>
      <w:spacing w:after="160" w:line="259" w:lineRule="auto"/>
    </w:pPr>
    <w:rPr>
      <w:rFonts w:asciiTheme="minorHAnsi" w:eastAsiaTheme="minorEastAsia" w:hAnsiTheme="minorHAnsi" w:cstheme="minorBidi"/>
      <w:sz w:val="22"/>
      <w:szCs w:val="22"/>
    </w:rPr>
  </w:style>
  <w:style w:type="paragraph" w:customStyle="1" w:styleId="1BD9B5C5791C4EB2B2EB76DD480AAFC5">
    <w:name w:val="1BD9B5C5791C4EB2B2EB76DD480AAFC5"/>
    <w:rsid w:val="00A6354F"/>
    <w:pPr>
      <w:spacing w:after="160" w:line="259" w:lineRule="auto"/>
    </w:pPr>
    <w:rPr>
      <w:rFonts w:asciiTheme="minorHAnsi" w:eastAsiaTheme="minorEastAsia" w:hAnsiTheme="minorHAnsi" w:cstheme="minorBidi"/>
      <w:sz w:val="22"/>
      <w:szCs w:val="22"/>
    </w:rPr>
  </w:style>
  <w:style w:type="paragraph" w:customStyle="1" w:styleId="C245AF810C2F4AC2BB01BF7E89011110">
    <w:name w:val="C245AF810C2F4AC2BB01BF7E89011110"/>
    <w:rsid w:val="00A6354F"/>
    <w:pPr>
      <w:spacing w:after="160" w:line="259" w:lineRule="auto"/>
    </w:pPr>
    <w:rPr>
      <w:rFonts w:asciiTheme="minorHAnsi" w:eastAsiaTheme="minorEastAsia" w:hAnsiTheme="minorHAnsi" w:cstheme="minorBidi"/>
      <w:sz w:val="22"/>
      <w:szCs w:val="22"/>
    </w:rPr>
  </w:style>
  <w:style w:type="paragraph" w:customStyle="1" w:styleId="10EEF51D61E4471BBC8F115EE1850330">
    <w:name w:val="10EEF51D61E4471BBC8F115EE1850330"/>
    <w:rsid w:val="00A6354F"/>
    <w:pPr>
      <w:spacing w:after="160" w:line="259" w:lineRule="auto"/>
    </w:pPr>
    <w:rPr>
      <w:rFonts w:asciiTheme="minorHAnsi" w:eastAsiaTheme="minorEastAsia" w:hAnsiTheme="minorHAnsi" w:cstheme="minorBidi"/>
      <w:sz w:val="22"/>
      <w:szCs w:val="22"/>
    </w:rPr>
  </w:style>
  <w:style w:type="paragraph" w:customStyle="1" w:styleId="F11493A5561A4EA3AE21DE2990FA964A">
    <w:name w:val="F11493A5561A4EA3AE21DE2990FA964A"/>
    <w:rsid w:val="00A6354F"/>
    <w:pPr>
      <w:spacing w:after="160" w:line="259" w:lineRule="auto"/>
    </w:pPr>
    <w:rPr>
      <w:rFonts w:asciiTheme="minorHAnsi" w:eastAsiaTheme="minorEastAsia" w:hAnsiTheme="minorHAnsi" w:cstheme="minorBidi"/>
      <w:sz w:val="22"/>
      <w:szCs w:val="22"/>
    </w:rPr>
  </w:style>
  <w:style w:type="paragraph" w:customStyle="1" w:styleId="1D9B93A5E30C4C738F6CDC4F94CAD87D">
    <w:name w:val="1D9B93A5E30C4C738F6CDC4F94CAD87D"/>
    <w:rsid w:val="00A6354F"/>
    <w:pPr>
      <w:spacing w:after="160" w:line="259" w:lineRule="auto"/>
    </w:pPr>
    <w:rPr>
      <w:rFonts w:asciiTheme="minorHAnsi" w:eastAsiaTheme="minorEastAsia" w:hAnsiTheme="minorHAnsi" w:cstheme="minorBidi"/>
      <w:sz w:val="22"/>
      <w:szCs w:val="22"/>
    </w:rPr>
  </w:style>
  <w:style w:type="paragraph" w:customStyle="1" w:styleId="60E6966B1FB3424485D90806D4186B14">
    <w:name w:val="60E6966B1FB3424485D90806D4186B14"/>
    <w:rsid w:val="00A6354F"/>
    <w:pPr>
      <w:spacing w:after="160" w:line="259" w:lineRule="auto"/>
    </w:pPr>
    <w:rPr>
      <w:rFonts w:asciiTheme="minorHAnsi" w:eastAsiaTheme="minorEastAsia" w:hAnsiTheme="minorHAnsi" w:cstheme="minorBidi"/>
      <w:sz w:val="22"/>
      <w:szCs w:val="22"/>
    </w:rPr>
  </w:style>
  <w:style w:type="paragraph" w:customStyle="1" w:styleId="A83F6B8241674EFDAD44258BB85DD4C7">
    <w:name w:val="A83F6B8241674EFDAD44258BB85DD4C7"/>
    <w:rsid w:val="00A6354F"/>
    <w:pPr>
      <w:spacing w:after="160" w:line="259" w:lineRule="auto"/>
    </w:pPr>
    <w:rPr>
      <w:rFonts w:asciiTheme="minorHAnsi" w:eastAsiaTheme="minorEastAsia" w:hAnsiTheme="minorHAnsi" w:cstheme="minorBidi"/>
      <w:sz w:val="22"/>
      <w:szCs w:val="22"/>
    </w:rPr>
  </w:style>
  <w:style w:type="paragraph" w:customStyle="1" w:styleId="18D8C18FF52E446B9A05555640D6A431">
    <w:name w:val="18D8C18FF52E446B9A05555640D6A431"/>
    <w:rsid w:val="00A6354F"/>
    <w:pPr>
      <w:spacing w:after="160" w:line="259" w:lineRule="auto"/>
    </w:pPr>
    <w:rPr>
      <w:rFonts w:asciiTheme="minorHAnsi" w:eastAsiaTheme="minorEastAsia" w:hAnsiTheme="minorHAnsi" w:cstheme="minorBidi"/>
      <w:sz w:val="22"/>
      <w:szCs w:val="22"/>
    </w:rPr>
  </w:style>
  <w:style w:type="paragraph" w:customStyle="1" w:styleId="528E6E2F4704462D9CAE010C798D96D8">
    <w:name w:val="528E6E2F4704462D9CAE010C798D96D8"/>
    <w:rsid w:val="00A6354F"/>
    <w:pPr>
      <w:spacing w:after="160" w:line="259" w:lineRule="auto"/>
    </w:pPr>
    <w:rPr>
      <w:rFonts w:asciiTheme="minorHAnsi" w:eastAsiaTheme="minorEastAsia" w:hAnsiTheme="minorHAnsi" w:cstheme="minorBidi"/>
      <w:sz w:val="22"/>
      <w:szCs w:val="22"/>
    </w:rPr>
  </w:style>
  <w:style w:type="paragraph" w:customStyle="1" w:styleId="EBE68522B6B0457C898DC57CF7127EF4">
    <w:name w:val="EBE68522B6B0457C898DC57CF7127EF4"/>
    <w:rsid w:val="00A6354F"/>
    <w:pPr>
      <w:spacing w:after="160" w:line="259" w:lineRule="auto"/>
    </w:pPr>
    <w:rPr>
      <w:rFonts w:asciiTheme="minorHAnsi" w:eastAsiaTheme="minorEastAsia" w:hAnsiTheme="minorHAnsi" w:cstheme="minorBidi"/>
      <w:sz w:val="22"/>
      <w:szCs w:val="22"/>
    </w:rPr>
  </w:style>
  <w:style w:type="paragraph" w:customStyle="1" w:styleId="7D662DD42EF146329F38D82B3DDE4687">
    <w:name w:val="7D662DD42EF146329F38D82B3DDE4687"/>
    <w:rsid w:val="00A6354F"/>
    <w:pPr>
      <w:spacing w:after="160" w:line="259" w:lineRule="auto"/>
    </w:pPr>
    <w:rPr>
      <w:rFonts w:asciiTheme="minorHAnsi" w:eastAsiaTheme="minorEastAsia" w:hAnsiTheme="minorHAnsi" w:cstheme="minorBidi"/>
      <w:sz w:val="22"/>
      <w:szCs w:val="22"/>
    </w:rPr>
  </w:style>
  <w:style w:type="paragraph" w:customStyle="1" w:styleId="4F3BA28915974666B50197E934FEC6EE">
    <w:name w:val="4F3BA28915974666B50197E934FEC6EE"/>
    <w:rsid w:val="00A6354F"/>
    <w:pPr>
      <w:spacing w:after="160" w:line="259" w:lineRule="auto"/>
    </w:pPr>
    <w:rPr>
      <w:rFonts w:asciiTheme="minorHAnsi" w:eastAsiaTheme="minorEastAsia" w:hAnsiTheme="minorHAnsi" w:cstheme="minorBidi"/>
      <w:sz w:val="22"/>
      <w:szCs w:val="22"/>
    </w:rPr>
  </w:style>
  <w:style w:type="paragraph" w:customStyle="1" w:styleId="B915E706DF6549CB8B00EABC97CF3073">
    <w:name w:val="B915E706DF6549CB8B00EABC97CF3073"/>
    <w:rsid w:val="00A6354F"/>
    <w:pPr>
      <w:spacing w:after="160" w:line="259" w:lineRule="auto"/>
    </w:pPr>
    <w:rPr>
      <w:rFonts w:asciiTheme="minorHAnsi" w:eastAsiaTheme="minorEastAsia" w:hAnsiTheme="minorHAnsi" w:cstheme="minorBidi"/>
      <w:sz w:val="22"/>
      <w:szCs w:val="22"/>
    </w:rPr>
  </w:style>
  <w:style w:type="paragraph" w:customStyle="1" w:styleId="24AAF58C05DB42A08E0BF0A20A5799F2">
    <w:name w:val="24AAF58C05DB42A08E0BF0A20A5799F2"/>
    <w:rsid w:val="00A6354F"/>
    <w:pPr>
      <w:spacing w:after="160" w:line="259" w:lineRule="auto"/>
    </w:pPr>
    <w:rPr>
      <w:rFonts w:asciiTheme="minorHAnsi" w:eastAsiaTheme="minorEastAsia" w:hAnsiTheme="minorHAnsi" w:cstheme="minorBidi"/>
      <w:sz w:val="22"/>
      <w:szCs w:val="22"/>
    </w:rPr>
  </w:style>
  <w:style w:type="paragraph" w:customStyle="1" w:styleId="BD87A4C67C424FF7A866E19B9E222CC9">
    <w:name w:val="BD87A4C67C424FF7A866E19B9E222CC9"/>
    <w:rsid w:val="00A6354F"/>
    <w:pPr>
      <w:spacing w:after="160" w:line="259" w:lineRule="auto"/>
    </w:pPr>
    <w:rPr>
      <w:rFonts w:asciiTheme="minorHAnsi" w:eastAsiaTheme="minorEastAsia" w:hAnsiTheme="minorHAnsi" w:cstheme="minorBidi"/>
      <w:sz w:val="22"/>
      <w:szCs w:val="22"/>
    </w:rPr>
  </w:style>
  <w:style w:type="paragraph" w:customStyle="1" w:styleId="78F71E28418840468CEBA6E56EC74895">
    <w:name w:val="78F71E28418840468CEBA6E56EC74895"/>
    <w:rsid w:val="00A6354F"/>
    <w:pPr>
      <w:spacing w:after="160" w:line="259" w:lineRule="auto"/>
    </w:pPr>
    <w:rPr>
      <w:rFonts w:asciiTheme="minorHAnsi" w:eastAsiaTheme="minorEastAsia" w:hAnsiTheme="minorHAnsi" w:cstheme="minorBidi"/>
      <w:sz w:val="22"/>
      <w:szCs w:val="22"/>
    </w:rPr>
  </w:style>
  <w:style w:type="paragraph" w:customStyle="1" w:styleId="B4618B1AFBEF4024880A86B9CAFA64C7">
    <w:name w:val="B4618B1AFBEF4024880A86B9CAFA64C7"/>
    <w:rsid w:val="00A6354F"/>
    <w:pPr>
      <w:spacing w:after="160" w:line="259" w:lineRule="auto"/>
    </w:pPr>
    <w:rPr>
      <w:rFonts w:asciiTheme="minorHAnsi" w:eastAsiaTheme="minorEastAsia" w:hAnsiTheme="minorHAnsi" w:cstheme="minorBidi"/>
      <w:sz w:val="22"/>
      <w:szCs w:val="22"/>
    </w:rPr>
  </w:style>
  <w:style w:type="paragraph" w:customStyle="1" w:styleId="D101CCC743014DEAABCA785205A6080B">
    <w:name w:val="D101CCC743014DEAABCA785205A6080B"/>
    <w:rsid w:val="00A6354F"/>
    <w:pPr>
      <w:spacing w:after="160" w:line="259" w:lineRule="auto"/>
    </w:pPr>
    <w:rPr>
      <w:rFonts w:asciiTheme="minorHAnsi" w:eastAsiaTheme="minorEastAsia" w:hAnsiTheme="minorHAnsi" w:cstheme="minorBidi"/>
      <w:sz w:val="22"/>
      <w:szCs w:val="22"/>
    </w:rPr>
  </w:style>
  <w:style w:type="paragraph" w:customStyle="1" w:styleId="10B9A4E2A9A643C4BF8C24FD830CC3CE">
    <w:name w:val="10B9A4E2A9A643C4BF8C24FD830CC3CE"/>
    <w:rsid w:val="00A6354F"/>
    <w:pPr>
      <w:spacing w:after="160" w:line="259" w:lineRule="auto"/>
    </w:pPr>
    <w:rPr>
      <w:rFonts w:asciiTheme="minorHAnsi" w:eastAsiaTheme="minorEastAsia" w:hAnsiTheme="minorHAnsi" w:cstheme="minorBidi"/>
      <w:sz w:val="22"/>
      <w:szCs w:val="22"/>
    </w:rPr>
  </w:style>
  <w:style w:type="paragraph" w:customStyle="1" w:styleId="94D65B9E94D8453F8A8AB3D464ADA048">
    <w:name w:val="94D65B9E94D8453F8A8AB3D464ADA048"/>
    <w:rsid w:val="00A6354F"/>
    <w:pPr>
      <w:spacing w:after="160" w:line="259" w:lineRule="auto"/>
    </w:pPr>
    <w:rPr>
      <w:rFonts w:asciiTheme="minorHAnsi" w:eastAsiaTheme="minorEastAsia" w:hAnsiTheme="minorHAnsi" w:cstheme="minorBidi"/>
      <w:sz w:val="22"/>
      <w:szCs w:val="22"/>
    </w:rPr>
  </w:style>
  <w:style w:type="paragraph" w:customStyle="1" w:styleId="E318295204374EEAA0214E601F26FA1B">
    <w:name w:val="E318295204374EEAA0214E601F26FA1B"/>
    <w:rsid w:val="00A6354F"/>
    <w:pPr>
      <w:spacing w:after="160" w:line="259" w:lineRule="auto"/>
    </w:pPr>
    <w:rPr>
      <w:rFonts w:asciiTheme="minorHAnsi" w:eastAsiaTheme="minorEastAsia" w:hAnsiTheme="minorHAnsi" w:cstheme="minorBidi"/>
      <w:sz w:val="22"/>
      <w:szCs w:val="22"/>
    </w:rPr>
  </w:style>
  <w:style w:type="paragraph" w:customStyle="1" w:styleId="C15CEE69ED4244CA9A5D27B6FCBB5D21">
    <w:name w:val="C15CEE69ED4244CA9A5D27B6FCBB5D21"/>
    <w:rsid w:val="00A6354F"/>
    <w:pPr>
      <w:spacing w:after="160" w:line="259" w:lineRule="auto"/>
    </w:pPr>
    <w:rPr>
      <w:rFonts w:asciiTheme="minorHAnsi" w:eastAsiaTheme="minorEastAsia" w:hAnsiTheme="minorHAnsi" w:cstheme="minorBidi"/>
      <w:sz w:val="22"/>
      <w:szCs w:val="22"/>
    </w:rPr>
  </w:style>
  <w:style w:type="paragraph" w:customStyle="1" w:styleId="3D2D912BDFAE4BE0B7378A3EDAD3818C">
    <w:name w:val="3D2D912BDFAE4BE0B7378A3EDAD3818C"/>
    <w:rsid w:val="00A6354F"/>
    <w:pPr>
      <w:spacing w:after="160" w:line="259" w:lineRule="auto"/>
    </w:pPr>
    <w:rPr>
      <w:rFonts w:asciiTheme="minorHAnsi" w:eastAsiaTheme="minorEastAsia" w:hAnsiTheme="minorHAnsi" w:cstheme="minorBidi"/>
      <w:sz w:val="22"/>
      <w:szCs w:val="22"/>
    </w:rPr>
  </w:style>
  <w:style w:type="paragraph" w:customStyle="1" w:styleId="CF7CBC899AD14D9F90E7C1955FE9E629">
    <w:name w:val="CF7CBC899AD14D9F90E7C1955FE9E629"/>
    <w:rsid w:val="00A6354F"/>
    <w:pPr>
      <w:spacing w:after="160" w:line="259" w:lineRule="auto"/>
    </w:pPr>
    <w:rPr>
      <w:rFonts w:asciiTheme="minorHAnsi" w:eastAsiaTheme="minorEastAsia" w:hAnsiTheme="minorHAnsi" w:cstheme="minorBidi"/>
      <w:sz w:val="22"/>
      <w:szCs w:val="22"/>
    </w:rPr>
  </w:style>
  <w:style w:type="paragraph" w:customStyle="1" w:styleId="E20B98CCD060407581AFF6690592194A">
    <w:name w:val="E20B98CCD060407581AFF6690592194A"/>
    <w:rsid w:val="00A6354F"/>
    <w:pPr>
      <w:spacing w:after="160" w:line="259" w:lineRule="auto"/>
    </w:pPr>
    <w:rPr>
      <w:rFonts w:asciiTheme="minorHAnsi" w:eastAsiaTheme="minorEastAsia" w:hAnsiTheme="minorHAnsi" w:cstheme="minorBidi"/>
      <w:sz w:val="22"/>
      <w:szCs w:val="22"/>
    </w:rPr>
  </w:style>
  <w:style w:type="paragraph" w:customStyle="1" w:styleId="253D9350D07E42B9A17FA4EEE9BB6809">
    <w:name w:val="253D9350D07E42B9A17FA4EEE9BB6809"/>
    <w:rsid w:val="00A6354F"/>
    <w:pPr>
      <w:spacing w:after="160" w:line="259" w:lineRule="auto"/>
    </w:pPr>
    <w:rPr>
      <w:rFonts w:asciiTheme="minorHAnsi" w:eastAsiaTheme="minorEastAsia" w:hAnsiTheme="minorHAnsi" w:cstheme="minorBidi"/>
      <w:sz w:val="22"/>
      <w:szCs w:val="22"/>
    </w:rPr>
  </w:style>
  <w:style w:type="paragraph" w:customStyle="1" w:styleId="541961D1D1584F93927F205168659FDA">
    <w:name w:val="541961D1D1584F93927F205168659FDA"/>
    <w:rsid w:val="00A6354F"/>
    <w:pPr>
      <w:spacing w:after="160" w:line="259" w:lineRule="auto"/>
    </w:pPr>
    <w:rPr>
      <w:rFonts w:asciiTheme="minorHAnsi" w:eastAsiaTheme="minorEastAsia" w:hAnsiTheme="minorHAnsi" w:cstheme="minorBidi"/>
      <w:sz w:val="22"/>
      <w:szCs w:val="22"/>
    </w:rPr>
  </w:style>
  <w:style w:type="paragraph" w:customStyle="1" w:styleId="B4E56CC6ACB442D3BC21283DC62ADF36">
    <w:name w:val="B4E56CC6ACB442D3BC21283DC62ADF36"/>
    <w:rsid w:val="00A6354F"/>
    <w:pPr>
      <w:spacing w:after="160" w:line="259" w:lineRule="auto"/>
    </w:pPr>
    <w:rPr>
      <w:rFonts w:asciiTheme="minorHAnsi" w:eastAsiaTheme="minorEastAsia" w:hAnsiTheme="minorHAnsi" w:cstheme="minorBidi"/>
      <w:sz w:val="22"/>
      <w:szCs w:val="22"/>
    </w:rPr>
  </w:style>
  <w:style w:type="paragraph" w:customStyle="1" w:styleId="634E054BB5294828A2B5CD0C9D319038">
    <w:name w:val="634E054BB5294828A2B5CD0C9D319038"/>
    <w:rsid w:val="00A6354F"/>
    <w:pPr>
      <w:spacing w:after="160" w:line="259" w:lineRule="auto"/>
    </w:pPr>
    <w:rPr>
      <w:rFonts w:asciiTheme="minorHAnsi" w:eastAsiaTheme="minorEastAsia" w:hAnsiTheme="minorHAnsi" w:cstheme="minorBidi"/>
      <w:sz w:val="22"/>
      <w:szCs w:val="22"/>
    </w:rPr>
  </w:style>
  <w:style w:type="paragraph" w:customStyle="1" w:styleId="69A2288B61A943AA9C2BA0EDAECF2705">
    <w:name w:val="69A2288B61A943AA9C2BA0EDAECF2705"/>
    <w:rsid w:val="00A6354F"/>
    <w:pPr>
      <w:spacing w:after="160" w:line="259" w:lineRule="auto"/>
    </w:pPr>
    <w:rPr>
      <w:rFonts w:asciiTheme="minorHAnsi" w:eastAsiaTheme="minorEastAsia" w:hAnsiTheme="minorHAnsi" w:cstheme="minorBidi"/>
      <w:sz w:val="22"/>
      <w:szCs w:val="22"/>
    </w:rPr>
  </w:style>
  <w:style w:type="paragraph" w:customStyle="1" w:styleId="BBDB3AF14EC14851872504D51522CB80">
    <w:name w:val="BBDB3AF14EC14851872504D51522CB80"/>
    <w:rsid w:val="00A6354F"/>
    <w:pPr>
      <w:spacing w:after="160" w:line="259" w:lineRule="auto"/>
    </w:pPr>
    <w:rPr>
      <w:rFonts w:asciiTheme="minorHAnsi" w:eastAsiaTheme="minorEastAsia" w:hAnsiTheme="minorHAnsi" w:cstheme="minorBidi"/>
      <w:sz w:val="22"/>
      <w:szCs w:val="22"/>
    </w:rPr>
  </w:style>
  <w:style w:type="paragraph" w:customStyle="1" w:styleId="D8F2F4D90A014824887AE0B0B14370D8">
    <w:name w:val="D8F2F4D90A014824887AE0B0B14370D8"/>
    <w:rsid w:val="00A6354F"/>
    <w:pPr>
      <w:spacing w:after="160" w:line="259" w:lineRule="auto"/>
    </w:pPr>
    <w:rPr>
      <w:rFonts w:asciiTheme="minorHAnsi" w:eastAsiaTheme="minorEastAsia" w:hAnsiTheme="minorHAnsi" w:cstheme="minorBidi"/>
      <w:sz w:val="22"/>
      <w:szCs w:val="22"/>
    </w:rPr>
  </w:style>
  <w:style w:type="paragraph" w:customStyle="1" w:styleId="8DB22D3FB67B4643964E0F44517F2802">
    <w:name w:val="8DB22D3FB67B4643964E0F44517F2802"/>
    <w:rsid w:val="00A6354F"/>
    <w:pPr>
      <w:spacing w:after="160" w:line="259" w:lineRule="auto"/>
    </w:pPr>
    <w:rPr>
      <w:rFonts w:asciiTheme="minorHAnsi" w:eastAsiaTheme="minorEastAsia" w:hAnsiTheme="minorHAnsi" w:cstheme="minorBidi"/>
      <w:sz w:val="22"/>
      <w:szCs w:val="22"/>
    </w:rPr>
  </w:style>
  <w:style w:type="paragraph" w:customStyle="1" w:styleId="1A401111BCEC4172BCCE8D1F6F0DED0C">
    <w:name w:val="1A401111BCEC4172BCCE8D1F6F0DED0C"/>
    <w:rsid w:val="00A6354F"/>
    <w:pPr>
      <w:spacing w:after="160" w:line="259" w:lineRule="auto"/>
    </w:pPr>
    <w:rPr>
      <w:rFonts w:asciiTheme="minorHAnsi" w:eastAsiaTheme="minorEastAsia" w:hAnsiTheme="minorHAnsi" w:cstheme="minorBidi"/>
      <w:sz w:val="22"/>
      <w:szCs w:val="22"/>
    </w:rPr>
  </w:style>
  <w:style w:type="paragraph" w:customStyle="1" w:styleId="C535D9035A93482F8DD3F70752FFB521">
    <w:name w:val="C535D9035A93482F8DD3F70752FFB521"/>
    <w:rsid w:val="00A6354F"/>
    <w:pPr>
      <w:spacing w:after="160" w:line="259" w:lineRule="auto"/>
    </w:pPr>
    <w:rPr>
      <w:rFonts w:asciiTheme="minorHAnsi" w:eastAsiaTheme="minorEastAsia" w:hAnsiTheme="minorHAnsi" w:cstheme="minorBidi"/>
      <w:sz w:val="22"/>
      <w:szCs w:val="22"/>
    </w:rPr>
  </w:style>
  <w:style w:type="paragraph" w:customStyle="1" w:styleId="5D7EAB77988D4222BB6E8ABD3B81B8CB">
    <w:name w:val="5D7EAB77988D4222BB6E8ABD3B81B8CB"/>
    <w:rsid w:val="00A6354F"/>
    <w:pPr>
      <w:spacing w:after="160" w:line="259" w:lineRule="auto"/>
    </w:pPr>
    <w:rPr>
      <w:rFonts w:asciiTheme="minorHAnsi" w:eastAsiaTheme="minorEastAsia" w:hAnsiTheme="minorHAnsi" w:cstheme="minorBidi"/>
      <w:sz w:val="22"/>
      <w:szCs w:val="22"/>
    </w:rPr>
  </w:style>
  <w:style w:type="paragraph" w:customStyle="1" w:styleId="BF9998A4B54F478FA02F5DB2B15F73AF">
    <w:name w:val="BF9998A4B54F478FA02F5DB2B15F73AF"/>
    <w:rsid w:val="00A6354F"/>
    <w:pPr>
      <w:spacing w:after="160" w:line="259" w:lineRule="auto"/>
    </w:pPr>
    <w:rPr>
      <w:rFonts w:asciiTheme="minorHAnsi" w:eastAsiaTheme="minorEastAsia" w:hAnsiTheme="minorHAnsi" w:cstheme="minorBidi"/>
      <w:sz w:val="22"/>
      <w:szCs w:val="22"/>
    </w:rPr>
  </w:style>
  <w:style w:type="paragraph" w:customStyle="1" w:styleId="00241D391B234FEB9BDBCDF2AD5BF833">
    <w:name w:val="00241D391B234FEB9BDBCDF2AD5BF833"/>
    <w:rsid w:val="00A6354F"/>
    <w:pPr>
      <w:spacing w:after="160" w:line="259" w:lineRule="auto"/>
    </w:pPr>
    <w:rPr>
      <w:rFonts w:asciiTheme="minorHAnsi" w:eastAsiaTheme="minorEastAsia" w:hAnsiTheme="minorHAnsi" w:cstheme="minorBidi"/>
      <w:sz w:val="22"/>
      <w:szCs w:val="22"/>
    </w:rPr>
  </w:style>
  <w:style w:type="paragraph" w:customStyle="1" w:styleId="0A4F51CAC884414196C5B97F0AA32191">
    <w:name w:val="0A4F51CAC884414196C5B97F0AA32191"/>
    <w:rsid w:val="00A6354F"/>
    <w:pPr>
      <w:spacing w:after="160" w:line="259" w:lineRule="auto"/>
    </w:pPr>
    <w:rPr>
      <w:rFonts w:asciiTheme="minorHAnsi" w:eastAsiaTheme="minorEastAsia" w:hAnsiTheme="minorHAnsi" w:cstheme="minorBidi"/>
      <w:sz w:val="22"/>
      <w:szCs w:val="22"/>
    </w:rPr>
  </w:style>
  <w:style w:type="paragraph" w:customStyle="1" w:styleId="1665D23F5ACE413899AFCACCDBBCE27C">
    <w:name w:val="1665D23F5ACE413899AFCACCDBBCE27C"/>
    <w:rsid w:val="00A6354F"/>
    <w:pPr>
      <w:spacing w:after="160" w:line="259" w:lineRule="auto"/>
    </w:pPr>
    <w:rPr>
      <w:rFonts w:asciiTheme="minorHAnsi" w:eastAsiaTheme="minorEastAsia" w:hAnsiTheme="minorHAnsi" w:cstheme="minorBidi"/>
      <w:sz w:val="22"/>
      <w:szCs w:val="22"/>
    </w:rPr>
  </w:style>
  <w:style w:type="paragraph" w:customStyle="1" w:styleId="362F6340F27F4D55B1804F82D490AF7D">
    <w:name w:val="362F6340F27F4D55B1804F82D490AF7D"/>
    <w:rsid w:val="00A6354F"/>
    <w:pPr>
      <w:spacing w:after="160" w:line="259" w:lineRule="auto"/>
    </w:pPr>
    <w:rPr>
      <w:rFonts w:asciiTheme="minorHAnsi" w:eastAsiaTheme="minorEastAsia" w:hAnsiTheme="minorHAnsi" w:cstheme="minorBidi"/>
      <w:sz w:val="22"/>
      <w:szCs w:val="22"/>
    </w:rPr>
  </w:style>
  <w:style w:type="paragraph" w:customStyle="1" w:styleId="11396AEE9B3743A18F2ACD6A89567DFE">
    <w:name w:val="11396AEE9B3743A18F2ACD6A89567DFE"/>
    <w:rsid w:val="00A6354F"/>
    <w:pPr>
      <w:spacing w:after="160" w:line="259" w:lineRule="auto"/>
    </w:pPr>
    <w:rPr>
      <w:rFonts w:asciiTheme="minorHAnsi" w:eastAsiaTheme="minorEastAsia" w:hAnsiTheme="minorHAnsi" w:cstheme="minorBidi"/>
      <w:sz w:val="22"/>
      <w:szCs w:val="22"/>
    </w:rPr>
  </w:style>
  <w:style w:type="paragraph" w:customStyle="1" w:styleId="741436602C914DF2B477AE110640DDDE">
    <w:name w:val="741436602C914DF2B477AE110640DDDE"/>
    <w:rsid w:val="00A6354F"/>
    <w:pPr>
      <w:spacing w:after="160" w:line="259" w:lineRule="auto"/>
    </w:pPr>
    <w:rPr>
      <w:rFonts w:asciiTheme="minorHAnsi" w:eastAsiaTheme="minorEastAsia" w:hAnsiTheme="minorHAnsi" w:cstheme="minorBidi"/>
      <w:sz w:val="22"/>
      <w:szCs w:val="22"/>
    </w:rPr>
  </w:style>
  <w:style w:type="paragraph" w:customStyle="1" w:styleId="BD1F8D74532B4D8DBED124028E2C87B5">
    <w:name w:val="BD1F8D74532B4D8DBED124028E2C87B5"/>
    <w:rsid w:val="00A6354F"/>
    <w:pPr>
      <w:spacing w:after="160" w:line="259" w:lineRule="auto"/>
    </w:pPr>
    <w:rPr>
      <w:rFonts w:asciiTheme="minorHAnsi" w:eastAsiaTheme="minorEastAsia" w:hAnsiTheme="minorHAnsi" w:cstheme="minorBidi"/>
      <w:sz w:val="22"/>
      <w:szCs w:val="22"/>
    </w:rPr>
  </w:style>
  <w:style w:type="paragraph" w:customStyle="1" w:styleId="8AA68EC52CBF4F75B501C3DBCE87CFD9">
    <w:name w:val="8AA68EC52CBF4F75B501C3DBCE87CFD9"/>
    <w:rsid w:val="00A6354F"/>
    <w:pPr>
      <w:spacing w:after="160" w:line="259" w:lineRule="auto"/>
    </w:pPr>
    <w:rPr>
      <w:rFonts w:asciiTheme="minorHAnsi" w:eastAsiaTheme="minorEastAsia" w:hAnsiTheme="minorHAnsi" w:cstheme="minorBidi"/>
      <w:sz w:val="22"/>
      <w:szCs w:val="22"/>
    </w:rPr>
  </w:style>
  <w:style w:type="paragraph" w:customStyle="1" w:styleId="08F49176FD3B42D8BF3B607526EFC7B9">
    <w:name w:val="08F49176FD3B42D8BF3B607526EFC7B9"/>
    <w:rsid w:val="00A6354F"/>
    <w:pPr>
      <w:spacing w:after="160" w:line="259" w:lineRule="auto"/>
    </w:pPr>
    <w:rPr>
      <w:rFonts w:asciiTheme="minorHAnsi" w:eastAsiaTheme="minorEastAsia" w:hAnsiTheme="minorHAnsi" w:cstheme="minorBidi"/>
      <w:sz w:val="22"/>
      <w:szCs w:val="22"/>
    </w:rPr>
  </w:style>
  <w:style w:type="paragraph" w:customStyle="1" w:styleId="42DADB565F57491CB048AD90B53EA8B9">
    <w:name w:val="42DADB565F57491CB048AD90B53EA8B9"/>
    <w:rsid w:val="00A6354F"/>
    <w:pPr>
      <w:spacing w:after="160" w:line="259" w:lineRule="auto"/>
    </w:pPr>
    <w:rPr>
      <w:rFonts w:asciiTheme="minorHAnsi" w:eastAsiaTheme="minorEastAsia" w:hAnsiTheme="minorHAnsi" w:cstheme="minorBidi"/>
      <w:sz w:val="22"/>
      <w:szCs w:val="22"/>
    </w:rPr>
  </w:style>
  <w:style w:type="paragraph" w:customStyle="1" w:styleId="DE3B59EA80F74DB5BB9539FD2E03E2E7">
    <w:name w:val="DE3B59EA80F74DB5BB9539FD2E03E2E7"/>
    <w:rsid w:val="00A6354F"/>
    <w:pPr>
      <w:spacing w:after="160" w:line="259" w:lineRule="auto"/>
    </w:pPr>
    <w:rPr>
      <w:rFonts w:asciiTheme="minorHAnsi" w:eastAsiaTheme="minorEastAsia" w:hAnsiTheme="minorHAnsi" w:cstheme="minorBidi"/>
      <w:sz w:val="22"/>
      <w:szCs w:val="22"/>
    </w:rPr>
  </w:style>
  <w:style w:type="paragraph" w:customStyle="1" w:styleId="0ED49A7C087149AA9FCF22F376F5F1E5">
    <w:name w:val="0ED49A7C087149AA9FCF22F376F5F1E5"/>
    <w:rsid w:val="00A6354F"/>
    <w:pPr>
      <w:spacing w:after="160" w:line="259" w:lineRule="auto"/>
    </w:pPr>
    <w:rPr>
      <w:rFonts w:asciiTheme="minorHAnsi" w:eastAsiaTheme="minorEastAsia" w:hAnsiTheme="minorHAnsi" w:cstheme="minorBidi"/>
      <w:sz w:val="22"/>
      <w:szCs w:val="22"/>
    </w:rPr>
  </w:style>
  <w:style w:type="paragraph" w:customStyle="1" w:styleId="1C65165B5D0C4939ACFE23B65AD10FD0">
    <w:name w:val="1C65165B5D0C4939ACFE23B65AD10FD0"/>
    <w:rsid w:val="00A6354F"/>
    <w:pPr>
      <w:spacing w:after="160" w:line="259" w:lineRule="auto"/>
    </w:pPr>
    <w:rPr>
      <w:rFonts w:asciiTheme="minorHAnsi" w:eastAsiaTheme="minorEastAsia" w:hAnsiTheme="minorHAnsi" w:cstheme="minorBidi"/>
      <w:sz w:val="22"/>
      <w:szCs w:val="22"/>
    </w:rPr>
  </w:style>
  <w:style w:type="paragraph" w:customStyle="1" w:styleId="68B7C30A7B7447BE91FAFDCE744AB0D6">
    <w:name w:val="68B7C30A7B7447BE91FAFDCE744AB0D6"/>
    <w:rsid w:val="00A6354F"/>
    <w:pPr>
      <w:spacing w:after="160" w:line="259" w:lineRule="auto"/>
    </w:pPr>
    <w:rPr>
      <w:rFonts w:asciiTheme="minorHAnsi" w:eastAsiaTheme="minorEastAsia" w:hAnsiTheme="minorHAnsi" w:cstheme="minorBidi"/>
      <w:sz w:val="22"/>
      <w:szCs w:val="22"/>
    </w:rPr>
  </w:style>
  <w:style w:type="paragraph" w:customStyle="1" w:styleId="EF5870ED336E44AD88395879A26955FA">
    <w:name w:val="EF5870ED336E44AD88395879A26955FA"/>
    <w:rsid w:val="00A6354F"/>
    <w:pPr>
      <w:spacing w:after="160" w:line="259" w:lineRule="auto"/>
    </w:pPr>
    <w:rPr>
      <w:rFonts w:asciiTheme="minorHAnsi" w:eastAsiaTheme="minorEastAsia" w:hAnsiTheme="minorHAnsi" w:cstheme="minorBidi"/>
      <w:sz w:val="22"/>
      <w:szCs w:val="22"/>
    </w:rPr>
  </w:style>
  <w:style w:type="paragraph" w:customStyle="1" w:styleId="3A078B8E403C4E368232959C5AFF9BAE">
    <w:name w:val="3A078B8E403C4E368232959C5AFF9BAE"/>
    <w:rsid w:val="00A6354F"/>
    <w:pPr>
      <w:spacing w:after="160" w:line="259" w:lineRule="auto"/>
    </w:pPr>
    <w:rPr>
      <w:rFonts w:asciiTheme="minorHAnsi" w:eastAsiaTheme="minorEastAsia" w:hAnsiTheme="minorHAnsi" w:cstheme="minorBidi"/>
      <w:sz w:val="22"/>
      <w:szCs w:val="22"/>
    </w:rPr>
  </w:style>
  <w:style w:type="paragraph" w:customStyle="1" w:styleId="9ECD82F06BBA436FBB275D275CBBEAA2">
    <w:name w:val="9ECD82F06BBA436FBB275D275CBBEAA2"/>
    <w:rsid w:val="00A6354F"/>
    <w:pPr>
      <w:spacing w:after="160" w:line="259" w:lineRule="auto"/>
    </w:pPr>
    <w:rPr>
      <w:rFonts w:asciiTheme="minorHAnsi" w:eastAsiaTheme="minorEastAsia" w:hAnsiTheme="minorHAnsi" w:cstheme="minorBidi"/>
      <w:sz w:val="22"/>
      <w:szCs w:val="22"/>
    </w:rPr>
  </w:style>
  <w:style w:type="paragraph" w:customStyle="1" w:styleId="33927254421E4E4EBFC6C7AB0F556336">
    <w:name w:val="33927254421E4E4EBFC6C7AB0F556336"/>
    <w:rsid w:val="00A6354F"/>
    <w:pPr>
      <w:spacing w:after="160" w:line="259" w:lineRule="auto"/>
    </w:pPr>
    <w:rPr>
      <w:rFonts w:asciiTheme="minorHAnsi" w:eastAsiaTheme="minorEastAsia" w:hAnsiTheme="minorHAnsi" w:cstheme="minorBidi"/>
      <w:sz w:val="22"/>
      <w:szCs w:val="22"/>
    </w:rPr>
  </w:style>
  <w:style w:type="paragraph" w:customStyle="1" w:styleId="4BD949A4761E46698BAC24D53F7351E2">
    <w:name w:val="4BD949A4761E46698BAC24D53F7351E2"/>
    <w:rsid w:val="00A6354F"/>
    <w:pPr>
      <w:spacing w:after="160" w:line="259" w:lineRule="auto"/>
    </w:pPr>
    <w:rPr>
      <w:rFonts w:asciiTheme="minorHAnsi" w:eastAsiaTheme="minorEastAsia" w:hAnsiTheme="minorHAnsi" w:cstheme="minorBidi"/>
      <w:sz w:val="22"/>
      <w:szCs w:val="22"/>
    </w:rPr>
  </w:style>
  <w:style w:type="paragraph" w:customStyle="1" w:styleId="32709BE4C5304A16A46CC785845339A8">
    <w:name w:val="32709BE4C5304A16A46CC785845339A8"/>
    <w:rsid w:val="00A6354F"/>
    <w:pPr>
      <w:spacing w:after="160" w:line="259" w:lineRule="auto"/>
    </w:pPr>
    <w:rPr>
      <w:rFonts w:asciiTheme="minorHAnsi" w:eastAsiaTheme="minorEastAsia" w:hAnsiTheme="minorHAnsi" w:cstheme="minorBidi"/>
      <w:sz w:val="22"/>
      <w:szCs w:val="22"/>
    </w:rPr>
  </w:style>
  <w:style w:type="paragraph" w:customStyle="1" w:styleId="3DC04F4A98C844C8840E76D84E055E92">
    <w:name w:val="3DC04F4A98C844C8840E76D84E055E92"/>
    <w:rsid w:val="00A6354F"/>
    <w:pPr>
      <w:spacing w:after="160" w:line="259" w:lineRule="auto"/>
    </w:pPr>
    <w:rPr>
      <w:rFonts w:asciiTheme="minorHAnsi" w:eastAsiaTheme="minorEastAsia" w:hAnsiTheme="minorHAnsi" w:cstheme="minorBidi"/>
      <w:sz w:val="22"/>
      <w:szCs w:val="22"/>
    </w:rPr>
  </w:style>
  <w:style w:type="paragraph" w:customStyle="1" w:styleId="C48374AFA69740ED938B0A3B74E0053C">
    <w:name w:val="C48374AFA69740ED938B0A3B74E0053C"/>
    <w:rsid w:val="00A6354F"/>
    <w:pPr>
      <w:spacing w:after="160" w:line="259" w:lineRule="auto"/>
    </w:pPr>
    <w:rPr>
      <w:rFonts w:asciiTheme="minorHAnsi" w:eastAsiaTheme="minorEastAsia" w:hAnsiTheme="minorHAnsi" w:cstheme="minorBidi"/>
      <w:sz w:val="22"/>
      <w:szCs w:val="22"/>
    </w:rPr>
  </w:style>
  <w:style w:type="paragraph" w:customStyle="1" w:styleId="2A2D83CA826E4C458F424EB162F1FA2D">
    <w:name w:val="2A2D83CA826E4C458F424EB162F1FA2D"/>
    <w:rsid w:val="00A6354F"/>
    <w:pPr>
      <w:spacing w:after="160" w:line="259" w:lineRule="auto"/>
    </w:pPr>
    <w:rPr>
      <w:rFonts w:asciiTheme="minorHAnsi" w:eastAsiaTheme="minorEastAsia" w:hAnsiTheme="minorHAnsi" w:cstheme="minorBidi"/>
      <w:sz w:val="22"/>
      <w:szCs w:val="22"/>
    </w:rPr>
  </w:style>
  <w:style w:type="paragraph" w:customStyle="1" w:styleId="189BCEEB93A7464BBC76723FCD739865">
    <w:name w:val="189BCEEB93A7464BBC76723FCD739865"/>
    <w:rsid w:val="00A6354F"/>
    <w:pPr>
      <w:spacing w:after="160" w:line="259" w:lineRule="auto"/>
    </w:pPr>
    <w:rPr>
      <w:rFonts w:asciiTheme="minorHAnsi" w:eastAsiaTheme="minorEastAsia" w:hAnsiTheme="minorHAnsi" w:cstheme="minorBidi"/>
      <w:sz w:val="22"/>
      <w:szCs w:val="22"/>
    </w:rPr>
  </w:style>
  <w:style w:type="paragraph" w:customStyle="1" w:styleId="1A7493F55C6941F2BF2A0D2F5323968A">
    <w:name w:val="1A7493F55C6941F2BF2A0D2F5323968A"/>
    <w:rsid w:val="00A6354F"/>
    <w:pPr>
      <w:spacing w:after="160" w:line="259" w:lineRule="auto"/>
    </w:pPr>
    <w:rPr>
      <w:rFonts w:asciiTheme="minorHAnsi" w:eastAsiaTheme="minorEastAsia" w:hAnsiTheme="minorHAnsi" w:cstheme="minorBidi"/>
      <w:sz w:val="22"/>
      <w:szCs w:val="22"/>
    </w:rPr>
  </w:style>
  <w:style w:type="paragraph" w:customStyle="1" w:styleId="5A489BC64F74448793B85C4F088F4FA8">
    <w:name w:val="5A489BC64F74448793B85C4F088F4FA8"/>
    <w:rsid w:val="00A6354F"/>
    <w:pPr>
      <w:spacing w:after="160" w:line="259" w:lineRule="auto"/>
    </w:pPr>
    <w:rPr>
      <w:rFonts w:asciiTheme="minorHAnsi" w:eastAsiaTheme="minorEastAsia" w:hAnsiTheme="minorHAnsi" w:cstheme="minorBidi"/>
      <w:sz w:val="22"/>
      <w:szCs w:val="22"/>
    </w:rPr>
  </w:style>
  <w:style w:type="paragraph" w:customStyle="1" w:styleId="E25F7006771C49A0BCAA2F0446736D0D">
    <w:name w:val="E25F7006771C49A0BCAA2F0446736D0D"/>
    <w:rsid w:val="00A6354F"/>
    <w:pPr>
      <w:spacing w:after="160" w:line="259" w:lineRule="auto"/>
    </w:pPr>
    <w:rPr>
      <w:rFonts w:asciiTheme="minorHAnsi" w:eastAsiaTheme="minorEastAsia" w:hAnsiTheme="minorHAnsi" w:cstheme="minorBidi"/>
      <w:sz w:val="22"/>
      <w:szCs w:val="22"/>
    </w:rPr>
  </w:style>
  <w:style w:type="paragraph" w:customStyle="1" w:styleId="2DE84AEFB79B43A08EA818B71AF59BC9">
    <w:name w:val="2DE84AEFB79B43A08EA818B71AF59BC9"/>
    <w:rsid w:val="00A6354F"/>
    <w:pPr>
      <w:spacing w:after="160" w:line="259" w:lineRule="auto"/>
    </w:pPr>
    <w:rPr>
      <w:rFonts w:asciiTheme="minorHAnsi" w:eastAsiaTheme="minorEastAsia" w:hAnsiTheme="minorHAnsi" w:cstheme="minorBidi"/>
      <w:sz w:val="22"/>
      <w:szCs w:val="22"/>
    </w:rPr>
  </w:style>
  <w:style w:type="paragraph" w:customStyle="1" w:styleId="324A356D699141B9B68B36E3420D1D43">
    <w:name w:val="324A356D699141B9B68B36E3420D1D43"/>
    <w:rsid w:val="00A6354F"/>
    <w:pPr>
      <w:spacing w:after="160" w:line="259" w:lineRule="auto"/>
    </w:pPr>
    <w:rPr>
      <w:rFonts w:asciiTheme="minorHAnsi" w:eastAsiaTheme="minorEastAsia" w:hAnsiTheme="minorHAnsi" w:cstheme="minorBidi"/>
      <w:sz w:val="22"/>
      <w:szCs w:val="22"/>
    </w:rPr>
  </w:style>
  <w:style w:type="paragraph" w:customStyle="1" w:styleId="DDE0A72E1C27453B96BCF4733C157E2F">
    <w:name w:val="DDE0A72E1C27453B96BCF4733C157E2F"/>
    <w:rsid w:val="00A6354F"/>
    <w:pPr>
      <w:spacing w:after="160" w:line="259" w:lineRule="auto"/>
    </w:pPr>
    <w:rPr>
      <w:rFonts w:asciiTheme="minorHAnsi" w:eastAsiaTheme="minorEastAsia" w:hAnsiTheme="minorHAnsi" w:cstheme="minorBidi"/>
      <w:sz w:val="22"/>
      <w:szCs w:val="22"/>
    </w:rPr>
  </w:style>
  <w:style w:type="paragraph" w:customStyle="1" w:styleId="CA4BEB115BDE45179FAA07E908F1CD68">
    <w:name w:val="CA4BEB115BDE45179FAA07E908F1CD68"/>
    <w:rsid w:val="00A6354F"/>
    <w:pPr>
      <w:spacing w:after="160" w:line="259" w:lineRule="auto"/>
    </w:pPr>
    <w:rPr>
      <w:rFonts w:asciiTheme="minorHAnsi" w:eastAsiaTheme="minorEastAsia" w:hAnsiTheme="minorHAnsi" w:cstheme="minorBidi"/>
      <w:sz w:val="22"/>
      <w:szCs w:val="22"/>
    </w:rPr>
  </w:style>
  <w:style w:type="paragraph" w:customStyle="1" w:styleId="085F0A9E7E9A4192991225313300C842">
    <w:name w:val="085F0A9E7E9A4192991225313300C842"/>
    <w:rsid w:val="00A6354F"/>
    <w:pPr>
      <w:spacing w:after="160" w:line="259" w:lineRule="auto"/>
    </w:pPr>
    <w:rPr>
      <w:rFonts w:asciiTheme="minorHAnsi" w:eastAsiaTheme="minorEastAsia" w:hAnsiTheme="minorHAnsi" w:cstheme="minorBidi"/>
      <w:sz w:val="22"/>
      <w:szCs w:val="22"/>
    </w:rPr>
  </w:style>
  <w:style w:type="paragraph" w:customStyle="1" w:styleId="04FB3BF7840F4FA684017234A5619EB6">
    <w:name w:val="04FB3BF7840F4FA684017234A5619EB6"/>
    <w:rsid w:val="00A6354F"/>
    <w:pPr>
      <w:spacing w:after="160" w:line="259" w:lineRule="auto"/>
    </w:pPr>
    <w:rPr>
      <w:rFonts w:asciiTheme="minorHAnsi" w:eastAsiaTheme="minorEastAsia" w:hAnsiTheme="minorHAnsi" w:cstheme="minorBidi"/>
      <w:sz w:val="22"/>
      <w:szCs w:val="22"/>
    </w:rPr>
  </w:style>
  <w:style w:type="paragraph" w:customStyle="1" w:styleId="DD15536CD7DD403EB5ED54B5DC60ABEC">
    <w:name w:val="DD15536CD7DD403EB5ED54B5DC60ABEC"/>
    <w:rsid w:val="00A6354F"/>
    <w:pPr>
      <w:spacing w:after="160" w:line="259" w:lineRule="auto"/>
    </w:pPr>
    <w:rPr>
      <w:rFonts w:asciiTheme="minorHAnsi" w:eastAsiaTheme="minorEastAsia" w:hAnsiTheme="minorHAnsi" w:cstheme="minorBidi"/>
      <w:sz w:val="22"/>
      <w:szCs w:val="22"/>
    </w:rPr>
  </w:style>
  <w:style w:type="paragraph" w:customStyle="1" w:styleId="5B21EA096A3B4A5C89EBE0DA1A66BC42">
    <w:name w:val="5B21EA096A3B4A5C89EBE0DA1A66BC42"/>
    <w:rsid w:val="00A6354F"/>
    <w:pPr>
      <w:spacing w:after="160" w:line="259" w:lineRule="auto"/>
    </w:pPr>
    <w:rPr>
      <w:rFonts w:asciiTheme="minorHAnsi" w:eastAsiaTheme="minorEastAsia" w:hAnsiTheme="minorHAnsi" w:cstheme="minorBidi"/>
      <w:sz w:val="22"/>
      <w:szCs w:val="22"/>
    </w:rPr>
  </w:style>
  <w:style w:type="paragraph" w:customStyle="1" w:styleId="73598D666CB7477E8F1B63C4517063B6">
    <w:name w:val="73598D666CB7477E8F1B63C4517063B6"/>
    <w:rsid w:val="00A6354F"/>
    <w:pPr>
      <w:spacing w:after="160" w:line="259" w:lineRule="auto"/>
    </w:pPr>
    <w:rPr>
      <w:rFonts w:asciiTheme="minorHAnsi" w:eastAsiaTheme="minorEastAsia" w:hAnsiTheme="minorHAnsi" w:cstheme="minorBidi"/>
      <w:sz w:val="22"/>
      <w:szCs w:val="22"/>
    </w:rPr>
  </w:style>
  <w:style w:type="paragraph" w:customStyle="1" w:styleId="6C98C691A08D4381BC6F6E160CB8E0AC">
    <w:name w:val="6C98C691A08D4381BC6F6E160CB8E0AC"/>
    <w:rsid w:val="00A6354F"/>
    <w:pPr>
      <w:spacing w:after="160" w:line="259" w:lineRule="auto"/>
    </w:pPr>
    <w:rPr>
      <w:rFonts w:asciiTheme="minorHAnsi" w:eastAsiaTheme="minorEastAsia" w:hAnsiTheme="minorHAnsi" w:cstheme="minorBidi"/>
      <w:sz w:val="22"/>
      <w:szCs w:val="22"/>
    </w:rPr>
  </w:style>
  <w:style w:type="paragraph" w:customStyle="1" w:styleId="07B1397DEDC042648DB1A2237E43C3F9">
    <w:name w:val="07B1397DEDC042648DB1A2237E43C3F9"/>
    <w:rsid w:val="00A6354F"/>
    <w:pPr>
      <w:spacing w:after="160" w:line="259" w:lineRule="auto"/>
    </w:pPr>
    <w:rPr>
      <w:rFonts w:asciiTheme="minorHAnsi" w:eastAsiaTheme="minorEastAsia" w:hAnsiTheme="minorHAnsi" w:cstheme="minorBidi"/>
      <w:sz w:val="22"/>
      <w:szCs w:val="22"/>
    </w:rPr>
  </w:style>
  <w:style w:type="paragraph" w:customStyle="1" w:styleId="78A5CC6263314C9DAB78E9A45A18C945">
    <w:name w:val="78A5CC6263314C9DAB78E9A45A18C945"/>
    <w:rsid w:val="00A6354F"/>
    <w:pPr>
      <w:spacing w:after="160" w:line="259" w:lineRule="auto"/>
    </w:pPr>
    <w:rPr>
      <w:rFonts w:asciiTheme="minorHAnsi" w:eastAsiaTheme="minorEastAsia" w:hAnsiTheme="minorHAnsi" w:cstheme="minorBidi"/>
      <w:sz w:val="22"/>
      <w:szCs w:val="22"/>
    </w:rPr>
  </w:style>
  <w:style w:type="paragraph" w:customStyle="1" w:styleId="678AD5A516F24F02B881DC31F4479CDB">
    <w:name w:val="678AD5A516F24F02B881DC31F4479CDB"/>
    <w:rsid w:val="00A6354F"/>
    <w:pPr>
      <w:spacing w:after="160" w:line="259" w:lineRule="auto"/>
    </w:pPr>
    <w:rPr>
      <w:rFonts w:asciiTheme="minorHAnsi" w:eastAsiaTheme="minorEastAsia" w:hAnsiTheme="minorHAnsi" w:cstheme="minorBidi"/>
      <w:sz w:val="22"/>
      <w:szCs w:val="22"/>
    </w:rPr>
  </w:style>
  <w:style w:type="paragraph" w:customStyle="1" w:styleId="0C0096E634E04E0C8F67FAF22AA9BD2A">
    <w:name w:val="0C0096E634E04E0C8F67FAF22AA9BD2A"/>
    <w:rsid w:val="00A6354F"/>
    <w:pPr>
      <w:spacing w:after="160" w:line="259" w:lineRule="auto"/>
    </w:pPr>
    <w:rPr>
      <w:rFonts w:asciiTheme="minorHAnsi" w:eastAsiaTheme="minorEastAsia" w:hAnsiTheme="minorHAnsi" w:cstheme="minorBidi"/>
      <w:sz w:val="22"/>
      <w:szCs w:val="22"/>
    </w:rPr>
  </w:style>
  <w:style w:type="paragraph" w:customStyle="1" w:styleId="3584F954E0C2436C8D87A74577AAAFF1">
    <w:name w:val="3584F954E0C2436C8D87A74577AAAFF1"/>
    <w:rsid w:val="00A6354F"/>
    <w:pPr>
      <w:spacing w:after="160" w:line="259" w:lineRule="auto"/>
    </w:pPr>
    <w:rPr>
      <w:rFonts w:asciiTheme="minorHAnsi" w:eastAsiaTheme="minorEastAsia" w:hAnsiTheme="minorHAnsi" w:cstheme="minorBidi"/>
      <w:sz w:val="22"/>
      <w:szCs w:val="22"/>
    </w:rPr>
  </w:style>
  <w:style w:type="paragraph" w:customStyle="1" w:styleId="AB1F621F6C9E48D48EC632F5C54B6308">
    <w:name w:val="AB1F621F6C9E48D48EC632F5C54B6308"/>
    <w:rsid w:val="00A6354F"/>
    <w:pPr>
      <w:spacing w:after="160" w:line="259" w:lineRule="auto"/>
    </w:pPr>
    <w:rPr>
      <w:rFonts w:asciiTheme="minorHAnsi" w:eastAsiaTheme="minorEastAsia" w:hAnsiTheme="minorHAnsi" w:cstheme="minorBidi"/>
      <w:sz w:val="22"/>
      <w:szCs w:val="22"/>
    </w:rPr>
  </w:style>
  <w:style w:type="paragraph" w:customStyle="1" w:styleId="5EE731353E3C45D99D48B87E7BFA9A39">
    <w:name w:val="5EE731353E3C45D99D48B87E7BFA9A39"/>
    <w:rsid w:val="00A6354F"/>
    <w:pPr>
      <w:spacing w:after="160" w:line="259" w:lineRule="auto"/>
    </w:pPr>
    <w:rPr>
      <w:rFonts w:asciiTheme="minorHAnsi" w:eastAsiaTheme="minorEastAsia" w:hAnsiTheme="minorHAnsi" w:cstheme="minorBidi"/>
      <w:sz w:val="22"/>
      <w:szCs w:val="22"/>
    </w:rPr>
  </w:style>
  <w:style w:type="paragraph" w:customStyle="1" w:styleId="BB00B719F77547A9AB6F9DC999C769B9">
    <w:name w:val="BB00B719F77547A9AB6F9DC999C769B9"/>
    <w:rsid w:val="00A6354F"/>
    <w:pPr>
      <w:spacing w:after="160" w:line="259" w:lineRule="auto"/>
    </w:pPr>
    <w:rPr>
      <w:rFonts w:asciiTheme="minorHAnsi" w:eastAsiaTheme="minorEastAsia" w:hAnsiTheme="minorHAnsi" w:cstheme="minorBidi"/>
      <w:sz w:val="22"/>
      <w:szCs w:val="22"/>
    </w:rPr>
  </w:style>
  <w:style w:type="paragraph" w:customStyle="1" w:styleId="2E59AC743DFC49D0B72C5A5DA419D0F9">
    <w:name w:val="2E59AC743DFC49D0B72C5A5DA419D0F9"/>
    <w:rsid w:val="00A6354F"/>
    <w:pPr>
      <w:spacing w:after="160" w:line="259" w:lineRule="auto"/>
    </w:pPr>
    <w:rPr>
      <w:rFonts w:asciiTheme="minorHAnsi" w:eastAsiaTheme="minorEastAsia" w:hAnsiTheme="minorHAnsi" w:cstheme="minorBidi"/>
      <w:sz w:val="22"/>
      <w:szCs w:val="22"/>
    </w:rPr>
  </w:style>
  <w:style w:type="paragraph" w:customStyle="1" w:styleId="680D8D9E8B88402FA487AA12A5358F8B">
    <w:name w:val="680D8D9E8B88402FA487AA12A5358F8B"/>
    <w:rsid w:val="00A6354F"/>
    <w:pPr>
      <w:spacing w:after="160" w:line="259" w:lineRule="auto"/>
    </w:pPr>
    <w:rPr>
      <w:rFonts w:asciiTheme="minorHAnsi" w:eastAsiaTheme="minorEastAsia" w:hAnsiTheme="minorHAnsi" w:cstheme="minorBidi"/>
      <w:sz w:val="22"/>
      <w:szCs w:val="22"/>
    </w:rPr>
  </w:style>
  <w:style w:type="paragraph" w:customStyle="1" w:styleId="FA1EB2DEFAF2495FA573A688EA573952">
    <w:name w:val="FA1EB2DEFAF2495FA573A688EA573952"/>
    <w:rsid w:val="00A6354F"/>
    <w:pPr>
      <w:spacing w:after="160" w:line="259" w:lineRule="auto"/>
    </w:pPr>
    <w:rPr>
      <w:rFonts w:asciiTheme="minorHAnsi" w:eastAsiaTheme="minorEastAsia" w:hAnsiTheme="minorHAnsi" w:cstheme="minorBidi"/>
      <w:sz w:val="22"/>
      <w:szCs w:val="22"/>
    </w:rPr>
  </w:style>
  <w:style w:type="paragraph" w:customStyle="1" w:styleId="1BB6E61261E6429AB984D04C0332111E">
    <w:name w:val="1BB6E61261E6429AB984D04C0332111E"/>
    <w:rsid w:val="00A6354F"/>
    <w:pPr>
      <w:spacing w:after="160" w:line="259" w:lineRule="auto"/>
    </w:pPr>
    <w:rPr>
      <w:rFonts w:asciiTheme="minorHAnsi" w:eastAsiaTheme="minorEastAsia" w:hAnsiTheme="minorHAnsi" w:cstheme="minorBidi"/>
      <w:sz w:val="22"/>
      <w:szCs w:val="22"/>
    </w:rPr>
  </w:style>
  <w:style w:type="paragraph" w:customStyle="1" w:styleId="20FABE819AAC4F87B336B66796B022ED">
    <w:name w:val="20FABE819AAC4F87B336B66796B022ED"/>
    <w:rsid w:val="00A6354F"/>
    <w:pPr>
      <w:spacing w:after="160" w:line="259" w:lineRule="auto"/>
    </w:pPr>
    <w:rPr>
      <w:rFonts w:asciiTheme="minorHAnsi" w:eastAsiaTheme="minorEastAsia" w:hAnsiTheme="minorHAnsi" w:cstheme="minorBidi"/>
      <w:sz w:val="22"/>
      <w:szCs w:val="22"/>
    </w:rPr>
  </w:style>
  <w:style w:type="paragraph" w:customStyle="1" w:styleId="2F8768F5AF4C4D1189EDD1EA8E6FEBEA">
    <w:name w:val="2F8768F5AF4C4D1189EDD1EA8E6FEBEA"/>
    <w:rsid w:val="00A6354F"/>
    <w:pPr>
      <w:spacing w:after="160" w:line="259" w:lineRule="auto"/>
    </w:pPr>
    <w:rPr>
      <w:rFonts w:asciiTheme="minorHAnsi" w:eastAsiaTheme="minorEastAsia" w:hAnsiTheme="minorHAnsi" w:cstheme="minorBidi"/>
      <w:sz w:val="22"/>
      <w:szCs w:val="22"/>
    </w:rPr>
  </w:style>
  <w:style w:type="paragraph" w:customStyle="1" w:styleId="89F57A3924334CE4B6E5DF9EF3803BF4">
    <w:name w:val="89F57A3924334CE4B6E5DF9EF3803BF4"/>
    <w:rsid w:val="00A6354F"/>
    <w:pPr>
      <w:spacing w:after="160" w:line="259" w:lineRule="auto"/>
    </w:pPr>
    <w:rPr>
      <w:rFonts w:asciiTheme="minorHAnsi" w:eastAsiaTheme="minorEastAsia" w:hAnsiTheme="minorHAnsi" w:cstheme="minorBidi"/>
      <w:sz w:val="22"/>
      <w:szCs w:val="22"/>
    </w:rPr>
  </w:style>
  <w:style w:type="paragraph" w:customStyle="1" w:styleId="1713413A375C424CAE5C66A0CD1D0864">
    <w:name w:val="1713413A375C424CAE5C66A0CD1D0864"/>
    <w:rsid w:val="00A6354F"/>
    <w:pPr>
      <w:spacing w:after="160" w:line="259" w:lineRule="auto"/>
    </w:pPr>
    <w:rPr>
      <w:rFonts w:asciiTheme="minorHAnsi" w:eastAsiaTheme="minorEastAsia" w:hAnsiTheme="minorHAnsi" w:cstheme="minorBidi"/>
      <w:sz w:val="22"/>
      <w:szCs w:val="22"/>
    </w:rPr>
  </w:style>
  <w:style w:type="paragraph" w:customStyle="1" w:styleId="B1D0F458198E49B2A81426DC4EA91471">
    <w:name w:val="B1D0F458198E49B2A81426DC4EA91471"/>
    <w:rsid w:val="00A6354F"/>
    <w:pPr>
      <w:spacing w:after="160" w:line="259" w:lineRule="auto"/>
    </w:pPr>
    <w:rPr>
      <w:rFonts w:asciiTheme="minorHAnsi" w:eastAsiaTheme="minorEastAsia" w:hAnsiTheme="minorHAnsi" w:cstheme="minorBidi"/>
      <w:sz w:val="22"/>
      <w:szCs w:val="22"/>
    </w:rPr>
  </w:style>
  <w:style w:type="paragraph" w:customStyle="1" w:styleId="4C58BD3AAA2F44A5945F7AB0A7ECD401">
    <w:name w:val="4C58BD3AAA2F44A5945F7AB0A7ECD401"/>
    <w:rsid w:val="00A6354F"/>
    <w:pPr>
      <w:spacing w:after="160" w:line="259" w:lineRule="auto"/>
    </w:pPr>
    <w:rPr>
      <w:rFonts w:asciiTheme="minorHAnsi" w:eastAsiaTheme="minorEastAsia" w:hAnsiTheme="minorHAnsi" w:cstheme="minorBidi"/>
      <w:sz w:val="22"/>
      <w:szCs w:val="22"/>
    </w:rPr>
  </w:style>
  <w:style w:type="paragraph" w:customStyle="1" w:styleId="9F58C84F7AF14DC192C6C31FDA9C5851">
    <w:name w:val="9F58C84F7AF14DC192C6C31FDA9C5851"/>
    <w:rsid w:val="00A6354F"/>
    <w:pPr>
      <w:spacing w:after="160" w:line="259" w:lineRule="auto"/>
    </w:pPr>
    <w:rPr>
      <w:rFonts w:asciiTheme="minorHAnsi" w:eastAsiaTheme="minorEastAsia" w:hAnsiTheme="minorHAnsi" w:cstheme="minorBidi"/>
      <w:sz w:val="22"/>
      <w:szCs w:val="22"/>
    </w:rPr>
  </w:style>
  <w:style w:type="paragraph" w:customStyle="1" w:styleId="3EEAB5F7C4494FD3AEAADD3ABE14FCEC">
    <w:name w:val="3EEAB5F7C4494FD3AEAADD3ABE14FCEC"/>
    <w:rsid w:val="00A6354F"/>
    <w:pPr>
      <w:spacing w:after="160" w:line="259" w:lineRule="auto"/>
    </w:pPr>
    <w:rPr>
      <w:rFonts w:asciiTheme="minorHAnsi" w:eastAsiaTheme="minorEastAsia" w:hAnsiTheme="minorHAnsi" w:cstheme="minorBidi"/>
      <w:sz w:val="22"/>
      <w:szCs w:val="22"/>
    </w:rPr>
  </w:style>
  <w:style w:type="paragraph" w:customStyle="1" w:styleId="35EB10E2657F4481885D8EC5AD85B249">
    <w:name w:val="35EB10E2657F4481885D8EC5AD85B249"/>
    <w:rsid w:val="00A6354F"/>
    <w:pPr>
      <w:spacing w:after="160" w:line="259" w:lineRule="auto"/>
    </w:pPr>
    <w:rPr>
      <w:rFonts w:asciiTheme="minorHAnsi" w:eastAsiaTheme="minorEastAsia" w:hAnsiTheme="minorHAnsi" w:cstheme="minorBidi"/>
      <w:sz w:val="22"/>
      <w:szCs w:val="22"/>
    </w:rPr>
  </w:style>
  <w:style w:type="paragraph" w:customStyle="1" w:styleId="110CC9F5AEDA4D50853F97974238BBEE">
    <w:name w:val="110CC9F5AEDA4D50853F97974238BBEE"/>
    <w:rsid w:val="00A6354F"/>
    <w:pPr>
      <w:spacing w:after="160" w:line="259" w:lineRule="auto"/>
    </w:pPr>
    <w:rPr>
      <w:rFonts w:asciiTheme="minorHAnsi" w:eastAsiaTheme="minorEastAsia" w:hAnsiTheme="minorHAnsi" w:cstheme="minorBidi"/>
      <w:sz w:val="22"/>
      <w:szCs w:val="22"/>
    </w:rPr>
  </w:style>
  <w:style w:type="paragraph" w:customStyle="1" w:styleId="99E120BDA5A740B094AB61BE209F4F92">
    <w:name w:val="99E120BDA5A740B094AB61BE209F4F92"/>
    <w:rsid w:val="00A6354F"/>
    <w:pPr>
      <w:spacing w:after="160" w:line="259" w:lineRule="auto"/>
    </w:pPr>
    <w:rPr>
      <w:rFonts w:asciiTheme="minorHAnsi" w:eastAsiaTheme="minorEastAsia" w:hAnsiTheme="minorHAnsi" w:cstheme="minorBidi"/>
      <w:sz w:val="22"/>
      <w:szCs w:val="22"/>
    </w:rPr>
  </w:style>
  <w:style w:type="paragraph" w:customStyle="1" w:styleId="F1A18E3BA2EB43A6929B8A65607110C5">
    <w:name w:val="F1A18E3BA2EB43A6929B8A65607110C5"/>
    <w:rsid w:val="00A6354F"/>
    <w:pPr>
      <w:spacing w:after="160" w:line="259" w:lineRule="auto"/>
    </w:pPr>
    <w:rPr>
      <w:rFonts w:asciiTheme="minorHAnsi" w:eastAsiaTheme="minorEastAsia" w:hAnsiTheme="minorHAnsi" w:cstheme="minorBidi"/>
      <w:sz w:val="22"/>
      <w:szCs w:val="22"/>
    </w:rPr>
  </w:style>
  <w:style w:type="paragraph" w:customStyle="1" w:styleId="C4266B0E7C704119B3009EB69AD35971">
    <w:name w:val="C4266B0E7C704119B3009EB69AD35971"/>
    <w:rsid w:val="00A6354F"/>
    <w:pPr>
      <w:spacing w:after="160" w:line="259" w:lineRule="auto"/>
    </w:pPr>
    <w:rPr>
      <w:rFonts w:asciiTheme="minorHAnsi" w:eastAsiaTheme="minorEastAsia" w:hAnsiTheme="minorHAnsi" w:cstheme="minorBidi"/>
      <w:sz w:val="22"/>
      <w:szCs w:val="22"/>
    </w:rPr>
  </w:style>
  <w:style w:type="paragraph" w:customStyle="1" w:styleId="E8E17D1C3C2B4CF2B1AD43A53DF678F1">
    <w:name w:val="E8E17D1C3C2B4CF2B1AD43A53DF678F1"/>
    <w:rsid w:val="00A6354F"/>
    <w:pPr>
      <w:spacing w:after="160" w:line="259" w:lineRule="auto"/>
    </w:pPr>
    <w:rPr>
      <w:rFonts w:asciiTheme="minorHAnsi" w:eastAsiaTheme="minorEastAsia" w:hAnsiTheme="minorHAnsi" w:cstheme="minorBidi"/>
      <w:sz w:val="22"/>
      <w:szCs w:val="22"/>
    </w:rPr>
  </w:style>
  <w:style w:type="paragraph" w:customStyle="1" w:styleId="5C9E79AC4ECE4042B12EEEA52993BFEB">
    <w:name w:val="5C9E79AC4ECE4042B12EEEA52993BFEB"/>
    <w:rsid w:val="00A6354F"/>
    <w:pPr>
      <w:spacing w:after="160" w:line="259" w:lineRule="auto"/>
    </w:pPr>
    <w:rPr>
      <w:rFonts w:asciiTheme="minorHAnsi" w:eastAsiaTheme="minorEastAsia" w:hAnsiTheme="minorHAnsi" w:cstheme="minorBidi"/>
      <w:sz w:val="22"/>
      <w:szCs w:val="22"/>
    </w:rPr>
  </w:style>
  <w:style w:type="paragraph" w:customStyle="1" w:styleId="D2A74DE737CD4DF9989D5B9BA2AD7993">
    <w:name w:val="D2A74DE737CD4DF9989D5B9BA2AD7993"/>
    <w:rsid w:val="00A6354F"/>
    <w:pPr>
      <w:spacing w:after="160" w:line="259" w:lineRule="auto"/>
    </w:pPr>
    <w:rPr>
      <w:rFonts w:asciiTheme="minorHAnsi" w:eastAsiaTheme="minorEastAsia" w:hAnsiTheme="minorHAnsi" w:cstheme="minorBidi"/>
      <w:sz w:val="22"/>
      <w:szCs w:val="22"/>
    </w:rPr>
  </w:style>
  <w:style w:type="paragraph" w:customStyle="1" w:styleId="A7E533E16438460E9DBB0229484E81AC">
    <w:name w:val="A7E533E16438460E9DBB0229484E81AC"/>
    <w:rsid w:val="00A6354F"/>
    <w:pPr>
      <w:spacing w:after="160" w:line="259" w:lineRule="auto"/>
    </w:pPr>
    <w:rPr>
      <w:rFonts w:asciiTheme="minorHAnsi" w:eastAsiaTheme="minorEastAsia" w:hAnsiTheme="minorHAnsi" w:cstheme="minorBidi"/>
      <w:sz w:val="22"/>
      <w:szCs w:val="22"/>
    </w:rPr>
  </w:style>
  <w:style w:type="paragraph" w:customStyle="1" w:styleId="131EB18A4CD74724A6D37A2E76B0A71A">
    <w:name w:val="131EB18A4CD74724A6D37A2E76B0A71A"/>
    <w:rsid w:val="00A6354F"/>
    <w:pPr>
      <w:spacing w:after="160" w:line="259" w:lineRule="auto"/>
    </w:pPr>
    <w:rPr>
      <w:rFonts w:asciiTheme="minorHAnsi" w:eastAsiaTheme="minorEastAsia" w:hAnsiTheme="minorHAnsi" w:cstheme="minorBidi"/>
      <w:sz w:val="22"/>
      <w:szCs w:val="22"/>
    </w:rPr>
  </w:style>
  <w:style w:type="paragraph" w:customStyle="1" w:styleId="2ED2D20802544D4E968FCF3FAB566AD1">
    <w:name w:val="2ED2D20802544D4E968FCF3FAB566AD1"/>
    <w:rsid w:val="00A6354F"/>
    <w:pPr>
      <w:spacing w:after="160" w:line="259" w:lineRule="auto"/>
    </w:pPr>
    <w:rPr>
      <w:rFonts w:asciiTheme="minorHAnsi" w:eastAsiaTheme="minorEastAsia" w:hAnsiTheme="minorHAnsi" w:cstheme="minorBidi"/>
      <w:sz w:val="22"/>
      <w:szCs w:val="22"/>
    </w:rPr>
  </w:style>
  <w:style w:type="paragraph" w:customStyle="1" w:styleId="530649B0672C4CAD879DDDFE31D97478">
    <w:name w:val="530649B0672C4CAD879DDDFE31D97478"/>
    <w:rsid w:val="00A6354F"/>
    <w:pPr>
      <w:spacing w:after="160" w:line="259" w:lineRule="auto"/>
    </w:pPr>
    <w:rPr>
      <w:rFonts w:asciiTheme="minorHAnsi" w:eastAsiaTheme="minorEastAsia" w:hAnsiTheme="minorHAnsi" w:cstheme="minorBidi"/>
      <w:sz w:val="22"/>
      <w:szCs w:val="22"/>
    </w:rPr>
  </w:style>
  <w:style w:type="paragraph" w:customStyle="1" w:styleId="683BF74EFFDC47F59C1C38DA72F78A46">
    <w:name w:val="683BF74EFFDC47F59C1C38DA72F78A46"/>
    <w:rsid w:val="00A6354F"/>
    <w:pPr>
      <w:spacing w:after="160" w:line="259" w:lineRule="auto"/>
    </w:pPr>
    <w:rPr>
      <w:rFonts w:asciiTheme="minorHAnsi" w:eastAsiaTheme="minorEastAsia" w:hAnsiTheme="minorHAnsi" w:cstheme="minorBidi"/>
      <w:sz w:val="22"/>
      <w:szCs w:val="22"/>
    </w:rPr>
  </w:style>
  <w:style w:type="paragraph" w:customStyle="1" w:styleId="CF0F4F6513934048AFC2852F88586243">
    <w:name w:val="CF0F4F6513934048AFC2852F88586243"/>
    <w:rsid w:val="00A6354F"/>
    <w:pPr>
      <w:spacing w:after="160" w:line="259" w:lineRule="auto"/>
    </w:pPr>
    <w:rPr>
      <w:rFonts w:asciiTheme="minorHAnsi" w:eastAsiaTheme="minorEastAsia" w:hAnsiTheme="minorHAnsi" w:cstheme="minorBidi"/>
      <w:sz w:val="22"/>
      <w:szCs w:val="22"/>
    </w:rPr>
  </w:style>
  <w:style w:type="paragraph" w:customStyle="1" w:styleId="6FABE3376020440493B6B76BD94B7CC0">
    <w:name w:val="6FABE3376020440493B6B76BD94B7CC0"/>
    <w:rsid w:val="00A6354F"/>
    <w:pPr>
      <w:spacing w:after="160" w:line="259" w:lineRule="auto"/>
    </w:pPr>
    <w:rPr>
      <w:rFonts w:asciiTheme="minorHAnsi" w:eastAsiaTheme="minorEastAsia" w:hAnsiTheme="minorHAnsi" w:cstheme="minorBidi"/>
      <w:sz w:val="22"/>
      <w:szCs w:val="22"/>
    </w:rPr>
  </w:style>
  <w:style w:type="paragraph" w:customStyle="1" w:styleId="094767F5D3324889980B1E54912C20C7">
    <w:name w:val="094767F5D3324889980B1E54912C20C7"/>
    <w:rsid w:val="00A6354F"/>
    <w:pPr>
      <w:spacing w:after="160" w:line="259" w:lineRule="auto"/>
    </w:pPr>
    <w:rPr>
      <w:rFonts w:asciiTheme="minorHAnsi" w:eastAsiaTheme="minorEastAsia" w:hAnsiTheme="minorHAnsi" w:cstheme="minorBidi"/>
      <w:sz w:val="22"/>
      <w:szCs w:val="22"/>
    </w:rPr>
  </w:style>
  <w:style w:type="paragraph" w:customStyle="1" w:styleId="718F768F1E0B4A98AB3648CDD93E6378">
    <w:name w:val="718F768F1E0B4A98AB3648CDD93E6378"/>
    <w:rsid w:val="00A6354F"/>
    <w:pPr>
      <w:spacing w:after="160" w:line="259" w:lineRule="auto"/>
    </w:pPr>
    <w:rPr>
      <w:rFonts w:asciiTheme="minorHAnsi" w:eastAsiaTheme="minorEastAsia" w:hAnsiTheme="minorHAnsi" w:cstheme="minorBidi"/>
      <w:sz w:val="22"/>
      <w:szCs w:val="22"/>
    </w:rPr>
  </w:style>
  <w:style w:type="paragraph" w:customStyle="1" w:styleId="59A284584BC34A6E8E7CB9074A3E145F">
    <w:name w:val="59A284584BC34A6E8E7CB9074A3E145F"/>
    <w:rsid w:val="00A6354F"/>
    <w:pPr>
      <w:spacing w:after="160" w:line="259" w:lineRule="auto"/>
    </w:pPr>
    <w:rPr>
      <w:rFonts w:asciiTheme="minorHAnsi" w:eastAsiaTheme="minorEastAsia" w:hAnsiTheme="minorHAnsi" w:cstheme="minorBidi"/>
      <w:sz w:val="22"/>
      <w:szCs w:val="22"/>
    </w:rPr>
  </w:style>
  <w:style w:type="paragraph" w:customStyle="1" w:styleId="0E1118B2EF59409DA75DF7931154A296">
    <w:name w:val="0E1118B2EF59409DA75DF7931154A296"/>
    <w:rsid w:val="00A6354F"/>
    <w:pPr>
      <w:spacing w:after="160" w:line="259" w:lineRule="auto"/>
    </w:pPr>
    <w:rPr>
      <w:rFonts w:asciiTheme="minorHAnsi" w:eastAsiaTheme="minorEastAsia" w:hAnsiTheme="minorHAnsi" w:cstheme="minorBidi"/>
      <w:sz w:val="22"/>
      <w:szCs w:val="22"/>
    </w:rPr>
  </w:style>
  <w:style w:type="paragraph" w:customStyle="1" w:styleId="D58DBC5F0EAF4BB2A64E283494057BCB">
    <w:name w:val="D58DBC5F0EAF4BB2A64E283494057BCB"/>
    <w:rsid w:val="00A6354F"/>
    <w:pPr>
      <w:spacing w:after="160" w:line="259" w:lineRule="auto"/>
    </w:pPr>
    <w:rPr>
      <w:rFonts w:asciiTheme="minorHAnsi" w:eastAsiaTheme="minorEastAsia" w:hAnsiTheme="minorHAnsi" w:cstheme="minorBidi"/>
      <w:sz w:val="22"/>
      <w:szCs w:val="22"/>
    </w:rPr>
  </w:style>
  <w:style w:type="paragraph" w:customStyle="1" w:styleId="B20AEFBB00334A0B88998E82702BFA9B">
    <w:name w:val="B20AEFBB00334A0B88998E82702BFA9B"/>
    <w:rsid w:val="00A6354F"/>
    <w:pPr>
      <w:spacing w:after="160" w:line="259" w:lineRule="auto"/>
    </w:pPr>
    <w:rPr>
      <w:rFonts w:asciiTheme="minorHAnsi" w:eastAsiaTheme="minorEastAsia" w:hAnsiTheme="minorHAnsi" w:cstheme="minorBidi"/>
      <w:sz w:val="22"/>
      <w:szCs w:val="22"/>
    </w:rPr>
  </w:style>
  <w:style w:type="paragraph" w:customStyle="1" w:styleId="2DBE3106E50C47B08C6F3DA1F1421747">
    <w:name w:val="2DBE3106E50C47B08C6F3DA1F1421747"/>
    <w:rsid w:val="00A6354F"/>
    <w:pPr>
      <w:spacing w:after="160" w:line="259" w:lineRule="auto"/>
    </w:pPr>
    <w:rPr>
      <w:rFonts w:asciiTheme="minorHAnsi" w:eastAsiaTheme="minorEastAsia" w:hAnsiTheme="minorHAnsi" w:cstheme="minorBidi"/>
      <w:sz w:val="22"/>
      <w:szCs w:val="22"/>
    </w:rPr>
  </w:style>
  <w:style w:type="paragraph" w:customStyle="1" w:styleId="D45351D8F7114BACA52796A3E4716463">
    <w:name w:val="D45351D8F7114BACA52796A3E4716463"/>
    <w:rsid w:val="00A6354F"/>
    <w:pPr>
      <w:spacing w:after="160" w:line="259" w:lineRule="auto"/>
    </w:pPr>
    <w:rPr>
      <w:rFonts w:asciiTheme="minorHAnsi" w:eastAsiaTheme="minorEastAsia" w:hAnsiTheme="minorHAnsi" w:cstheme="minorBidi"/>
      <w:sz w:val="22"/>
      <w:szCs w:val="22"/>
    </w:rPr>
  </w:style>
  <w:style w:type="paragraph" w:customStyle="1" w:styleId="7E43C7A0AB8A4250BEC983B8B4F5E50B">
    <w:name w:val="7E43C7A0AB8A4250BEC983B8B4F5E50B"/>
    <w:rsid w:val="00A6354F"/>
    <w:pPr>
      <w:spacing w:after="160" w:line="259" w:lineRule="auto"/>
    </w:pPr>
    <w:rPr>
      <w:rFonts w:asciiTheme="minorHAnsi" w:eastAsiaTheme="minorEastAsia" w:hAnsiTheme="minorHAnsi" w:cstheme="minorBidi"/>
      <w:sz w:val="22"/>
      <w:szCs w:val="22"/>
    </w:rPr>
  </w:style>
  <w:style w:type="paragraph" w:customStyle="1" w:styleId="A7DED219854B4F28A4C2D6180DCFCCCF">
    <w:name w:val="A7DED219854B4F28A4C2D6180DCFCCCF"/>
    <w:rsid w:val="00A6354F"/>
    <w:pPr>
      <w:spacing w:after="160" w:line="259" w:lineRule="auto"/>
    </w:pPr>
    <w:rPr>
      <w:rFonts w:asciiTheme="minorHAnsi" w:eastAsiaTheme="minorEastAsia" w:hAnsiTheme="minorHAnsi" w:cstheme="minorBidi"/>
      <w:sz w:val="22"/>
      <w:szCs w:val="22"/>
    </w:rPr>
  </w:style>
  <w:style w:type="paragraph" w:customStyle="1" w:styleId="88DA456EA7A24863B1AEE5B026597F5C">
    <w:name w:val="88DA456EA7A24863B1AEE5B026597F5C"/>
    <w:rsid w:val="00A6354F"/>
    <w:pPr>
      <w:spacing w:after="160" w:line="259" w:lineRule="auto"/>
    </w:pPr>
    <w:rPr>
      <w:rFonts w:asciiTheme="minorHAnsi" w:eastAsiaTheme="minorEastAsia" w:hAnsiTheme="minorHAnsi" w:cstheme="minorBidi"/>
      <w:sz w:val="22"/>
      <w:szCs w:val="22"/>
    </w:rPr>
  </w:style>
  <w:style w:type="paragraph" w:customStyle="1" w:styleId="A032739B04CD4E2A943A42C15A53475B">
    <w:name w:val="A032739B04CD4E2A943A42C15A53475B"/>
    <w:rsid w:val="00A6354F"/>
    <w:pPr>
      <w:spacing w:after="160" w:line="259" w:lineRule="auto"/>
    </w:pPr>
    <w:rPr>
      <w:rFonts w:asciiTheme="minorHAnsi" w:eastAsiaTheme="minorEastAsia" w:hAnsiTheme="minorHAnsi" w:cstheme="minorBidi"/>
      <w:sz w:val="22"/>
      <w:szCs w:val="22"/>
    </w:rPr>
  </w:style>
  <w:style w:type="paragraph" w:customStyle="1" w:styleId="EADFF26DF0EC479CB436C168B369DAB4">
    <w:name w:val="EADFF26DF0EC479CB436C168B369DAB4"/>
    <w:rsid w:val="00A6354F"/>
    <w:pPr>
      <w:spacing w:after="160" w:line="259" w:lineRule="auto"/>
    </w:pPr>
    <w:rPr>
      <w:rFonts w:asciiTheme="minorHAnsi" w:eastAsiaTheme="minorEastAsia" w:hAnsiTheme="minorHAnsi" w:cstheme="minorBidi"/>
      <w:sz w:val="22"/>
      <w:szCs w:val="22"/>
    </w:rPr>
  </w:style>
  <w:style w:type="paragraph" w:customStyle="1" w:styleId="10566AC7A73949B38AF0AC26BA9C7DBA">
    <w:name w:val="10566AC7A73949B38AF0AC26BA9C7DBA"/>
    <w:rsid w:val="00A6354F"/>
    <w:pPr>
      <w:spacing w:after="160" w:line="259" w:lineRule="auto"/>
    </w:pPr>
    <w:rPr>
      <w:rFonts w:asciiTheme="minorHAnsi" w:eastAsiaTheme="minorEastAsia" w:hAnsiTheme="minorHAnsi" w:cstheme="minorBidi"/>
      <w:sz w:val="22"/>
      <w:szCs w:val="22"/>
    </w:rPr>
  </w:style>
  <w:style w:type="paragraph" w:customStyle="1" w:styleId="C8236C11B3C643A5AD98FC26420BECBC">
    <w:name w:val="C8236C11B3C643A5AD98FC26420BECBC"/>
    <w:rsid w:val="00A6354F"/>
    <w:pPr>
      <w:spacing w:after="160" w:line="259" w:lineRule="auto"/>
    </w:pPr>
    <w:rPr>
      <w:rFonts w:asciiTheme="minorHAnsi" w:eastAsiaTheme="minorEastAsia" w:hAnsiTheme="minorHAnsi" w:cstheme="minorBidi"/>
      <w:sz w:val="22"/>
      <w:szCs w:val="22"/>
    </w:rPr>
  </w:style>
  <w:style w:type="paragraph" w:customStyle="1" w:styleId="4FAFE7BD3CB94D88B2742A93EDD0DFF5">
    <w:name w:val="4FAFE7BD3CB94D88B2742A93EDD0DFF5"/>
    <w:rsid w:val="00A6354F"/>
    <w:pPr>
      <w:spacing w:after="160" w:line="259" w:lineRule="auto"/>
    </w:pPr>
    <w:rPr>
      <w:rFonts w:asciiTheme="minorHAnsi" w:eastAsiaTheme="minorEastAsia" w:hAnsiTheme="minorHAnsi" w:cstheme="minorBidi"/>
      <w:sz w:val="22"/>
      <w:szCs w:val="22"/>
    </w:rPr>
  </w:style>
  <w:style w:type="paragraph" w:customStyle="1" w:styleId="870CE7034C08467786632782FFC97664">
    <w:name w:val="870CE7034C08467786632782FFC97664"/>
    <w:rsid w:val="00A6354F"/>
    <w:pPr>
      <w:spacing w:after="160" w:line="259" w:lineRule="auto"/>
    </w:pPr>
    <w:rPr>
      <w:rFonts w:asciiTheme="minorHAnsi" w:eastAsiaTheme="minorEastAsia" w:hAnsiTheme="minorHAnsi" w:cstheme="minorBidi"/>
      <w:sz w:val="22"/>
      <w:szCs w:val="22"/>
    </w:rPr>
  </w:style>
  <w:style w:type="paragraph" w:customStyle="1" w:styleId="799B2386D1664DDE904DD39AD74BCCEF">
    <w:name w:val="799B2386D1664DDE904DD39AD74BCCEF"/>
    <w:rsid w:val="00A6354F"/>
    <w:pPr>
      <w:spacing w:after="160" w:line="259" w:lineRule="auto"/>
    </w:pPr>
    <w:rPr>
      <w:rFonts w:asciiTheme="minorHAnsi" w:eastAsiaTheme="minorEastAsia" w:hAnsiTheme="minorHAnsi" w:cstheme="minorBidi"/>
      <w:sz w:val="22"/>
      <w:szCs w:val="22"/>
    </w:rPr>
  </w:style>
  <w:style w:type="paragraph" w:customStyle="1" w:styleId="4215B0340C804A7C8441B53864650FF7">
    <w:name w:val="4215B0340C804A7C8441B53864650FF7"/>
    <w:rsid w:val="00A6354F"/>
    <w:pPr>
      <w:spacing w:after="160" w:line="259" w:lineRule="auto"/>
    </w:pPr>
    <w:rPr>
      <w:rFonts w:asciiTheme="minorHAnsi" w:eastAsiaTheme="minorEastAsia" w:hAnsiTheme="minorHAnsi" w:cstheme="minorBidi"/>
      <w:sz w:val="22"/>
      <w:szCs w:val="22"/>
    </w:rPr>
  </w:style>
  <w:style w:type="paragraph" w:customStyle="1" w:styleId="06C7B0E6D6414315ADF255E35139B977">
    <w:name w:val="06C7B0E6D6414315ADF255E35139B977"/>
    <w:rsid w:val="00A6354F"/>
    <w:pPr>
      <w:spacing w:after="160" w:line="259" w:lineRule="auto"/>
    </w:pPr>
    <w:rPr>
      <w:rFonts w:asciiTheme="minorHAnsi" w:eastAsiaTheme="minorEastAsia" w:hAnsiTheme="minorHAnsi" w:cstheme="minorBidi"/>
      <w:sz w:val="22"/>
      <w:szCs w:val="22"/>
    </w:rPr>
  </w:style>
  <w:style w:type="paragraph" w:customStyle="1" w:styleId="4083C84122A54A80B19B8E98C4A0F2EB">
    <w:name w:val="4083C84122A54A80B19B8E98C4A0F2EB"/>
    <w:rsid w:val="00A6354F"/>
    <w:pPr>
      <w:spacing w:after="160" w:line="259" w:lineRule="auto"/>
    </w:pPr>
    <w:rPr>
      <w:rFonts w:asciiTheme="minorHAnsi" w:eastAsiaTheme="minorEastAsia" w:hAnsiTheme="minorHAnsi" w:cstheme="minorBidi"/>
      <w:sz w:val="22"/>
      <w:szCs w:val="22"/>
    </w:rPr>
  </w:style>
  <w:style w:type="paragraph" w:customStyle="1" w:styleId="0FD55E3E72F744F39FA68294547DF6EC">
    <w:name w:val="0FD55E3E72F744F39FA68294547DF6EC"/>
    <w:rsid w:val="00A6354F"/>
    <w:pPr>
      <w:spacing w:after="160" w:line="259" w:lineRule="auto"/>
    </w:pPr>
    <w:rPr>
      <w:rFonts w:asciiTheme="minorHAnsi" w:eastAsiaTheme="minorEastAsia" w:hAnsiTheme="minorHAnsi" w:cstheme="minorBidi"/>
      <w:sz w:val="22"/>
      <w:szCs w:val="22"/>
    </w:rPr>
  </w:style>
  <w:style w:type="paragraph" w:customStyle="1" w:styleId="F90AA032AD42453AB98A466652D51FA4">
    <w:name w:val="F90AA032AD42453AB98A466652D51FA4"/>
    <w:rsid w:val="00A6354F"/>
    <w:pPr>
      <w:spacing w:after="160" w:line="259" w:lineRule="auto"/>
    </w:pPr>
    <w:rPr>
      <w:rFonts w:asciiTheme="minorHAnsi" w:eastAsiaTheme="minorEastAsia" w:hAnsiTheme="minorHAnsi" w:cstheme="minorBidi"/>
      <w:sz w:val="22"/>
      <w:szCs w:val="22"/>
    </w:rPr>
  </w:style>
  <w:style w:type="paragraph" w:customStyle="1" w:styleId="F5F9740716C84DBFA0551EC1746D48D0">
    <w:name w:val="F5F9740716C84DBFA0551EC1746D48D0"/>
    <w:rsid w:val="00A6354F"/>
    <w:pPr>
      <w:spacing w:after="160" w:line="259" w:lineRule="auto"/>
    </w:pPr>
    <w:rPr>
      <w:rFonts w:asciiTheme="minorHAnsi" w:eastAsiaTheme="minorEastAsia" w:hAnsiTheme="minorHAnsi" w:cstheme="minorBidi"/>
      <w:sz w:val="22"/>
      <w:szCs w:val="22"/>
    </w:rPr>
  </w:style>
  <w:style w:type="paragraph" w:customStyle="1" w:styleId="B80AC6BBDDE449139C7D1644920D4949">
    <w:name w:val="B80AC6BBDDE449139C7D1644920D4949"/>
    <w:rsid w:val="00A6354F"/>
    <w:pPr>
      <w:spacing w:after="160" w:line="259" w:lineRule="auto"/>
    </w:pPr>
    <w:rPr>
      <w:rFonts w:asciiTheme="minorHAnsi" w:eastAsiaTheme="minorEastAsia" w:hAnsiTheme="minorHAnsi" w:cstheme="minorBidi"/>
      <w:sz w:val="22"/>
      <w:szCs w:val="22"/>
    </w:rPr>
  </w:style>
  <w:style w:type="paragraph" w:customStyle="1" w:styleId="C5AC9C262ED4403C9BAF3088A4EE4037">
    <w:name w:val="C5AC9C262ED4403C9BAF3088A4EE4037"/>
    <w:rsid w:val="00A6354F"/>
    <w:pPr>
      <w:spacing w:after="160" w:line="259" w:lineRule="auto"/>
    </w:pPr>
    <w:rPr>
      <w:rFonts w:asciiTheme="minorHAnsi" w:eastAsiaTheme="minorEastAsia" w:hAnsiTheme="minorHAnsi" w:cstheme="minorBidi"/>
      <w:sz w:val="22"/>
      <w:szCs w:val="22"/>
    </w:rPr>
  </w:style>
  <w:style w:type="paragraph" w:customStyle="1" w:styleId="6EA5E5EA38FC4571803E0608551BF1CA">
    <w:name w:val="6EA5E5EA38FC4571803E0608551BF1CA"/>
    <w:rsid w:val="00A6354F"/>
    <w:pPr>
      <w:spacing w:after="160" w:line="259" w:lineRule="auto"/>
    </w:pPr>
    <w:rPr>
      <w:rFonts w:asciiTheme="minorHAnsi" w:eastAsiaTheme="minorEastAsia" w:hAnsiTheme="minorHAnsi" w:cstheme="minorBidi"/>
      <w:sz w:val="22"/>
      <w:szCs w:val="22"/>
    </w:rPr>
  </w:style>
  <w:style w:type="paragraph" w:customStyle="1" w:styleId="A38ACEB9C9B14F4092FDE461C7F102C7">
    <w:name w:val="A38ACEB9C9B14F4092FDE461C7F102C7"/>
    <w:rsid w:val="00A6354F"/>
    <w:pPr>
      <w:spacing w:after="160" w:line="259" w:lineRule="auto"/>
    </w:pPr>
    <w:rPr>
      <w:rFonts w:asciiTheme="minorHAnsi" w:eastAsiaTheme="minorEastAsia" w:hAnsiTheme="minorHAnsi" w:cstheme="minorBidi"/>
      <w:sz w:val="22"/>
      <w:szCs w:val="22"/>
    </w:rPr>
  </w:style>
  <w:style w:type="paragraph" w:customStyle="1" w:styleId="05DFD270DB2E4D1E8D36E47106098F2C">
    <w:name w:val="05DFD270DB2E4D1E8D36E47106098F2C"/>
    <w:rsid w:val="00A6354F"/>
    <w:pPr>
      <w:spacing w:after="160" w:line="259" w:lineRule="auto"/>
    </w:pPr>
    <w:rPr>
      <w:rFonts w:asciiTheme="minorHAnsi" w:eastAsiaTheme="minorEastAsia" w:hAnsiTheme="minorHAnsi" w:cstheme="minorBidi"/>
      <w:sz w:val="22"/>
      <w:szCs w:val="22"/>
    </w:rPr>
  </w:style>
  <w:style w:type="paragraph" w:customStyle="1" w:styleId="7FECE51F6FB4406D9EC1EAE5E14391E6">
    <w:name w:val="7FECE51F6FB4406D9EC1EAE5E14391E6"/>
    <w:rsid w:val="00A6354F"/>
    <w:pPr>
      <w:spacing w:after="160" w:line="259" w:lineRule="auto"/>
    </w:pPr>
    <w:rPr>
      <w:rFonts w:asciiTheme="minorHAnsi" w:eastAsiaTheme="minorEastAsia" w:hAnsiTheme="minorHAnsi" w:cstheme="minorBidi"/>
      <w:sz w:val="22"/>
      <w:szCs w:val="22"/>
    </w:rPr>
  </w:style>
  <w:style w:type="paragraph" w:customStyle="1" w:styleId="D28EDC154FC14C06B875952B3E092149">
    <w:name w:val="D28EDC154FC14C06B875952B3E092149"/>
    <w:rsid w:val="00A6354F"/>
    <w:pPr>
      <w:spacing w:after="160" w:line="259" w:lineRule="auto"/>
    </w:pPr>
    <w:rPr>
      <w:rFonts w:asciiTheme="minorHAnsi" w:eastAsiaTheme="minorEastAsia" w:hAnsiTheme="minorHAnsi" w:cstheme="minorBidi"/>
      <w:sz w:val="22"/>
      <w:szCs w:val="22"/>
    </w:rPr>
  </w:style>
  <w:style w:type="paragraph" w:customStyle="1" w:styleId="C55AB9B43AD14FBAA4EAF34E7401DFA4">
    <w:name w:val="C55AB9B43AD14FBAA4EAF34E7401DFA4"/>
    <w:rsid w:val="00A6354F"/>
    <w:pPr>
      <w:spacing w:after="160" w:line="259" w:lineRule="auto"/>
    </w:pPr>
    <w:rPr>
      <w:rFonts w:asciiTheme="minorHAnsi" w:eastAsiaTheme="minorEastAsia" w:hAnsiTheme="minorHAnsi" w:cstheme="minorBidi"/>
      <w:sz w:val="22"/>
      <w:szCs w:val="22"/>
    </w:rPr>
  </w:style>
  <w:style w:type="paragraph" w:customStyle="1" w:styleId="7104F91554BA437DBDFB6DC4E68C2AA8">
    <w:name w:val="7104F91554BA437DBDFB6DC4E68C2AA8"/>
    <w:rsid w:val="00A6354F"/>
    <w:pPr>
      <w:spacing w:after="160" w:line="259" w:lineRule="auto"/>
    </w:pPr>
    <w:rPr>
      <w:rFonts w:asciiTheme="minorHAnsi" w:eastAsiaTheme="minorEastAsia" w:hAnsiTheme="minorHAnsi" w:cstheme="minorBidi"/>
      <w:sz w:val="22"/>
      <w:szCs w:val="22"/>
    </w:rPr>
  </w:style>
  <w:style w:type="paragraph" w:customStyle="1" w:styleId="01E8ACCE3A30447A90E9BEC40841FCAB">
    <w:name w:val="01E8ACCE3A30447A90E9BEC40841FCAB"/>
    <w:rsid w:val="00A6354F"/>
    <w:pPr>
      <w:spacing w:after="160" w:line="259" w:lineRule="auto"/>
    </w:pPr>
    <w:rPr>
      <w:rFonts w:asciiTheme="minorHAnsi" w:eastAsiaTheme="minorEastAsia" w:hAnsiTheme="minorHAnsi" w:cstheme="minorBidi"/>
      <w:sz w:val="22"/>
      <w:szCs w:val="22"/>
    </w:rPr>
  </w:style>
  <w:style w:type="paragraph" w:customStyle="1" w:styleId="D89560D44F2B490FBA6FDF7F04D19F01">
    <w:name w:val="D89560D44F2B490FBA6FDF7F04D19F01"/>
    <w:rsid w:val="00A6354F"/>
    <w:pPr>
      <w:spacing w:after="160" w:line="259" w:lineRule="auto"/>
    </w:pPr>
    <w:rPr>
      <w:rFonts w:asciiTheme="minorHAnsi" w:eastAsiaTheme="minorEastAsia" w:hAnsiTheme="minorHAnsi" w:cstheme="minorBidi"/>
      <w:sz w:val="22"/>
      <w:szCs w:val="22"/>
    </w:rPr>
  </w:style>
  <w:style w:type="paragraph" w:customStyle="1" w:styleId="30CE0BDCD1EA436C81EACF2205C123F6">
    <w:name w:val="30CE0BDCD1EA436C81EACF2205C123F6"/>
    <w:rsid w:val="00A6354F"/>
    <w:pPr>
      <w:spacing w:after="160" w:line="259" w:lineRule="auto"/>
    </w:pPr>
    <w:rPr>
      <w:rFonts w:asciiTheme="minorHAnsi" w:eastAsiaTheme="minorEastAsia" w:hAnsiTheme="minorHAnsi" w:cstheme="minorBidi"/>
      <w:sz w:val="22"/>
      <w:szCs w:val="22"/>
    </w:rPr>
  </w:style>
  <w:style w:type="paragraph" w:customStyle="1" w:styleId="2BFB8EE12D464A5EA278069022FE745D">
    <w:name w:val="2BFB8EE12D464A5EA278069022FE745D"/>
    <w:rsid w:val="00A6354F"/>
    <w:pPr>
      <w:spacing w:after="160" w:line="259" w:lineRule="auto"/>
    </w:pPr>
    <w:rPr>
      <w:rFonts w:asciiTheme="minorHAnsi" w:eastAsiaTheme="minorEastAsia" w:hAnsiTheme="minorHAnsi" w:cstheme="minorBidi"/>
      <w:sz w:val="22"/>
      <w:szCs w:val="22"/>
    </w:rPr>
  </w:style>
  <w:style w:type="paragraph" w:customStyle="1" w:styleId="D2F4AD211FFE41D5AE68F704426A0A35">
    <w:name w:val="D2F4AD211FFE41D5AE68F704426A0A35"/>
    <w:rsid w:val="00A6354F"/>
    <w:pPr>
      <w:spacing w:after="160" w:line="259" w:lineRule="auto"/>
    </w:pPr>
    <w:rPr>
      <w:rFonts w:asciiTheme="minorHAnsi" w:eastAsiaTheme="minorEastAsia" w:hAnsiTheme="minorHAnsi" w:cstheme="minorBidi"/>
      <w:sz w:val="22"/>
      <w:szCs w:val="22"/>
    </w:rPr>
  </w:style>
  <w:style w:type="paragraph" w:customStyle="1" w:styleId="94AFDED0A69146E49924845EB4742153">
    <w:name w:val="94AFDED0A69146E49924845EB4742153"/>
    <w:rsid w:val="00A6354F"/>
    <w:pPr>
      <w:spacing w:after="160" w:line="259" w:lineRule="auto"/>
    </w:pPr>
    <w:rPr>
      <w:rFonts w:asciiTheme="minorHAnsi" w:eastAsiaTheme="minorEastAsia" w:hAnsiTheme="minorHAnsi" w:cstheme="minorBidi"/>
      <w:sz w:val="22"/>
      <w:szCs w:val="22"/>
    </w:rPr>
  </w:style>
  <w:style w:type="paragraph" w:customStyle="1" w:styleId="8AE5A29C7A8C43E3BC19D9AF37C040E2">
    <w:name w:val="8AE5A29C7A8C43E3BC19D9AF37C040E2"/>
    <w:rsid w:val="00A6354F"/>
    <w:pPr>
      <w:spacing w:after="160" w:line="259" w:lineRule="auto"/>
    </w:pPr>
    <w:rPr>
      <w:rFonts w:asciiTheme="minorHAnsi" w:eastAsiaTheme="minorEastAsia" w:hAnsiTheme="minorHAnsi" w:cstheme="minorBidi"/>
      <w:sz w:val="22"/>
      <w:szCs w:val="22"/>
    </w:rPr>
  </w:style>
  <w:style w:type="paragraph" w:customStyle="1" w:styleId="D51718114C6942FF9F1842347099B107">
    <w:name w:val="D51718114C6942FF9F1842347099B107"/>
    <w:rsid w:val="00A6354F"/>
    <w:pPr>
      <w:spacing w:after="160" w:line="259" w:lineRule="auto"/>
    </w:pPr>
    <w:rPr>
      <w:rFonts w:asciiTheme="minorHAnsi" w:eastAsiaTheme="minorEastAsia" w:hAnsiTheme="minorHAnsi" w:cstheme="minorBidi"/>
      <w:sz w:val="22"/>
      <w:szCs w:val="22"/>
    </w:rPr>
  </w:style>
  <w:style w:type="paragraph" w:customStyle="1" w:styleId="08DA0E48BB3B420F8BD3CE9E88EF315E">
    <w:name w:val="08DA0E48BB3B420F8BD3CE9E88EF315E"/>
    <w:rsid w:val="00A6354F"/>
    <w:pPr>
      <w:spacing w:after="160" w:line="259" w:lineRule="auto"/>
    </w:pPr>
    <w:rPr>
      <w:rFonts w:asciiTheme="minorHAnsi" w:eastAsiaTheme="minorEastAsia" w:hAnsiTheme="minorHAnsi" w:cstheme="minorBidi"/>
      <w:sz w:val="22"/>
      <w:szCs w:val="22"/>
    </w:rPr>
  </w:style>
  <w:style w:type="paragraph" w:customStyle="1" w:styleId="991BF31DEF8844A3850A0B01AA55842F">
    <w:name w:val="991BF31DEF8844A3850A0B01AA55842F"/>
    <w:rsid w:val="00A6354F"/>
    <w:pPr>
      <w:spacing w:after="160" w:line="259" w:lineRule="auto"/>
    </w:pPr>
    <w:rPr>
      <w:rFonts w:asciiTheme="minorHAnsi" w:eastAsiaTheme="minorEastAsia" w:hAnsiTheme="minorHAnsi" w:cstheme="minorBidi"/>
      <w:sz w:val="22"/>
      <w:szCs w:val="22"/>
    </w:rPr>
  </w:style>
  <w:style w:type="paragraph" w:customStyle="1" w:styleId="3AD2B934BD0844EBAE4F0877393CF187">
    <w:name w:val="3AD2B934BD0844EBAE4F0877393CF187"/>
    <w:rsid w:val="00A6354F"/>
    <w:pPr>
      <w:spacing w:after="160" w:line="259" w:lineRule="auto"/>
    </w:pPr>
    <w:rPr>
      <w:rFonts w:asciiTheme="minorHAnsi" w:eastAsiaTheme="minorEastAsia" w:hAnsiTheme="minorHAnsi" w:cstheme="minorBidi"/>
      <w:sz w:val="22"/>
      <w:szCs w:val="22"/>
    </w:rPr>
  </w:style>
  <w:style w:type="paragraph" w:customStyle="1" w:styleId="7F432633C6B34B78B71D7A6E2D824149">
    <w:name w:val="7F432633C6B34B78B71D7A6E2D824149"/>
    <w:rsid w:val="00A6354F"/>
    <w:pPr>
      <w:spacing w:after="160" w:line="259" w:lineRule="auto"/>
    </w:pPr>
    <w:rPr>
      <w:rFonts w:asciiTheme="minorHAnsi" w:eastAsiaTheme="minorEastAsia" w:hAnsiTheme="minorHAnsi" w:cstheme="minorBidi"/>
      <w:sz w:val="22"/>
      <w:szCs w:val="22"/>
    </w:rPr>
  </w:style>
  <w:style w:type="paragraph" w:customStyle="1" w:styleId="9AA68539952B4CDDB4C1951BDD0858F2">
    <w:name w:val="9AA68539952B4CDDB4C1951BDD0858F2"/>
    <w:rsid w:val="00A6354F"/>
    <w:pPr>
      <w:spacing w:after="160" w:line="259" w:lineRule="auto"/>
    </w:pPr>
    <w:rPr>
      <w:rFonts w:asciiTheme="minorHAnsi" w:eastAsiaTheme="minorEastAsia" w:hAnsiTheme="minorHAnsi" w:cstheme="minorBidi"/>
      <w:sz w:val="22"/>
      <w:szCs w:val="22"/>
    </w:rPr>
  </w:style>
  <w:style w:type="paragraph" w:customStyle="1" w:styleId="579CA9DCA2004F93AA097E3DD4622126">
    <w:name w:val="579CA9DCA2004F93AA097E3DD4622126"/>
    <w:rsid w:val="00A6354F"/>
    <w:pPr>
      <w:spacing w:after="160" w:line="259" w:lineRule="auto"/>
    </w:pPr>
    <w:rPr>
      <w:rFonts w:asciiTheme="minorHAnsi" w:eastAsiaTheme="minorEastAsia" w:hAnsiTheme="minorHAnsi" w:cstheme="minorBidi"/>
      <w:sz w:val="22"/>
      <w:szCs w:val="22"/>
    </w:rPr>
  </w:style>
  <w:style w:type="paragraph" w:customStyle="1" w:styleId="252F2E745F3C4CE7809A5025070D4967">
    <w:name w:val="252F2E745F3C4CE7809A5025070D4967"/>
    <w:rsid w:val="00A6354F"/>
    <w:pPr>
      <w:spacing w:after="160" w:line="259" w:lineRule="auto"/>
    </w:pPr>
    <w:rPr>
      <w:rFonts w:asciiTheme="minorHAnsi" w:eastAsiaTheme="minorEastAsia" w:hAnsiTheme="minorHAnsi" w:cstheme="minorBidi"/>
      <w:sz w:val="22"/>
      <w:szCs w:val="22"/>
    </w:rPr>
  </w:style>
  <w:style w:type="paragraph" w:customStyle="1" w:styleId="C2E90CB27AA34AD2873F7178D306A415">
    <w:name w:val="C2E90CB27AA34AD2873F7178D306A415"/>
    <w:rsid w:val="00A6354F"/>
    <w:pPr>
      <w:spacing w:after="160" w:line="259" w:lineRule="auto"/>
    </w:pPr>
    <w:rPr>
      <w:rFonts w:asciiTheme="minorHAnsi" w:eastAsiaTheme="minorEastAsia" w:hAnsiTheme="minorHAnsi" w:cstheme="minorBidi"/>
      <w:sz w:val="22"/>
      <w:szCs w:val="22"/>
    </w:rPr>
  </w:style>
  <w:style w:type="paragraph" w:customStyle="1" w:styleId="7C3F6D020EF54E0EBEF5CCBB47739621">
    <w:name w:val="7C3F6D020EF54E0EBEF5CCBB47739621"/>
    <w:rsid w:val="00A6354F"/>
    <w:pPr>
      <w:spacing w:after="160" w:line="259" w:lineRule="auto"/>
    </w:pPr>
    <w:rPr>
      <w:rFonts w:asciiTheme="minorHAnsi" w:eastAsiaTheme="minorEastAsia" w:hAnsiTheme="minorHAnsi" w:cstheme="minorBidi"/>
      <w:sz w:val="22"/>
      <w:szCs w:val="22"/>
    </w:rPr>
  </w:style>
  <w:style w:type="paragraph" w:customStyle="1" w:styleId="CC423EF9C388488FB37509A1F19A49EA">
    <w:name w:val="CC423EF9C388488FB37509A1F19A49EA"/>
    <w:rsid w:val="00A6354F"/>
    <w:pPr>
      <w:spacing w:after="160" w:line="259" w:lineRule="auto"/>
    </w:pPr>
    <w:rPr>
      <w:rFonts w:asciiTheme="minorHAnsi" w:eastAsiaTheme="minorEastAsia" w:hAnsiTheme="minorHAnsi" w:cstheme="minorBidi"/>
      <w:sz w:val="22"/>
      <w:szCs w:val="22"/>
    </w:rPr>
  </w:style>
  <w:style w:type="paragraph" w:customStyle="1" w:styleId="DB9A040A66494B0A85D149AE7EF66BEA">
    <w:name w:val="DB9A040A66494B0A85D149AE7EF66BEA"/>
    <w:rsid w:val="00A6354F"/>
    <w:pPr>
      <w:spacing w:after="160" w:line="259" w:lineRule="auto"/>
    </w:pPr>
    <w:rPr>
      <w:rFonts w:asciiTheme="minorHAnsi" w:eastAsiaTheme="minorEastAsia" w:hAnsiTheme="minorHAnsi" w:cstheme="minorBidi"/>
      <w:sz w:val="22"/>
      <w:szCs w:val="22"/>
    </w:rPr>
  </w:style>
  <w:style w:type="paragraph" w:customStyle="1" w:styleId="5C32FD5C079B474A8D4E41FDBF60F024">
    <w:name w:val="5C32FD5C079B474A8D4E41FDBF60F024"/>
    <w:rsid w:val="00A6354F"/>
    <w:pPr>
      <w:spacing w:after="160" w:line="259" w:lineRule="auto"/>
    </w:pPr>
    <w:rPr>
      <w:rFonts w:asciiTheme="minorHAnsi" w:eastAsiaTheme="minorEastAsia" w:hAnsiTheme="minorHAnsi" w:cstheme="minorBidi"/>
      <w:sz w:val="22"/>
      <w:szCs w:val="22"/>
    </w:rPr>
  </w:style>
  <w:style w:type="paragraph" w:customStyle="1" w:styleId="98A882F9CAF54FC781A2098B4A24716F">
    <w:name w:val="98A882F9CAF54FC781A2098B4A24716F"/>
    <w:rsid w:val="00A6354F"/>
    <w:pPr>
      <w:spacing w:after="160" w:line="259" w:lineRule="auto"/>
    </w:pPr>
    <w:rPr>
      <w:rFonts w:asciiTheme="minorHAnsi" w:eastAsiaTheme="minorEastAsia" w:hAnsiTheme="minorHAnsi" w:cstheme="minorBidi"/>
      <w:sz w:val="22"/>
      <w:szCs w:val="22"/>
    </w:rPr>
  </w:style>
  <w:style w:type="paragraph" w:customStyle="1" w:styleId="37584299B92840399A7A246D83807CEB">
    <w:name w:val="37584299B92840399A7A246D83807CEB"/>
    <w:rsid w:val="00A6354F"/>
    <w:pPr>
      <w:spacing w:after="160" w:line="259" w:lineRule="auto"/>
    </w:pPr>
    <w:rPr>
      <w:rFonts w:asciiTheme="minorHAnsi" w:eastAsiaTheme="minorEastAsia" w:hAnsiTheme="minorHAnsi" w:cstheme="minorBidi"/>
      <w:sz w:val="22"/>
      <w:szCs w:val="22"/>
    </w:rPr>
  </w:style>
  <w:style w:type="paragraph" w:customStyle="1" w:styleId="091CF056EC8646F58D6719BC8D9FCC03">
    <w:name w:val="091CF056EC8646F58D6719BC8D9FCC03"/>
    <w:rsid w:val="00A6354F"/>
    <w:pPr>
      <w:spacing w:after="160" w:line="259" w:lineRule="auto"/>
    </w:pPr>
    <w:rPr>
      <w:rFonts w:asciiTheme="minorHAnsi" w:eastAsiaTheme="minorEastAsia" w:hAnsiTheme="minorHAnsi" w:cstheme="minorBidi"/>
      <w:sz w:val="22"/>
      <w:szCs w:val="22"/>
    </w:rPr>
  </w:style>
  <w:style w:type="paragraph" w:customStyle="1" w:styleId="6C84459BA7694DD79CDC46CBEB1288CF">
    <w:name w:val="6C84459BA7694DD79CDC46CBEB1288CF"/>
    <w:rsid w:val="00A6354F"/>
    <w:pPr>
      <w:spacing w:after="160" w:line="259" w:lineRule="auto"/>
    </w:pPr>
    <w:rPr>
      <w:rFonts w:asciiTheme="minorHAnsi" w:eastAsiaTheme="minorEastAsia" w:hAnsiTheme="minorHAnsi" w:cstheme="minorBidi"/>
      <w:sz w:val="22"/>
      <w:szCs w:val="22"/>
    </w:rPr>
  </w:style>
  <w:style w:type="paragraph" w:customStyle="1" w:styleId="FAD20543AF204E08A32CD9A5E424EA3F">
    <w:name w:val="FAD20543AF204E08A32CD9A5E424EA3F"/>
    <w:rsid w:val="00A6354F"/>
    <w:pPr>
      <w:spacing w:after="160" w:line="259" w:lineRule="auto"/>
    </w:pPr>
    <w:rPr>
      <w:rFonts w:asciiTheme="minorHAnsi" w:eastAsiaTheme="minorEastAsia" w:hAnsiTheme="minorHAnsi" w:cstheme="minorBidi"/>
      <w:sz w:val="22"/>
      <w:szCs w:val="22"/>
    </w:rPr>
  </w:style>
  <w:style w:type="paragraph" w:customStyle="1" w:styleId="ABC1845B7E274385B035575C868950A8">
    <w:name w:val="ABC1845B7E274385B035575C868950A8"/>
    <w:rsid w:val="00A6354F"/>
    <w:pPr>
      <w:spacing w:after="160" w:line="259" w:lineRule="auto"/>
    </w:pPr>
    <w:rPr>
      <w:rFonts w:asciiTheme="minorHAnsi" w:eastAsiaTheme="minorEastAsia" w:hAnsiTheme="minorHAnsi" w:cstheme="minorBidi"/>
      <w:sz w:val="22"/>
      <w:szCs w:val="22"/>
    </w:rPr>
  </w:style>
  <w:style w:type="paragraph" w:customStyle="1" w:styleId="D752B46CB49D41F8B0B878A3DF52F0B4">
    <w:name w:val="D752B46CB49D41F8B0B878A3DF52F0B4"/>
    <w:rsid w:val="00A6354F"/>
    <w:pPr>
      <w:spacing w:after="160" w:line="259" w:lineRule="auto"/>
    </w:pPr>
    <w:rPr>
      <w:rFonts w:asciiTheme="minorHAnsi" w:eastAsiaTheme="minorEastAsia" w:hAnsiTheme="minorHAnsi" w:cstheme="minorBidi"/>
      <w:sz w:val="22"/>
      <w:szCs w:val="22"/>
    </w:rPr>
  </w:style>
  <w:style w:type="paragraph" w:customStyle="1" w:styleId="ECB7D16A9CAB41D9ABC066F39C572985">
    <w:name w:val="ECB7D16A9CAB41D9ABC066F39C572985"/>
    <w:rsid w:val="00A6354F"/>
    <w:pPr>
      <w:spacing w:after="160" w:line="259" w:lineRule="auto"/>
    </w:pPr>
    <w:rPr>
      <w:rFonts w:asciiTheme="minorHAnsi" w:eastAsiaTheme="minorEastAsia" w:hAnsiTheme="minorHAnsi" w:cstheme="minorBidi"/>
      <w:sz w:val="22"/>
      <w:szCs w:val="22"/>
    </w:rPr>
  </w:style>
  <w:style w:type="paragraph" w:customStyle="1" w:styleId="D2E109ECA8AD400DB66FCCA64700E3D5">
    <w:name w:val="D2E109ECA8AD400DB66FCCA64700E3D5"/>
    <w:rsid w:val="00A6354F"/>
    <w:pPr>
      <w:spacing w:after="160" w:line="259" w:lineRule="auto"/>
    </w:pPr>
    <w:rPr>
      <w:rFonts w:asciiTheme="minorHAnsi" w:eastAsiaTheme="minorEastAsia" w:hAnsiTheme="minorHAnsi" w:cstheme="minorBidi"/>
      <w:sz w:val="22"/>
      <w:szCs w:val="22"/>
    </w:rPr>
  </w:style>
  <w:style w:type="paragraph" w:customStyle="1" w:styleId="25B450AC509E4B07B8EA22DA4EB2FAA5">
    <w:name w:val="25B450AC509E4B07B8EA22DA4EB2FAA5"/>
    <w:rsid w:val="00A6354F"/>
    <w:pPr>
      <w:spacing w:after="160" w:line="259" w:lineRule="auto"/>
    </w:pPr>
    <w:rPr>
      <w:rFonts w:asciiTheme="minorHAnsi" w:eastAsiaTheme="minorEastAsia" w:hAnsiTheme="minorHAnsi" w:cstheme="minorBidi"/>
      <w:sz w:val="22"/>
      <w:szCs w:val="22"/>
    </w:rPr>
  </w:style>
  <w:style w:type="paragraph" w:customStyle="1" w:styleId="5A4B76284F9249E19201F3F047410219">
    <w:name w:val="5A4B76284F9249E19201F3F047410219"/>
    <w:rsid w:val="00A6354F"/>
    <w:pPr>
      <w:spacing w:after="160" w:line="259" w:lineRule="auto"/>
    </w:pPr>
    <w:rPr>
      <w:rFonts w:asciiTheme="minorHAnsi" w:eastAsiaTheme="minorEastAsia" w:hAnsiTheme="minorHAnsi" w:cstheme="minorBidi"/>
      <w:sz w:val="22"/>
      <w:szCs w:val="22"/>
    </w:rPr>
  </w:style>
  <w:style w:type="paragraph" w:customStyle="1" w:styleId="905100B68D564EC1B4DD2ED1D6A42945">
    <w:name w:val="905100B68D564EC1B4DD2ED1D6A42945"/>
    <w:rsid w:val="00A6354F"/>
    <w:pPr>
      <w:spacing w:after="160" w:line="259" w:lineRule="auto"/>
    </w:pPr>
    <w:rPr>
      <w:rFonts w:asciiTheme="minorHAnsi" w:eastAsiaTheme="minorEastAsia" w:hAnsiTheme="minorHAnsi" w:cstheme="minorBidi"/>
      <w:sz w:val="22"/>
      <w:szCs w:val="22"/>
    </w:rPr>
  </w:style>
  <w:style w:type="paragraph" w:customStyle="1" w:styleId="86200DA0FB0641EF830A675DE603623E">
    <w:name w:val="86200DA0FB0641EF830A675DE603623E"/>
    <w:rsid w:val="00A6354F"/>
    <w:pPr>
      <w:spacing w:after="160" w:line="259" w:lineRule="auto"/>
    </w:pPr>
    <w:rPr>
      <w:rFonts w:asciiTheme="minorHAnsi" w:eastAsiaTheme="minorEastAsia" w:hAnsiTheme="minorHAnsi" w:cstheme="minorBidi"/>
      <w:sz w:val="22"/>
      <w:szCs w:val="22"/>
    </w:rPr>
  </w:style>
  <w:style w:type="paragraph" w:customStyle="1" w:styleId="6DFB89A2145F4AAD999FED2B18FC6BE2">
    <w:name w:val="6DFB89A2145F4AAD999FED2B18FC6BE2"/>
    <w:rsid w:val="00A6354F"/>
    <w:pPr>
      <w:spacing w:after="160" w:line="259" w:lineRule="auto"/>
    </w:pPr>
    <w:rPr>
      <w:rFonts w:asciiTheme="minorHAnsi" w:eastAsiaTheme="minorEastAsia" w:hAnsiTheme="minorHAnsi" w:cstheme="minorBidi"/>
      <w:sz w:val="22"/>
      <w:szCs w:val="22"/>
    </w:rPr>
  </w:style>
  <w:style w:type="paragraph" w:customStyle="1" w:styleId="60E375787D4B4E78B99FBF8B019DA12A">
    <w:name w:val="60E375787D4B4E78B99FBF8B019DA12A"/>
    <w:rsid w:val="00A6354F"/>
    <w:pPr>
      <w:spacing w:after="160" w:line="259" w:lineRule="auto"/>
    </w:pPr>
    <w:rPr>
      <w:rFonts w:asciiTheme="minorHAnsi" w:eastAsiaTheme="minorEastAsia" w:hAnsiTheme="minorHAnsi" w:cstheme="minorBidi"/>
      <w:sz w:val="22"/>
      <w:szCs w:val="22"/>
    </w:rPr>
  </w:style>
  <w:style w:type="paragraph" w:customStyle="1" w:styleId="90BF4367AF494950A9365B9DF3EB3C03">
    <w:name w:val="90BF4367AF494950A9365B9DF3EB3C03"/>
    <w:rsid w:val="00A6354F"/>
    <w:pPr>
      <w:spacing w:after="160" w:line="259" w:lineRule="auto"/>
    </w:pPr>
    <w:rPr>
      <w:rFonts w:asciiTheme="minorHAnsi" w:eastAsiaTheme="minorEastAsia" w:hAnsiTheme="minorHAnsi" w:cstheme="minorBidi"/>
      <w:sz w:val="22"/>
      <w:szCs w:val="22"/>
    </w:rPr>
  </w:style>
  <w:style w:type="paragraph" w:customStyle="1" w:styleId="CFA446AF448F494EA5097F17C7202C05">
    <w:name w:val="CFA446AF448F494EA5097F17C7202C05"/>
    <w:rsid w:val="00A6354F"/>
    <w:pPr>
      <w:spacing w:after="160" w:line="259" w:lineRule="auto"/>
    </w:pPr>
    <w:rPr>
      <w:rFonts w:asciiTheme="minorHAnsi" w:eastAsiaTheme="minorEastAsia" w:hAnsiTheme="minorHAnsi" w:cstheme="minorBidi"/>
      <w:sz w:val="22"/>
      <w:szCs w:val="22"/>
    </w:rPr>
  </w:style>
  <w:style w:type="paragraph" w:customStyle="1" w:styleId="3B549A562C3646D593E99151CED546BA">
    <w:name w:val="3B549A562C3646D593E99151CED546BA"/>
    <w:rsid w:val="00A6354F"/>
    <w:pPr>
      <w:spacing w:after="160" w:line="259" w:lineRule="auto"/>
    </w:pPr>
    <w:rPr>
      <w:rFonts w:asciiTheme="minorHAnsi" w:eastAsiaTheme="minorEastAsia" w:hAnsiTheme="minorHAnsi" w:cstheme="minorBidi"/>
      <w:sz w:val="22"/>
      <w:szCs w:val="22"/>
    </w:rPr>
  </w:style>
  <w:style w:type="paragraph" w:customStyle="1" w:styleId="D1C8A9F5CBC942D1BC76996374B71F4D">
    <w:name w:val="D1C8A9F5CBC942D1BC76996374B71F4D"/>
    <w:rsid w:val="00A6354F"/>
    <w:pPr>
      <w:spacing w:after="160" w:line="259" w:lineRule="auto"/>
    </w:pPr>
    <w:rPr>
      <w:rFonts w:asciiTheme="minorHAnsi" w:eastAsiaTheme="minorEastAsia" w:hAnsiTheme="minorHAnsi" w:cstheme="minorBidi"/>
      <w:sz w:val="22"/>
      <w:szCs w:val="22"/>
    </w:rPr>
  </w:style>
  <w:style w:type="paragraph" w:customStyle="1" w:styleId="FC7A184BD7934315AE1D878A4556E425">
    <w:name w:val="FC7A184BD7934315AE1D878A4556E425"/>
    <w:rsid w:val="00A6354F"/>
    <w:pPr>
      <w:spacing w:after="160" w:line="259" w:lineRule="auto"/>
    </w:pPr>
    <w:rPr>
      <w:rFonts w:asciiTheme="minorHAnsi" w:eastAsiaTheme="minorEastAsia" w:hAnsiTheme="minorHAnsi" w:cstheme="minorBidi"/>
      <w:sz w:val="22"/>
      <w:szCs w:val="22"/>
    </w:rPr>
  </w:style>
  <w:style w:type="paragraph" w:customStyle="1" w:styleId="A4A6009B098F4133B2E1A278B1EE8FD2">
    <w:name w:val="A4A6009B098F4133B2E1A278B1EE8FD2"/>
    <w:rsid w:val="00A6354F"/>
    <w:pPr>
      <w:spacing w:after="160" w:line="259" w:lineRule="auto"/>
    </w:pPr>
    <w:rPr>
      <w:rFonts w:asciiTheme="minorHAnsi" w:eastAsiaTheme="minorEastAsia" w:hAnsiTheme="minorHAnsi" w:cstheme="minorBidi"/>
      <w:sz w:val="22"/>
      <w:szCs w:val="22"/>
    </w:rPr>
  </w:style>
  <w:style w:type="paragraph" w:customStyle="1" w:styleId="DEB38B2F0A024B1590F913E0CFE9B8C6">
    <w:name w:val="DEB38B2F0A024B1590F913E0CFE9B8C6"/>
    <w:rsid w:val="00A6354F"/>
    <w:pPr>
      <w:spacing w:after="160" w:line="259" w:lineRule="auto"/>
    </w:pPr>
    <w:rPr>
      <w:rFonts w:asciiTheme="minorHAnsi" w:eastAsiaTheme="minorEastAsia" w:hAnsiTheme="minorHAnsi" w:cstheme="minorBidi"/>
      <w:sz w:val="22"/>
      <w:szCs w:val="22"/>
    </w:rPr>
  </w:style>
  <w:style w:type="paragraph" w:customStyle="1" w:styleId="C25D8B3B9DB24CE78E4EC608F38C5DCF">
    <w:name w:val="C25D8B3B9DB24CE78E4EC608F38C5DCF"/>
    <w:rsid w:val="00A6354F"/>
    <w:pPr>
      <w:spacing w:after="160" w:line="259" w:lineRule="auto"/>
    </w:pPr>
    <w:rPr>
      <w:rFonts w:asciiTheme="minorHAnsi" w:eastAsiaTheme="minorEastAsia" w:hAnsiTheme="minorHAnsi" w:cstheme="minorBidi"/>
      <w:sz w:val="22"/>
      <w:szCs w:val="22"/>
    </w:rPr>
  </w:style>
  <w:style w:type="paragraph" w:customStyle="1" w:styleId="CE5C7C8C864C4C3B8F81C241AC869A97">
    <w:name w:val="CE5C7C8C864C4C3B8F81C241AC869A97"/>
    <w:rsid w:val="00A6354F"/>
    <w:pPr>
      <w:spacing w:after="160" w:line="259" w:lineRule="auto"/>
    </w:pPr>
    <w:rPr>
      <w:rFonts w:asciiTheme="minorHAnsi" w:eastAsiaTheme="minorEastAsia" w:hAnsiTheme="minorHAnsi" w:cstheme="minorBidi"/>
      <w:sz w:val="22"/>
      <w:szCs w:val="22"/>
    </w:rPr>
  </w:style>
  <w:style w:type="paragraph" w:customStyle="1" w:styleId="25DF4BE474DC449EADD32DDB75A7FEE7">
    <w:name w:val="25DF4BE474DC449EADD32DDB75A7FEE7"/>
    <w:rsid w:val="00A6354F"/>
    <w:pPr>
      <w:spacing w:after="160" w:line="259" w:lineRule="auto"/>
    </w:pPr>
    <w:rPr>
      <w:rFonts w:asciiTheme="minorHAnsi" w:eastAsiaTheme="minorEastAsia" w:hAnsiTheme="minorHAnsi" w:cstheme="minorBidi"/>
      <w:sz w:val="22"/>
      <w:szCs w:val="22"/>
    </w:rPr>
  </w:style>
  <w:style w:type="paragraph" w:customStyle="1" w:styleId="32DD8F401FE84CCD8F82F12332F5EE42">
    <w:name w:val="32DD8F401FE84CCD8F82F12332F5EE42"/>
    <w:rsid w:val="00A6354F"/>
    <w:pPr>
      <w:spacing w:after="160" w:line="259" w:lineRule="auto"/>
    </w:pPr>
    <w:rPr>
      <w:rFonts w:asciiTheme="minorHAnsi" w:eastAsiaTheme="minorEastAsia" w:hAnsiTheme="minorHAnsi" w:cstheme="minorBidi"/>
      <w:sz w:val="22"/>
      <w:szCs w:val="22"/>
    </w:rPr>
  </w:style>
  <w:style w:type="paragraph" w:customStyle="1" w:styleId="96F8B8ED33224841A2FA85DF93CA88FE">
    <w:name w:val="96F8B8ED33224841A2FA85DF93CA88FE"/>
    <w:rsid w:val="00A6354F"/>
    <w:pPr>
      <w:spacing w:after="160" w:line="259" w:lineRule="auto"/>
    </w:pPr>
    <w:rPr>
      <w:rFonts w:asciiTheme="minorHAnsi" w:eastAsiaTheme="minorEastAsia" w:hAnsiTheme="minorHAnsi" w:cstheme="minorBidi"/>
      <w:sz w:val="22"/>
      <w:szCs w:val="22"/>
    </w:rPr>
  </w:style>
  <w:style w:type="paragraph" w:customStyle="1" w:styleId="796471B45F304114A5AD686C1365FB40">
    <w:name w:val="796471B45F304114A5AD686C1365FB40"/>
    <w:rsid w:val="00A6354F"/>
    <w:pPr>
      <w:spacing w:after="160" w:line="259" w:lineRule="auto"/>
    </w:pPr>
    <w:rPr>
      <w:rFonts w:asciiTheme="minorHAnsi" w:eastAsiaTheme="minorEastAsia" w:hAnsiTheme="minorHAnsi" w:cstheme="minorBidi"/>
      <w:sz w:val="22"/>
      <w:szCs w:val="22"/>
    </w:rPr>
  </w:style>
  <w:style w:type="paragraph" w:customStyle="1" w:styleId="99CF4FC6639346EAB19A2AC0AB5ACF4C">
    <w:name w:val="99CF4FC6639346EAB19A2AC0AB5ACF4C"/>
    <w:rsid w:val="00A6354F"/>
    <w:pPr>
      <w:spacing w:after="160" w:line="259" w:lineRule="auto"/>
    </w:pPr>
    <w:rPr>
      <w:rFonts w:asciiTheme="minorHAnsi" w:eastAsiaTheme="minorEastAsia" w:hAnsiTheme="minorHAnsi" w:cstheme="minorBidi"/>
      <w:sz w:val="22"/>
      <w:szCs w:val="22"/>
    </w:rPr>
  </w:style>
  <w:style w:type="paragraph" w:customStyle="1" w:styleId="3BFCD7B61D8A4C71ABC60BE5384F2C85">
    <w:name w:val="3BFCD7B61D8A4C71ABC60BE5384F2C85"/>
    <w:rsid w:val="00A6354F"/>
    <w:pPr>
      <w:spacing w:after="160" w:line="259" w:lineRule="auto"/>
    </w:pPr>
    <w:rPr>
      <w:rFonts w:asciiTheme="minorHAnsi" w:eastAsiaTheme="minorEastAsia" w:hAnsiTheme="minorHAnsi" w:cstheme="minorBidi"/>
      <w:sz w:val="22"/>
      <w:szCs w:val="22"/>
    </w:rPr>
  </w:style>
  <w:style w:type="paragraph" w:customStyle="1" w:styleId="9220291D346E4C9B842841DB6653DC20">
    <w:name w:val="9220291D346E4C9B842841DB6653DC20"/>
    <w:rsid w:val="00A6354F"/>
    <w:pPr>
      <w:spacing w:after="160" w:line="259" w:lineRule="auto"/>
    </w:pPr>
    <w:rPr>
      <w:rFonts w:asciiTheme="minorHAnsi" w:eastAsiaTheme="minorEastAsia" w:hAnsiTheme="minorHAnsi" w:cstheme="minorBidi"/>
      <w:sz w:val="22"/>
      <w:szCs w:val="22"/>
    </w:rPr>
  </w:style>
  <w:style w:type="paragraph" w:customStyle="1" w:styleId="F728DBDE06CC4EA78C57D64BE0804B42">
    <w:name w:val="F728DBDE06CC4EA78C57D64BE0804B42"/>
    <w:rsid w:val="00A6354F"/>
    <w:pPr>
      <w:spacing w:after="160" w:line="259" w:lineRule="auto"/>
    </w:pPr>
    <w:rPr>
      <w:rFonts w:asciiTheme="minorHAnsi" w:eastAsiaTheme="minorEastAsia" w:hAnsiTheme="minorHAnsi" w:cstheme="minorBidi"/>
      <w:sz w:val="22"/>
      <w:szCs w:val="22"/>
    </w:rPr>
  </w:style>
  <w:style w:type="paragraph" w:customStyle="1" w:styleId="61EEF0EA1A7349F8859E1BA17113B97D">
    <w:name w:val="61EEF0EA1A7349F8859E1BA17113B97D"/>
    <w:rsid w:val="00A6354F"/>
    <w:pPr>
      <w:spacing w:after="160" w:line="259" w:lineRule="auto"/>
    </w:pPr>
    <w:rPr>
      <w:rFonts w:asciiTheme="minorHAnsi" w:eastAsiaTheme="minorEastAsia" w:hAnsiTheme="minorHAnsi" w:cstheme="minorBidi"/>
      <w:sz w:val="22"/>
      <w:szCs w:val="22"/>
    </w:rPr>
  </w:style>
  <w:style w:type="paragraph" w:customStyle="1" w:styleId="F421C72B153542FFA1741451CD3F11A2">
    <w:name w:val="F421C72B153542FFA1741451CD3F11A2"/>
    <w:rsid w:val="00A6354F"/>
    <w:pPr>
      <w:spacing w:after="160" w:line="259" w:lineRule="auto"/>
    </w:pPr>
    <w:rPr>
      <w:rFonts w:asciiTheme="minorHAnsi" w:eastAsiaTheme="minorEastAsia" w:hAnsiTheme="minorHAnsi" w:cstheme="minorBidi"/>
      <w:sz w:val="22"/>
      <w:szCs w:val="22"/>
    </w:rPr>
  </w:style>
  <w:style w:type="paragraph" w:customStyle="1" w:styleId="AF3A340D91E341228FF5EAFA42FFC472">
    <w:name w:val="AF3A340D91E341228FF5EAFA42FFC472"/>
    <w:rsid w:val="00A6354F"/>
    <w:pPr>
      <w:spacing w:after="160" w:line="259" w:lineRule="auto"/>
    </w:pPr>
    <w:rPr>
      <w:rFonts w:asciiTheme="minorHAnsi" w:eastAsiaTheme="minorEastAsia" w:hAnsiTheme="minorHAnsi" w:cstheme="minorBidi"/>
      <w:sz w:val="22"/>
      <w:szCs w:val="22"/>
    </w:rPr>
  </w:style>
  <w:style w:type="paragraph" w:customStyle="1" w:styleId="DCEFF702BD374D44845ABB0D7505A68D">
    <w:name w:val="DCEFF702BD374D44845ABB0D7505A68D"/>
    <w:rsid w:val="00A6354F"/>
    <w:pPr>
      <w:spacing w:after="160" w:line="259" w:lineRule="auto"/>
    </w:pPr>
    <w:rPr>
      <w:rFonts w:asciiTheme="minorHAnsi" w:eastAsiaTheme="minorEastAsia" w:hAnsiTheme="minorHAnsi" w:cstheme="minorBidi"/>
      <w:sz w:val="22"/>
      <w:szCs w:val="22"/>
    </w:rPr>
  </w:style>
  <w:style w:type="paragraph" w:customStyle="1" w:styleId="3338E9DB6C53452FB0756F532E558311">
    <w:name w:val="3338E9DB6C53452FB0756F532E558311"/>
    <w:rsid w:val="00CB0153"/>
    <w:pPr>
      <w:spacing w:after="160" w:line="259" w:lineRule="auto"/>
    </w:pPr>
    <w:rPr>
      <w:rFonts w:asciiTheme="minorHAnsi" w:eastAsiaTheme="minorEastAsia" w:hAnsiTheme="minorHAnsi" w:cstheme="minorBidi"/>
      <w:sz w:val="22"/>
      <w:szCs w:val="22"/>
    </w:rPr>
  </w:style>
  <w:style w:type="paragraph" w:customStyle="1" w:styleId="E908593F38224A96843619A37534A998">
    <w:name w:val="E908593F38224A96843619A37534A998"/>
    <w:rsid w:val="00CB0153"/>
    <w:pPr>
      <w:spacing w:after="160" w:line="259" w:lineRule="auto"/>
    </w:pPr>
    <w:rPr>
      <w:rFonts w:asciiTheme="minorHAnsi" w:eastAsiaTheme="minorEastAsia" w:hAnsiTheme="minorHAnsi" w:cstheme="minorBidi"/>
      <w:sz w:val="22"/>
      <w:szCs w:val="22"/>
    </w:rPr>
  </w:style>
  <w:style w:type="paragraph" w:customStyle="1" w:styleId="95D2229B0D544B988433491068942EF7">
    <w:name w:val="95D2229B0D544B988433491068942EF7"/>
    <w:rsid w:val="00CB0153"/>
    <w:pPr>
      <w:spacing w:after="160" w:line="259" w:lineRule="auto"/>
    </w:pPr>
    <w:rPr>
      <w:rFonts w:asciiTheme="minorHAnsi" w:eastAsiaTheme="minorEastAsia" w:hAnsiTheme="minorHAnsi" w:cstheme="minorBidi"/>
      <w:sz w:val="22"/>
      <w:szCs w:val="22"/>
    </w:rPr>
  </w:style>
  <w:style w:type="paragraph" w:customStyle="1" w:styleId="4444F5FDFEF448CD9B02FACE2F49C017">
    <w:name w:val="4444F5FDFEF448CD9B02FACE2F49C017"/>
    <w:rsid w:val="00CB0153"/>
    <w:pPr>
      <w:spacing w:after="160" w:line="259" w:lineRule="auto"/>
    </w:pPr>
    <w:rPr>
      <w:rFonts w:asciiTheme="minorHAnsi" w:eastAsiaTheme="minorEastAsia" w:hAnsiTheme="minorHAnsi" w:cstheme="minorBidi"/>
      <w:sz w:val="22"/>
      <w:szCs w:val="22"/>
    </w:rPr>
  </w:style>
  <w:style w:type="paragraph" w:customStyle="1" w:styleId="BA14A1F162874056B07123057A561BA4">
    <w:name w:val="BA14A1F162874056B07123057A561BA4"/>
    <w:rsid w:val="00CB0153"/>
    <w:pPr>
      <w:spacing w:after="160" w:line="259" w:lineRule="auto"/>
    </w:pPr>
    <w:rPr>
      <w:rFonts w:asciiTheme="minorHAnsi" w:eastAsiaTheme="minorEastAsia" w:hAnsiTheme="minorHAnsi" w:cstheme="minorBidi"/>
      <w:sz w:val="22"/>
      <w:szCs w:val="22"/>
    </w:rPr>
  </w:style>
  <w:style w:type="paragraph" w:customStyle="1" w:styleId="20991FA92BB545FA92B604D6D0044295">
    <w:name w:val="20991FA92BB545FA92B604D6D0044295"/>
    <w:rsid w:val="00CB0153"/>
    <w:pPr>
      <w:spacing w:after="160" w:line="259" w:lineRule="auto"/>
    </w:pPr>
    <w:rPr>
      <w:rFonts w:asciiTheme="minorHAnsi" w:eastAsiaTheme="minorEastAsia" w:hAnsiTheme="minorHAnsi" w:cstheme="minorBidi"/>
      <w:sz w:val="22"/>
      <w:szCs w:val="22"/>
    </w:rPr>
  </w:style>
  <w:style w:type="paragraph" w:customStyle="1" w:styleId="D9C46FC2686843DD968E657DE8388533">
    <w:name w:val="D9C46FC2686843DD968E657DE8388533"/>
    <w:rsid w:val="00CB0153"/>
    <w:pPr>
      <w:spacing w:after="160" w:line="259" w:lineRule="auto"/>
    </w:pPr>
    <w:rPr>
      <w:rFonts w:asciiTheme="minorHAnsi" w:eastAsiaTheme="minorEastAsia" w:hAnsiTheme="minorHAnsi" w:cstheme="minorBidi"/>
      <w:sz w:val="22"/>
      <w:szCs w:val="22"/>
    </w:rPr>
  </w:style>
  <w:style w:type="paragraph" w:customStyle="1" w:styleId="771402F247D349F5AFE7475AD18B1D47">
    <w:name w:val="771402F247D349F5AFE7475AD18B1D47"/>
    <w:rsid w:val="00CB0153"/>
    <w:pPr>
      <w:spacing w:after="160" w:line="259" w:lineRule="auto"/>
    </w:pPr>
    <w:rPr>
      <w:rFonts w:asciiTheme="minorHAnsi" w:eastAsiaTheme="minorEastAsia" w:hAnsiTheme="minorHAnsi" w:cstheme="minorBidi"/>
      <w:sz w:val="22"/>
      <w:szCs w:val="22"/>
    </w:rPr>
  </w:style>
  <w:style w:type="paragraph" w:customStyle="1" w:styleId="2595555AF761439EA678D2064FE6C673">
    <w:name w:val="2595555AF761439EA678D2064FE6C673"/>
    <w:rsid w:val="00CB0153"/>
    <w:pPr>
      <w:spacing w:after="160" w:line="259" w:lineRule="auto"/>
    </w:pPr>
    <w:rPr>
      <w:rFonts w:asciiTheme="minorHAnsi" w:eastAsiaTheme="minorEastAsia" w:hAnsiTheme="minorHAnsi" w:cstheme="minorBidi"/>
      <w:sz w:val="22"/>
      <w:szCs w:val="22"/>
    </w:rPr>
  </w:style>
  <w:style w:type="paragraph" w:customStyle="1" w:styleId="65BB23FFE5C747878E289937E8E08400">
    <w:name w:val="65BB23FFE5C747878E289937E8E08400"/>
    <w:rsid w:val="00CB0153"/>
    <w:pPr>
      <w:spacing w:after="160" w:line="259" w:lineRule="auto"/>
    </w:pPr>
    <w:rPr>
      <w:rFonts w:asciiTheme="minorHAnsi" w:eastAsiaTheme="minorEastAsia" w:hAnsiTheme="minorHAnsi" w:cstheme="minorBidi"/>
      <w:sz w:val="22"/>
      <w:szCs w:val="22"/>
    </w:rPr>
  </w:style>
  <w:style w:type="paragraph" w:customStyle="1" w:styleId="25F38FC26B7C4C6E8BF5D5AD93FC21E7">
    <w:name w:val="25F38FC26B7C4C6E8BF5D5AD93FC21E7"/>
    <w:rsid w:val="00CB0153"/>
    <w:pPr>
      <w:spacing w:after="160" w:line="259" w:lineRule="auto"/>
    </w:pPr>
    <w:rPr>
      <w:rFonts w:asciiTheme="minorHAnsi" w:eastAsiaTheme="minorEastAsia" w:hAnsiTheme="minorHAnsi" w:cstheme="minorBidi"/>
      <w:sz w:val="22"/>
      <w:szCs w:val="22"/>
    </w:rPr>
  </w:style>
  <w:style w:type="paragraph" w:customStyle="1" w:styleId="24C9CB5B84954AEE87E47DC7F4837B61">
    <w:name w:val="24C9CB5B84954AEE87E47DC7F4837B61"/>
    <w:rsid w:val="00CB0153"/>
    <w:pPr>
      <w:spacing w:after="160" w:line="259" w:lineRule="auto"/>
    </w:pPr>
    <w:rPr>
      <w:rFonts w:asciiTheme="minorHAnsi" w:eastAsiaTheme="minorEastAsia" w:hAnsiTheme="minorHAnsi" w:cstheme="minorBidi"/>
      <w:sz w:val="22"/>
      <w:szCs w:val="22"/>
    </w:rPr>
  </w:style>
  <w:style w:type="paragraph" w:customStyle="1" w:styleId="A893F44EA0654DB0806DE66706BE1678">
    <w:name w:val="A893F44EA0654DB0806DE66706BE1678"/>
    <w:rsid w:val="00CB0153"/>
    <w:pPr>
      <w:spacing w:after="160" w:line="259" w:lineRule="auto"/>
    </w:pPr>
    <w:rPr>
      <w:rFonts w:asciiTheme="minorHAnsi" w:eastAsiaTheme="minorEastAsia" w:hAnsiTheme="minorHAnsi" w:cstheme="minorBidi"/>
      <w:sz w:val="22"/>
      <w:szCs w:val="22"/>
    </w:rPr>
  </w:style>
  <w:style w:type="paragraph" w:customStyle="1" w:styleId="7D41610706F14AED8D85670CBDAE9BE3">
    <w:name w:val="7D41610706F14AED8D85670CBDAE9BE3"/>
    <w:rsid w:val="00CB0153"/>
    <w:pPr>
      <w:spacing w:after="160" w:line="259" w:lineRule="auto"/>
    </w:pPr>
    <w:rPr>
      <w:rFonts w:asciiTheme="minorHAnsi" w:eastAsiaTheme="minorEastAsia" w:hAnsiTheme="minorHAnsi" w:cstheme="minorBidi"/>
      <w:sz w:val="22"/>
      <w:szCs w:val="22"/>
    </w:rPr>
  </w:style>
  <w:style w:type="paragraph" w:customStyle="1" w:styleId="37AE1E7535154660B71266501A053D67">
    <w:name w:val="37AE1E7535154660B71266501A053D67"/>
    <w:rsid w:val="00CB0153"/>
    <w:pPr>
      <w:spacing w:after="160" w:line="259" w:lineRule="auto"/>
    </w:pPr>
    <w:rPr>
      <w:rFonts w:asciiTheme="minorHAnsi" w:eastAsiaTheme="minorEastAsia" w:hAnsiTheme="minorHAnsi" w:cstheme="minorBidi"/>
      <w:sz w:val="22"/>
      <w:szCs w:val="22"/>
    </w:rPr>
  </w:style>
  <w:style w:type="paragraph" w:customStyle="1" w:styleId="A360E27AAE944D3499DD111887054D22">
    <w:name w:val="A360E27AAE944D3499DD111887054D22"/>
    <w:rsid w:val="00CB0153"/>
    <w:pPr>
      <w:spacing w:after="160" w:line="259" w:lineRule="auto"/>
    </w:pPr>
    <w:rPr>
      <w:rFonts w:asciiTheme="minorHAnsi" w:eastAsiaTheme="minorEastAsia" w:hAnsiTheme="minorHAnsi" w:cstheme="minorBidi"/>
      <w:sz w:val="22"/>
      <w:szCs w:val="22"/>
    </w:rPr>
  </w:style>
  <w:style w:type="paragraph" w:customStyle="1" w:styleId="4CB6DC1E668E469BB86BF50C9D853879">
    <w:name w:val="4CB6DC1E668E469BB86BF50C9D853879"/>
    <w:rsid w:val="00CB0153"/>
    <w:pPr>
      <w:spacing w:after="160" w:line="259" w:lineRule="auto"/>
    </w:pPr>
    <w:rPr>
      <w:rFonts w:asciiTheme="minorHAnsi" w:eastAsiaTheme="minorEastAsia" w:hAnsiTheme="minorHAnsi" w:cstheme="minorBidi"/>
      <w:sz w:val="22"/>
      <w:szCs w:val="22"/>
    </w:rPr>
  </w:style>
  <w:style w:type="paragraph" w:customStyle="1" w:styleId="6649046F7F9844CD828E359C9D988128">
    <w:name w:val="6649046F7F9844CD828E359C9D988128"/>
    <w:rsid w:val="00CB0153"/>
    <w:pPr>
      <w:spacing w:after="160" w:line="259" w:lineRule="auto"/>
    </w:pPr>
    <w:rPr>
      <w:rFonts w:asciiTheme="minorHAnsi" w:eastAsiaTheme="minorEastAsia" w:hAnsiTheme="minorHAnsi" w:cstheme="minorBidi"/>
      <w:sz w:val="22"/>
      <w:szCs w:val="22"/>
    </w:rPr>
  </w:style>
  <w:style w:type="paragraph" w:customStyle="1" w:styleId="3A3E9BEF15194331A61D3EA23A6DD59F">
    <w:name w:val="3A3E9BEF15194331A61D3EA23A6DD59F"/>
    <w:rsid w:val="005E2F9D"/>
    <w:pPr>
      <w:spacing w:after="160" w:line="259" w:lineRule="auto"/>
    </w:pPr>
    <w:rPr>
      <w:rFonts w:asciiTheme="minorHAnsi" w:eastAsiaTheme="minorEastAsia" w:hAnsiTheme="minorHAnsi" w:cstheme="minorBidi"/>
      <w:sz w:val="22"/>
      <w:szCs w:val="22"/>
    </w:rPr>
  </w:style>
  <w:style w:type="paragraph" w:customStyle="1" w:styleId="0788C9DA1AE944A9B40C4B2E37C81B27">
    <w:name w:val="0788C9DA1AE944A9B40C4B2E37C81B27"/>
    <w:rsid w:val="005E2F9D"/>
    <w:pPr>
      <w:spacing w:after="160" w:line="259" w:lineRule="auto"/>
    </w:pPr>
    <w:rPr>
      <w:rFonts w:asciiTheme="minorHAnsi" w:eastAsiaTheme="minorEastAsia" w:hAnsiTheme="minorHAnsi" w:cstheme="minorBidi"/>
      <w:sz w:val="22"/>
      <w:szCs w:val="22"/>
    </w:rPr>
  </w:style>
  <w:style w:type="paragraph" w:customStyle="1" w:styleId="785B6C4FD7264651991A323E38F17175">
    <w:name w:val="785B6C4FD7264651991A323E38F17175"/>
    <w:rsid w:val="005E2F9D"/>
    <w:pPr>
      <w:spacing w:after="160" w:line="259" w:lineRule="auto"/>
    </w:pPr>
    <w:rPr>
      <w:rFonts w:asciiTheme="minorHAnsi" w:eastAsiaTheme="minorEastAsia" w:hAnsiTheme="minorHAnsi" w:cstheme="minorBidi"/>
      <w:sz w:val="22"/>
      <w:szCs w:val="22"/>
    </w:rPr>
  </w:style>
  <w:style w:type="paragraph" w:customStyle="1" w:styleId="5234707AF7ED45D8897B543F0F50E54A">
    <w:name w:val="5234707AF7ED45D8897B543F0F50E54A"/>
    <w:rsid w:val="005E2F9D"/>
    <w:pPr>
      <w:spacing w:after="160" w:line="259" w:lineRule="auto"/>
    </w:pPr>
    <w:rPr>
      <w:rFonts w:asciiTheme="minorHAnsi" w:eastAsiaTheme="minorEastAsia" w:hAnsiTheme="minorHAnsi" w:cstheme="minorBidi"/>
      <w:sz w:val="22"/>
      <w:szCs w:val="22"/>
    </w:rPr>
  </w:style>
  <w:style w:type="paragraph" w:customStyle="1" w:styleId="E9E82AC384FB4FDB9433D0DD46711E75">
    <w:name w:val="E9E82AC384FB4FDB9433D0DD46711E75"/>
    <w:rsid w:val="005E2F9D"/>
    <w:pPr>
      <w:spacing w:after="160" w:line="259" w:lineRule="auto"/>
    </w:pPr>
    <w:rPr>
      <w:rFonts w:asciiTheme="minorHAnsi" w:eastAsiaTheme="minorEastAsia" w:hAnsiTheme="minorHAnsi" w:cstheme="minorBidi"/>
      <w:sz w:val="22"/>
      <w:szCs w:val="22"/>
    </w:rPr>
  </w:style>
  <w:style w:type="paragraph" w:customStyle="1" w:styleId="E8203079DF6E4E6A801E8706E2C6C1A9">
    <w:name w:val="E8203079DF6E4E6A801E8706E2C6C1A9"/>
    <w:rsid w:val="005E2F9D"/>
    <w:pPr>
      <w:spacing w:after="160" w:line="259" w:lineRule="auto"/>
    </w:pPr>
    <w:rPr>
      <w:rFonts w:asciiTheme="minorHAnsi" w:eastAsiaTheme="minorEastAsia" w:hAnsiTheme="minorHAnsi" w:cstheme="minorBidi"/>
      <w:sz w:val="22"/>
      <w:szCs w:val="22"/>
    </w:rPr>
  </w:style>
  <w:style w:type="paragraph" w:customStyle="1" w:styleId="A3AEDC0C3D2049A18A0CE710E2D4BE25">
    <w:name w:val="A3AEDC0C3D2049A18A0CE710E2D4BE25"/>
    <w:rsid w:val="005E2F9D"/>
    <w:pPr>
      <w:spacing w:after="160" w:line="259" w:lineRule="auto"/>
    </w:pPr>
    <w:rPr>
      <w:rFonts w:asciiTheme="minorHAnsi" w:eastAsiaTheme="minorEastAsia" w:hAnsiTheme="minorHAnsi" w:cstheme="minorBidi"/>
      <w:sz w:val="22"/>
      <w:szCs w:val="22"/>
    </w:rPr>
  </w:style>
  <w:style w:type="paragraph" w:customStyle="1" w:styleId="5883AF4DA92A423886F244D9F418E8C7">
    <w:name w:val="5883AF4DA92A423886F244D9F418E8C7"/>
    <w:rsid w:val="005E2F9D"/>
    <w:pPr>
      <w:spacing w:after="160" w:line="259" w:lineRule="auto"/>
    </w:pPr>
    <w:rPr>
      <w:rFonts w:asciiTheme="minorHAnsi" w:eastAsiaTheme="minorEastAsia" w:hAnsiTheme="minorHAnsi" w:cstheme="minorBidi"/>
      <w:sz w:val="22"/>
      <w:szCs w:val="22"/>
    </w:rPr>
  </w:style>
  <w:style w:type="paragraph" w:customStyle="1" w:styleId="6880527EFB5B49E7AB9548103E6598FA">
    <w:name w:val="6880527EFB5B49E7AB9548103E6598FA"/>
    <w:rsid w:val="005E2F9D"/>
    <w:pPr>
      <w:spacing w:after="160" w:line="259" w:lineRule="auto"/>
    </w:pPr>
    <w:rPr>
      <w:rFonts w:asciiTheme="minorHAnsi" w:eastAsiaTheme="minorEastAsia" w:hAnsiTheme="minorHAnsi" w:cstheme="minorBidi"/>
      <w:sz w:val="22"/>
      <w:szCs w:val="22"/>
    </w:rPr>
  </w:style>
  <w:style w:type="paragraph" w:customStyle="1" w:styleId="861BFF4752C04119ADB7E240B6EA73F4">
    <w:name w:val="861BFF4752C04119ADB7E240B6EA73F4"/>
    <w:rsid w:val="005E2F9D"/>
    <w:pPr>
      <w:spacing w:after="160" w:line="259" w:lineRule="auto"/>
    </w:pPr>
    <w:rPr>
      <w:rFonts w:asciiTheme="minorHAnsi" w:eastAsiaTheme="minorEastAsia" w:hAnsiTheme="minorHAnsi" w:cstheme="minorBidi"/>
      <w:sz w:val="22"/>
      <w:szCs w:val="22"/>
    </w:rPr>
  </w:style>
  <w:style w:type="paragraph" w:customStyle="1" w:styleId="72106D9DB5EE4F83A7A8856D8B09334B">
    <w:name w:val="72106D9DB5EE4F83A7A8856D8B09334B"/>
    <w:rsid w:val="005E2F9D"/>
    <w:pPr>
      <w:spacing w:after="160" w:line="259" w:lineRule="auto"/>
    </w:pPr>
    <w:rPr>
      <w:rFonts w:asciiTheme="minorHAnsi" w:eastAsiaTheme="minorEastAsia" w:hAnsiTheme="minorHAnsi" w:cstheme="minorBidi"/>
      <w:sz w:val="22"/>
      <w:szCs w:val="22"/>
    </w:rPr>
  </w:style>
  <w:style w:type="paragraph" w:customStyle="1" w:styleId="A252F6B27F9F41F7B81F28F2EBD5506C">
    <w:name w:val="A252F6B27F9F41F7B81F28F2EBD5506C"/>
    <w:rsid w:val="005E2F9D"/>
    <w:pPr>
      <w:spacing w:after="160" w:line="259" w:lineRule="auto"/>
    </w:pPr>
    <w:rPr>
      <w:rFonts w:asciiTheme="minorHAnsi" w:eastAsiaTheme="minorEastAsia" w:hAnsiTheme="minorHAnsi" w:cstheme="minorBidi"/>
      <w:sz w:val="22"/>
      <w:szCs w:val="22"/>
    </w:rPr>
  </w:style>
  <w:style w:type="paragraph" w:customStyle="1" w:styleId="D4CD3D774A8A42E1A329B0DDB976E56F">
    <w:name w:val="D4CD3D774A8A42E1A329B0DDB976E56F"/>
    <w:rsid w:val="005E2F9D"/>
    <w:pPr>
      <w:spacing w:after="160" w:line="259" w:lineRule="auto"/>
    </w:pPr>
    <w:rPr>
      <w:rFonts w:asciiTheme="minorHAnsi" w:eastAsiaTheme="minorEastAsia" w:hAnsiTheme="minorHAnsi" w:cstheme="minorBidi"/>
      <w:sz w:val="22"/>
      <w:szCs w:val="22"/>
    </w:rPr>
  </w:style>
  <w:style w:type="paragraph" w:customStyle="1" w:styleId="7FAE60870D154EECB08655426BD96D8C">
    <w:name w:val="7FAE60870D154EECB08655426BD96D8C"/>
    <w:rsid w:val="005E2F9D"/>
    <w:pPr>
      <w:spacing w:after="160" w:line="259" w:lineRule="auto"/>
    </w:pPr>
    <w:rPr>
      <w:rFonts w:asciiTheme="minorHAnsi" w:eastAsiaTheme="minorEastAsia" w:hAnsiTheme="minorHAnsi" w:cstheme="minorBidi"/>
      <w:sz w:val="22"/>
      <w:szCs w:val="22"/>
    </w:rPr>
  </w:style>
  <w:style w:type="paragraph" w:customStyle="1" w:styleId="62F2F1FE238440529401CBA59D1FFCA8">
    <w:name w:val="62F2F1FE238440529401CBA59D1FFCA8"/>
    <w:rsid w:val="005E2F9D"/>
    <w:pPr>
      <w:spacing w:after="160" w:line="259" w:lineRule="auto"/>
    </w:pPr>
    <w:rPr>
      <w:rFonts w:asciiTheme="minorHAnsi" w:eastAsiaTheme="minorEastAsia" w:hAnsiTheme="minorHAnsi" w:cstheme="minorBidi"/>
      <w:sz w:val="22"/>
      <w:szCs w:val="22"/>
    </w:rPr>
  </w:style>
  <w:style w:type="paragraph" w:customStyle="1" w:styleId="F8F09B86680740FC80DA5FE07B02FED4">
    <w:name w:val="F8F09B86680740FC80DA5FE07B02FED4"/>
    <w:rsid w:val="005E2F9D"/>
    <w:pPr>
      <w:spacing w:after="160" w:line="259" w:lineRule="auto"/>
    </w:pPr>
    <w:rPr>
      <w:rFonts w:asciiTheme="minorHAnsi" w:eastAsiaTheme="minorEastAsia" w:hAnsiTheme="minorHAnsi" w:cstheme="minorBidi"/>
      <w:sz w:val="22"/>
      <w:szCs w:val="22"/>
    </w:rPr>
  </w:style>
  <w:style w:type="paragraph" w:customStyle="1" w:styleId="A58FCE48972B44B784F96B6C662E7C6D">
    <w:name w:val="A58FCE48972B44B784F96B6C662E7C6D"/>
    <w:rsid w:val="005E2F9D"/>
    <w:pPr>
      <w:spacing w:after="160" w:line="259" w:lineRule="auto"/>
    </w:pPr>
    <w:rPr>
      <w:rFonts w:asciiTheme="minorHAnsi" w:eastAsiaTheme="minorEastAsia" w:hAnsiTheme="minorHAnsi" w:cstheme="minorBidi"/>
      <w:sz w:val="22"/>
      <w:szCs w:val="22"/>
    </w:rPr>
  </w:style>
  <w:style w:type="paragraph" w:customStyle="1" w:styleId="D560F8AE1DF14AA694879F70EE7D24C8">
    <w:name w:val="D560F8AE1DF14AA694879F70EE7D24C8"/>
    <w:rsid w:val="005E2F9D"/>
    <w:pPr>
      <w:spacing w:after="160" w:line="259" w:lineRule="auto"/>
    </w:pPr>
    <w:rPr>
      <w:rFonts w:asciiTheme="minorHAnsi" w:eastAsiaTheme="minorEastAsia" w:hAnsiTheme="minorHAnsi" w:cstheme="minorBidi"/>
      <w:sz w:val="22"/>
      <w:szCs w:val="22"/>
    </w:rPr>
  </w:style>
  <w:style w:type="paragraph" w:customStyle="1" w:styleId="E43DEA79070D4919A30BB22346A0D5B8">
    <w:name w:val="E43DEA79070D4919A30BB22346A0D5B8"/>
    <w:rsid w:val="000617E9"/>
    <w:pPr>
      <w:spacing w:after="160" w:line="259" w:lineRule="auto"/>
    </w:pPr>
    <w:rPr>
      <w:rFonts w:asciiTheme="minorHAnsi" w:eastAsiaTheme="minorEastAsia" w:hAnsiTheme="minorHAnsi" w:cstheme="minorBidi"/>
      <w:sz w:val="22"/>
      <w:szCs w:val="22"/>
    </w:rPr>
  </w:style>
  <w:style w:type="paragraph" w:customStyle="1" w:styleId="F58BCDDFEBD546BBB6384420F6B44104">
    <w:name w:val="F58BCDDFEBD546BBB6384420F6B44104"/>
    <w:rsid w:val="000617E9"/>
    <w:pPr>
      <w:spacing w:after="160" w:line="259" w:lineRule="auto"/>
    </w:pPr>
    <w:rPr>
      <w:rFonts w:asciiTheme="minorHAnsi" w:eastAsiaTheme="minorEastAsia" w:hAnsiTheme="minorHAnsi" w:cstheme="minorBidi"/>
      <w:sz w:val="22"/>
      <w:szCs w:val="22"/>
    </w:rPr>
  </w:style>
  <w:style w:type="paragraph" w:customStyle="1" w:styleId="B67D9458E3B4487A85022946E0F94812">
    <w:name w:val="B67D9458E3B4487A85022946E0F94812"/>
    <w:rsid w:val="000617E9"/>
    <w:pPr>
      <w:spacing w:after="160" w:line="259" w:lineRule="auto"/>
    </w:pPr>
    <w:rPr>
      <w:rFonts w:asciiTheme="minorHAnsi" w:eastAsiaTheme="minorEastAsia" w:hAnsiTheme="minorHAnsi" w:cstheme="minorBidi"/>
      <w:sz w:val="22"/>
      <w:szCs w:val="22"/>
    </w:rPr>
  </w:style>
  <w:style w:type="paragraph" w:customStyle="1" w:styleId="CB6FC15C9DD440E19A02BFAE2BD0E15D">
    <w:name w:val="CB6FC15C9DD440E19A02BFAE2BD0E15D"/>
    <w:rsid w:val="000617E9"/>
    <w:pPr>
      <w:spacing w:after="160" w:line="259" w:lineRule="auto"/>
    </w:pPr>
    <w:rPr>
      <w:rFonts w:asciiTheme="minorHAnsi" w:eastAsiaTheme="minorEastAsia" w:hAnsiTheme="minorHAnsi" w:cstheme="minorBidi"/>
      <w:sz w:val="22"/>
      <w:szCs w:val="22"/>
    </w:rPr>
  </w:style>
  <w:style w:type="paragraph" w:customStyle="1" w:styleId="60B27FC9D83C4F7493E3F0DD1E072064">
    <w:name w:val="60B27FC9D83C4F7493E3F0DD1E072064"/>
    <w:rsid w:val="000617E9"/>
    <w:pPr>
      <w:spacing w:after="160" w:line="259" w:lineRule="auto"/>
    </w:pPr>
    <w:rPr>
      <w:rFonts w:asciiTheme="minorHAnsi" w:eastAsiaTheme="minorEastAsia" w:hAnsiTheme="minorHAnsi" w:cstheme="minorBidi"/>
      <w:sz w:val="22"/>
      <w:szCs w:val="22"/>
    </w:rPr>
  </w:style>
  <w:style w:type="paragraph" w:customStyle="1" w:styleId="CE0B35DB05DC45EE873C65E7055557BD">
    <w:name w:val="CE0B35DB05DC45EE873C65E7055557BD"/>
    <w:rsid w:val="000617E9"/>
    <w:pPr>
      <w:spacing w:after="160" w:line="259" w:lineRule="auto"/>
    </w:pPr>
    <w:rPr>
      <w:rFonts w:asciiTheme="minorHAnsi" w:eastAsiaTheme="minorEastAsia" w:hAnsiTheme="minorHAnsi" w:cstheme="minorBidi"/>
      <w:sz w:val="22"/>
      <w:szCs w:val="22"/>
    </w:rPr>
  </w:style>
  <w:style w:type="paragraph" w:customStyle="1" w:styleId="7B2F46279DB445CFA2F1B7CD416C7840">
    <w:name w:val="7B2F46279DB445CFA2F1B7CD416C7840"/>
    <w:rsid w:val="000617E9"/>
    <w:pPr>
      <w:spacing w:after="160" w:line="259" w:lineRule="auto"/>
    </w:pPr>
    <w:rPr>
      <w:rFonts w:asciiTheme="minorHAnsi" w:eastAsiaTheme="minorEastAsia" w:hAnsiTheme="minorHAnsi" w:cstheme="minorBidi"/>
      <w:sz w:val="22"/>
      <w:szCs w:val="22"/>
    </w:rPr>
  </w:style>
  <w:style w:type="paragraph" w:customStyle="1" w:styleId="8554C6FC02AF40628AF48E79AC2709A5">
    <w:name w:val="8554C6FC02AF40628AF48E79AC2709A5"/>
    <w:rsid w:val="000617E9"/>
    <w:pPr>
      <w:spacing w:after="160" w:line="259" w:lineRule="auto"/>
    </w:pPr>
    <w:rPr>
      <w:rFonts w:asciiTheme="minorHAnsi" w:eastAsiaTheme="minorEastAsia" w:hAnsiTheme="minorHAnsi" w:cstheme="minorBidi"/>
      <w:sz w:val="22"/>
      <w:szCs w:val="22"/>
    </w:rPr>
  </w:style>
  <w:style w:type="paragraph" w:customStyle="1" w:styleId="D36A7D3844294EBE853B735C18C24868">
    <w:name w:val="D36A7D3844294EBE853B735C18C24868"/>
    <w:rsid w:val="000617E9"/>
    <w:pPr>
      <w:spacing w:after="160" w:line="259" w:lineRule="auto"/>
    </w:pPr>
    <w:rPr>
      <w:rFonts w:asciiTheme="minorHAnsi" w:eastAsiaTheme="minorEastAsia" w:hAnsiTheme="minorHAnsi" w:cstheme="minorBidi"/>
      <w:sz w:val="22"/>
      <w:szCs w:val="22"/>
    </w:rPr>
  </w:style>
  <w:style w:type="paragraph" w:customStyle="1" w:styleId="FA2B95F1CEAF4A4995E0C92D66FA48F8">
    <w:name w:val="FA2B95F1CEAF4A4995E0C92D66FA48F8"/>
    <w:rsid w:val="000617E9"/>
    <w:pPr>
      <w:spacing w:after="160" w:line="259" w:lineRule="auto"/>
    </w:pPr>
    <w:rPr>
      <w:rFonts w:asciiTheme="minorHAnsi" w:eastAsiaTheme="minorEastAsia" w:hAnsiTheme="minorHAnsi" w:cstheme="minorBidi"/>
      <w:sz w:val="22"/>
      <w:szCs w:val="22"/>
    </w:rPr>
  </w:style>
  <w:style w:type="paragraph" w:customStyle="1" w:styleId="8A2154CCC8AF4198BA9C5E61547D4F43">
    <w:name w:val="8A2154CCC8AF4198BA9C5E61547D4F43"/>
    <w:rsid w:val="000617E9"/>
    <w:pPr>
      <w:spacing w:after="160" w:line="259" w:lineRule="auto"/>
    </w:pPr>
    <w:rPr>
      <w:rFonts w:asciiTheme="minorHAnsi" w:eastAsiaTheme="minorEastAsia" w:hAnsiTheme="minorHAnsi" w:cstheme="minorBidi"/>
      <w:sz w:val="22"/>
      <w:szCs w:val="22"/>
    </w:rPr>
  </w:style>
  <w:style w:type="paragraph" w:customStyle="1" w:styleId="D87D24174BF942529CC42ED2AE240704">
    <w:name w:val="D87D24174BF942529CC42ED2AE240704"/>
    <w:rsid w:val="000617E9"/>
    <w:pPr>
      <w:spacing w:after="160" w:line="259" w:lineRule="auto"/>
    </w:pPr>
    <w:rPr>
      <w:rFonts w:asciiTheme="minorHAnsi" w:eastAsiaTheme="minorEastAsia" w:hAnsiTheme="minorHAnsi" w:cstheme="minorBidi"/>
      <w:sz w:val="22"/>
      <w:szCs w:val="22"/>
    </w:rPr>
  </w:style>
  <w:style w:type="paragraph" w:customStyle="1" w:styleId="7FFC43B023404B30A38D886ABF51592F">
    <w:name w:val="7FFC43B023404B30A38D886ABF51592F"/>
    <w:rsid w:val="000617E9"/>
    <w:pPr>
      <w:spacing w:after="160" w:line="259" w:lineRule="auto"/>
    </w:pPr>
    <w:rPr>
      <w:rFonts w:asciiTheme="minorHAnsi" w:eastAsiaTheme="minorEastAsia" w:hAnsiTheme="minorHAnsi" w:cstheme="minorBidi"/>
      <w:sz w:val="22"/>
      <w:szCs w:val="22"/>
    </w:rPr>
  </w:style>
  <w:style w:type="paragraph" w:customStyle="1" w:styleId="1DCC554F28934D35855E935EB67BFF25">
    <w:name w:val="1DCC554F28934D35855E935EB67BFF25"/>
    <w:rsid w:val="000617E9"/>
    <w:pPr>
      <w:spacing w:after="160" w:line="259" w:lineRule="auto"/>
    </w:pPr>
    <w:rPr>
      <w:rFonts w:asciiTheme="minorHAnsi" w:eastAsiaTheme="minorEastAsia" w:hAnsiTheme="minorHAnsi" w:cstheme="minorBidi"/>
      <w:sz w:val="22"/>
      <w:szCs w:val="22"/>
    </w:rPr>
  </w:style>
  <w:style w:type="paragraph" w:customStyle="1" w:styleId="D2FEB70AAEAC45A092F2B4105A2293DD">
    <w:name w:val="D2FEB70AAEAC45A092F2B4105A2293DD"/>
    <w:rsid w:val="000617E9"/>
    <w:pPr>
      <w:spacing w:after="160" w:line="259" w:lineRule="auto"/>
    </w:pPr>
    <w:rPr>
      <w:rFonts w:asciiTheme="minorHAnsi" w:eastAsiaTheme="minorEastAsia" w:hAnsiTheme="minorHAnsi" w:cstheme="minorBidi"/>
      <w:sz w:val="22"/>
      <w:szCs w:val="22"/>
    </w:rPr>
  </w:style>
  <w:style w:type="paragraph" w:customStyle="1" w:styleId="C3C13398B0D14FB0A8995F9895A08938">
    <w:name w:val="C3C13398B0D14FB0A8995F9895A08938"/>
    <w:rsid w:val="000617E9"/>
    <w:pPr>
      <w:spacing w:after="160" w:line="259" w:lineRule="auto"/>
    </w:pPr>
    <w:rPr>
      <w:rFonts w:asciiTheme="minorHAnsi" w:eastAsiaTheme="minorEastAsia" w:hAnsiTheme="minorHAnsi" w:cstheme="minorBidi"/>
      <w:sz w:val="22"/>
      <w:szCs w:val="22"/>
    </w:rPr>
  </w:style>
  <w:style w:type="paragraph" w:customStyle="1" w:styleId="D0421795817D4B2C87278FD58809E478">
    <w:name w:val="D0421795817D4B2C87278FD58809E478"/>
    <w:rsid w:val="000617E9"/>
    <w:pPr>
      <w:spacing w:after="160" w:line="259" w:lineRule="auto"/>
    </w:pPr>
    <w:rPr>
      <w:rFonts w:asciiTheme="minorHAnsi" w:eastAsiaTheme="minorEastAsia" w:hAnsiTheme="minorHAnsi" w:cstheme="minorBidi"/>
      <w:sz w:val="22"/>
      <w:szCs w:val="22"/>
    </w:rPr>
  </w:style>
  <w:style w:type="paragraph" w:customStyle="1" w:styleId="60CF35C75EDE48178CFDE1B54370F52F">
    <w:name w:val="60CF35C75EDE48178CFDE1B54370F52F"/>
    <w:rsid w:val="000617E9"/>
    <w:pPr>
      <w:spacing w:after="160" w:line="259" w:lineRule="auto"/>
    </w:pPr>
    <w:rPr>
      <w:rFonts w:asciiTheme="minorHAnsi" w:eastAsiaTheme="minorEastAsia" w:hAnsiTheme="minorHAnsi" w:cstheme="minorBidi"/>
      <w:sz w:val="22"/>
      <w:szCs w:val="22"/>
    </w:rPr>
  </w:style>
  <w:style w:type="paragraph" w:customStyle="1" w:styleId="30E76F4C9E314F5E91942E96F89D3E0E">
    <w:name w:val="30E76F4C9E314F5E91942E96F89D3E0E"/>
    <w:rsid w:val="000617E9"/>
    <w:pPr>
      <w:spacing w:after="160" w:line="259" w:lineRule="auto"/>
    </w:pPr>
    <w:rPr>
      <w:rFonts w:asciiTheme="minorHAnsi" w:eastAsiaTheme="minorEastAsia" w:hAnsiTheme="minorHAnsi" w:cstheme="minorBidi"/>
      <w:sz w:val="22"/>
      <w:szCs w:val="22"/>
    </w:rPr>
  </w:style>
  <w:style w:type="paragraph" w:customStyle="1" w:styleId="EECDCDA33AD94B5DA0372012C8DD37F7">
    <w:name w:val="EECDCDA33AD94B5DA0372012C8DD37F7"/>
    <w:rsid w:val="000617E9"/>
    <w:pPr>
      <w:spacing w:after="160" w:line="259" w:lineRule="auto"/>
    </w:pPr>
    <w:rPr>
      <w:rFonts w:asciiTheme="minorHAnsi" w:eastAsiaTheme="minorEastAsia" w:hAnsiTheme="minorHAnsi" w:cstheme="minorBidi"/>
      <w:sz w:val="22"/>
      <w:szCs w:val="22"/>
    </w:rPr>
  </w:style>
  <w:style w:type="paragraph" w:customStyle="1" w:styleId="D606CDFB41C2435C93EEE4396B0A0232">
    <w:name w:val="D606CDFB41C2435C93EEE4396B0A0232"/>
    <w:rsid w:val="000617E9"/>
    <w:pPr>
      <w:spacing w:after="160" w:line="259" w:lineRule="auto"/>
    </w:pPr>
    <w:rPr>
      <w:rFonts w:asciiTheme="minorHAnsi" w:eastAsiaTheme="minorEastAsia" w:hAnsiTheme="minorHAnsi" w:cstheme="minorBidi"/>
      <w:sz w:val="22"/>
      <w:szCs w:val="22"/>
    </w:rPr>
  </w:style>
  <w:style w:type="paragraph" w:customStyle="1" w:styleId="9FA12B06C2AE4E15BAEFE0B24929C197">
    <w:name w:val="9FA12B06C2AE4E15BAEFE0B24929C197"/>
    <w:rsid w:val="000617E9"/>
    <w:pPr>
      <w:spacing w:after="160" w:line="259" w:lineRule="auto"/>
    </w:pPr>
    <w:rPr>
      <w:rFonts w:asciiTheme="minorHAnsi" w:eastAsiaTheme="minorEastAsia" w:hAnsiTheme="minorHAnsi" w:cstheme="minorBidi"/>
      <w:sz w:val="22"/>
      <w:szCs w:val="22"/>
    </w:rPr>
  </w:style>
  <w:style w:type="paragraph" w:customStyle="1" w:styleId="1E26504FCC8743BA982DA6CDB61B60A3">
    <w:name w:val="1E26504FCC8743BA982DA6CDB61B60A3"/>
    <w:rsid w:val="000617E9"/>
    <w:pPr>
      <w:spacing w:after="160" w:line="259" w:lineRule="auto"/>
    </w:pPr>
    <w:rPr>
      <w:rFonts w:asciiTheme="minorHAnsi" w:eastAsiaTheme="minorEastAsia" w:hAnsiTheme="minorHAnsi" w:cstheme="minorBidi"/>
      <w:sz w:val="22"/>
      <w:szCs w:val="22"/>
    </w:rPr>
  </w:style>
  <w:style w:type="paragraph" w:customStyle="1" w:styleId="DA6A4AE513D7490EAEA43E2A2ADD7468">
    <w:name w:val="DA6A4AE513D7490EAEA43E2A2ADD7468"/>
    <w:rsid w:val="000617E9"/>
    <w:pPr>
      <w:spacing w:after="160" w:line="259" w:lineRule="auto"/>
    </w:pPr>
    <w:rPr>
      <w:rFonts w:asciiTheme="minorHAnsi" w:eastAsiaTheme="minorEastAsia" w:hAnsiTheme="minorHAnsi" w:cstheme="minorBidi"/>
      <w:sz w:val="22"/>
      <w:szCs w:val="22"/>
    </w:rPr>
  </w:style>
  <w:style w:type="paragraph" w:customStyle="1" w:styleId="2D60229B8C6844658F35372B1D9BB796">
    <w:name w:val="2D60229B8C6844658F35372B1D9BB796"/>
    <w:rsid w:val="000617E9"/>
    <w:pPr>
      <w:spacing w:after="160" w:line="259" w:lineRule="auto"/>
    </w:pPr>
    <w:rPr>
      <w:rFonts w:asciiTheme="minorHAnsi" w:eastAsiaTheme="minorEastAsia" w:hAnsiTheme="minorHAnsi" w:cstheme="minorBidi"/>
      <w:sz w:val="22"/>
      <w:szCs w:val="22"/>
    </w:rPr>
  </w:style>
  <w:style w:type="paragraph" w:customStyle="1" w:styleId="E38C32FA469D4345A0B8FDBF8A56F372">
    <w:name w:val="E38C32FA469D4345A0B8FDBF8A56F372"/>
    <w:rsid w:val="000617E9"/>
    <w:pPr>
      <w:spacing w:after="160" w:line="259" w:lineRule="auto"/>
    </w:pPr>
    <w:rPr>
      <w:rFonts w:asciiTheme="minorHAnsi" w:eastAsiaTheme="minorEastAsia" w:hAnsiTheme="minorHAnsi" w:cstheme="minorBidi"/>
      <w:sz w:val="22"/>
      <w:szCs w:val="22"/>
    </w:rPr>
  </w:style>
  <w:style w:type="paragraph" w:customStyle="1" w:styleId="BCDA63A622544A019C84C3AB675F890B">
    <w:name w:val="BCDA63A622544A019C84C3AB675F890B"/>
    <w:rsid w:val="000617E9"/>
    <w:pPr>
      <w:spacing w:after="160" w:line="259" w:lineRule="auto"/>
    </w:pPr>
    <w:rPr>
      <w:rFonts w:asciiTheme="minorHAnsi" w:eastAsiaTheme="minorEastAsia" w:hAnsiTheme="minorHAnsi" w:cstheme="minorBidi"/>
      <w:sz w:val="22"/>
      <w:szCs w:val="22"/>
    </w:rPr>
  </w:style>
  <w:style w:type="paragraph" w:customStyle="1" w:styleId="4F0CEC4C528B4E3EBB6164971CDE59F7">
    <w:name w:val="4F0CEC4C528B4E3EBB6164971CDE59F7"/>
    <w:rsid w:val="000617E9"/>
    <w:pPr>
      <w:spacing w:after="160" w:line="259" w:lineRule="auto"/>
    </w:pPr>
    <w:rPr>
      <w:rFonts w:asciiTheme="minorHAnsi" w:eastAsiaTheme="minorEastAsia" w:hAnsiTheme="minorHAnsi" w:cstheme="minorBidi"/>
      <w:sz w:val="22"/>
      <w:szCs w:val="22"/>
    </w:rPr>
  </w:style>
  <w:style w:type="paragraph" w:customStyle="1" w:styleId="34305E91EC9546EDB92096F6A4F1DA6C">
    <w:name w:val="34305E91EC9546EDB92096F6A4F1DA6C"/>
    <w:rsid w:val="000617E9"/>
    <w:pPr>
      <w:spacing w:after="160" w:line="259" w:lineRule="auto"/>
    </w:pPr>
    <w:rPr>
      <w:rFonts w:asciiTheme="minorHAnsi" w:eastAsiaTheme="minorEastAsia" w:hAnsiTheme="minorHAnsi" w:cstheme="minorBidi"/>
      <w:sz w:val="22"/>
      <w:szCs w:val="22"/>
    </w:rPr>
  </w:style>
  <w:style w:type="paragraph" w:customStyle="1" w:styleId="09E21698AC0D4D41A4DF70AF7FF3D62A">
    <w:name w:val="09E21698AC0D4D41A4DF70AF7FF3D62A"/>
    <w:rsid w:val="000617E9"/>
    <w:pPr>
      <w:spacing w:after="160" w:line="259" w:lineRule="auto"/>
    </w:pPr>
    <w:rPr>
      <w:rFonts w:asciiTheme="minorHAnsi" w:eastAsiaTheme="minorEastAsia" w:hAnsiTheme="minorHAnsi" w:cstheme="minorBidi"/>
      <w:sz w:val="22"/>
      <w:szCs w:val="22"/>
    </w:rPr>
  </w:style>
  <w:style w:type="paragraph" w:customStyle="1" w:styleId="97497656B71D4CA583BDD509B00D4BDB">
    <w:name w:val="97497656B71D4CA583BDD509B00D4BDB"/>
    <w:rsid w:val="000617E9"/>
    <w:pPr>
      <w:spacing w:after="160" w:line="259" w:lineRule="auto"/>
    </w:pPr>
    <w:rPr>
      <w:rFonts w:asciiTheme="minorHAnsi" w:eastAsiaTheme="minorEastAsia" w:hAnsiTheme="minorHAnsi" w:cstheme="minorBidi"/>
      <w:sz w:val="22"/>
      <w:szCs w:val="22"/>
    </w:rPr>
  </w:style>
  <w:style w:type="paragraph" w:customStyle="1" w:styleId="24FEB790DAA64CD79CCA18BDC08EAAA0">
    <w:name w:val="24FEB790DAA64CD79CCA18BDC08EAAA0"/>
    <w:rsid w:val="000617E9"/>
    <w:pPr>
      <w:spacing w:after="160" w:line="259" w:lineRule="auto"/>
    </w:pPr>
    <w:rPr>
      <w:rFonts w:asciiTheme="minorHAnsi" w:eastAsiaTheme="minorEastAsia" w:hAnsiTheme="minorHAnsi" w:cstheme="minorBidi"/>
      <w:sz w:val="22"/>
      <w:szCs w:val="22"/>
    </w:rPr>
  </w:style>
  <w:style w:type="paragraph" w:customStyle="1" w:styleId="3C8A2123654F4E75828F2D1221648B91">
    <w:name w:val="3C8A2123654F4E75828F2D1221648B91"/>
    <w:rsid w:val="000617E9"/>
    <w:pPr>
      <w:spacing w:after="160" w:line="259" w:lineRule="auto"/>
    </w:pPr>
    <w:rPr>
      <w:rFonts w:asciiTheme="minorHAnsi" w:eastAsiaTheme="minorEastAsia" w:hAnsiTheme="minorHAnsi" w:cstheme="minorBidi"/>
      <w:sz w:val="22"/>
      <w:szCs w:val="22"/>
    </w:rPr>
  </w:style>
  <w:style w:type="paragraph" w:customStyle="1" w:styleId="ADBC7F1DF4394DFCB598A36DEB73B546">
    <w:name w:val="ADBC7F1DF4394DFCB598A36DEB73B546"/>
    <w:rsid w:val="000617E9"/>
    <w:pPr>
      <w:spacing w:after="160" w:line="259" w:lineRule="auto"/>
    </w:pPr>
    <w:rPr>
      <w:rFonts w:asciiTheme="minorHAnsi" w:eastAsiaTheme="minorEastAsia" w:hAnsiTheme="minorHAnsi" w:cstheme="minorBidi"/>
      <w:sz w:val="22"/>
      <w:szCs w:val="22"/>
    </w:rPr>
  </w:style>
  <w:style w:type="paragraph" w:customStyle="1" w:styleId="10F7ED03C87344DA88B09D783B52C15E">
    <w:name w:val="10F7ED03C87344DA88B09D783B52C15E"/>
    <w:rsid w:val="000617E9"/>
    <w:pPr>
      <w:spacing w:after="160" w:line="259" w:lineRule="auto"/>
    </w:pPr>
    <w:rPr>
      <w:rFonts w:asciiTheme="minorHAnsi" w:eastAsiaTheme="minorEastAsia" w:hAnsiTheme="minorHAnsi" w:cstheme="minorBidi"/>
      <w:sz w:val="22"/>
      <w:szCs w:val="22"/>
    </w:rPr>
  </w:style>
  <w:style w:type="paragraph" w:customStyle="1" w:styleId="E6F115B8C5B84ED186341E4FFE52FFF9">
    <w:name w:val="E6F115B8C5B84ED186341E4FFE52FFF9"/>
    <w:rsid w:val="000617E9"/>
    <w:pPr>
      <w:spacing w:after="160" w:line="259" w:lineRule="auto"/>
    </w:pPr>
    <w:rPr>
      <w:rFonts w:asciiTheme="minorHAnsi" w:eastAsiaTheme="minorEastAsia" w:hAnsiTheme="minorHAnsi" w:cstheme="minorBidi"/>
      <w:sz w:val="22"/>
      <w:szCs w:val="22"/>
    </w:rPr>
  </w:style>
  <w:style w:type="paragraph" w:customStyle="1" w:styleId="BC420CF402114BDDBC0FF98EAFB4A6B8">
    <w:name w:val="BC420CF402114BDDBC0FF98EAFB4A6B8"/>
    <w:rsid w:val="000617E9"/>
    <w:pPr>
      <w:spacing w:after="160" w:line="259" w:lineRule="auto"/>
    </w:pPr>
    <w:rPr>
      <w:rFonts w:asciiTheme="minorHAnsi" w:eastAsiaTheme="minorEastAsia" w:hAnsiTheme="minorHAnsi" w:cstheme="minorBidi"/>
      <w:sz w:val="22"/>
      <w:szCs w:val="22"/>
    </w:rPr>
  </w:style>
  <w:style w:type="paragraph" w:customStyle="1" w:styleId="8808CAE4865E4709A70F90EF0997A6B6">
    <w:name w:val="8808CAE4865E4709A70F90EF0997A6B6"/>
    <w:rsid w:val="000617E9"/>
    <w:pPr>
      <w:spacing w:after="160" w:line="259" w:lineRule="auto"/>
    </w:pPr>
    <w:rPr>
      <w:rFonts w:asciiTheme="minorHAnsi" w:eastAsiaTheme="minorEastAsia" w:hAnsiTheme="minorHAnsi" w:cstheme="minorBidi"/>
      <w:sz w:val="22"/>
      <w:szCs w:val="22"/>
    </w:rPr>
  </w:style>
  <w:style w:type="paragraph" w:customStyle="1" w:styleId="360374826D77412298A765D207C86A8D">
    <w:name w:val="360374826D77412298A765D207C86A8D"/>
    <w:rsid w:val="000617E9"/>
    <w:pPr>
      <w:spacing w:after="160" w:line="259" w:lineRule="auto"/>
    </w:pPr>
    <w:rPr>
      <w:rFonts w:asciiTheme="minorHAnsi" w:eastAsiaTheme="minorEastAsia" w:hAnsiTheme="minorHAnsi" w:cstheme="minorBidi"/>
      <w:sz w:val="22"/>
      <w:szCs w:val="22"/>
    </w:rPr>
  </w:style>
  <w:style w:type="paragraph" w:customStyle="1" w:styleId="9F6EE90B32FC42138CB5AF80D71928BB">
    <w:name w:val="9F6EE90B32FC42138CB5AF80D71928BB"/>
    <w:rsid w:val="000617E9"/>
    <w:pPr>
      <w:spacing w:after="160" w:line="259" w:lineRule="auto"/>
    </w:pPr>
    <w:rPr>
      <w:rFonts w:asciiTheme="minorHAnsi" w:eastAsiaTheme="minorEastAsia" w:hAnsiTheme="minorHAnsi" w:cstheme="minorBidi"/>
      <w:sz w:val="22"/>
      <w:szCs w:val="22"/>
    </w:rPr>
  </w:style>
  <w:style w:type="paragraph" w:customStyle="1" w:styleId="13C0D0A2C6DF4BE8801447F96FA33B16">
    <w:name w:val="13C0D0A2C6DF4BE8801447F96FA33B16"/>
    <w:rsid w:val="000617E9"/>
    <w:pPr>
      <w:spacing w:after="160" w:line="259" w:lineRule="auto"/>
    </w:pPr>
    <w:rPr>
      <w:rFonts w:asciiTheme="minorHAnsi" w:eastAsiaTheme="minorEastAsia" w:hAnsiTheme="minorHAnsi" w:cstheme="minorBidi"/>
      <w:sz w:val="22"/>
      <w:szCs w:val="22"/>
    </w:rPr>
  </w:style>
  <w:style w:type="paragraph" w:customStyle="1" w:styleId="8874B5B209334B3B89CED8202E81F25B">
    <w:name w:val="8874B5B209334B3B89CED8202E81F25B"/>
    <w:rsid w:val="000617E9"/>
    <w:pPr>
      <w:spacing w:after="160" w:line="259" w:lineRule="auto"/>
    </w:pPr>
    <w:rPr>
      <w:rFonts w:asciiTheme="minorHAnsi" w:eastAsiaTheme="minorEastAsia" w:hAnsiTheme="minorHAnsi" w:cstheme="minorBidi"/>
      <w:sz w:val="22"/>
      <w:szCs w:val="22"/>
    </w:rPr>
  </w:style>
  <w:style w:type="paragraph" w:customStyle="1" w:styleId="86333D39F95D41C7BD09F38AFEC3E6F8">
    <w:name w:val="86333D39F95D41C7BD09F38AFEC3E6F8"/>
    <w:rsid w:val="000617E9"/>
    <w:pPr>
      <w:spacing w:after="160" w:line="259" w:lineRule="auto"/>
    </w:pPr>
    <w:rPr>
      <w:rFonts w:asciiTheme="minorHAnsi" w:eastAsiaTheme="minorEastAsia" w:hAnsiTheme="minorHAnsi" w:cstheme="minorBidi"/>
      <w:sz w:val="22"/>
      <w:szCs w:val="22"/>
    </w:rPr>
  </w:style>
  <w:style w:type="paragraph" w:customStyle="1" w:styleId="FB2AB7E92D094C2EBAD3A51AE230E852">
    <w:name w:val="FB2AB7E92D094C2EBAD3A51AE230E852"/>
    <w:rsid w:val="000617E9"/>
    <w:pPr>
      <w:spacing w:after="160" w:line="259" w:lineRule="auto"/>
    </w:pPr>
    <w:rPr>
      <w:rFonts w:asciiTheme="minorHAnsi" w:eastAsiaTheme="minorEastAsia" w:hAnsiTheme="minorHAnsi" w:cstheme="minorBidi"/>
      <w:sz w:val="22"/>
      <w:szCs w:val="22"/>
    </w:rPr>
  </w:style>
  <w:style w:type="paragraph" w:customStyle="1" w:styleId="735F579737F94E0FB192B743072E8100">
    <w:name w:val="735F579737F94E0FB192B743072E8100"/>
    <w:rsid w:val="000617E9"/>
    <w:pPr>
      <w:spacing w:after="160" w:line="259" w:lineRule="auto"/>
    </w:pPr>
    <w:rPr>
      <w:rFonts w:asciiTheme="minorHAnsi" w:eastAsiaTheme="minorEastAsia" w:hAnsiTheme="minorHAnsi" w:cstheme="minorBidi"/>
      <w:sz w:val="22"/>
      <w:szCs w:val="22"/>
    </w:rPr>
  </w:style>
  <w:style w:type="paragraph" w:customStyle="1" w:styleId="8930C124386B4322A50051A9F472C73E">
    <w:name w:val="8930C124386B4322A50051A9F472C73E"/>
    <w:rsid w:val="000617E9"/>
    <w:pPr>
      <w:spacing w:after="160" w:line="259" w:lineRule="auto"/>
    </w:pPr>
    <w:rPr>
      <w:rFonts w:asciiTheme="minorHAnsi" w:eastAsiaTheme="minorEastAsia" w:hAnsiTheme="minorHAnsi" w:cstheme="minorBidi"/>
      <w:sz w:val="22"/>
      <w:szCs w:val="22"/>
    </w:rPr>
  </w:style>
  <w:style w:type="paragraph" w:customStyle="1" w:styleId="A1AF9E69BB074E159CC1178E7F05E1D2">
    <w:name w:val="A1AF9E69BB074E159CC1178E7F05E1D2"/>
    <w:rsid w:val="000617E9"/>
    <w:pPr>
      <w:spacing w:after="160" w:line="259" w:lineRule="auto"/>
    </w:pPr>
    <w:rPr>
      <w:rFonts w:asciiTheme="minorHAnsi" w:eastAsiaTheme="minorEastAsia" w:hAnsiTheme="minorHAnsi" w:cstheme="minorBidi"/>
      <w:sz w:val="22"/>
      <w:szCs w:val="22"/>
    </w:rPr>
  </w:style>
  <w:style w:type="paragraph" w:customStyle="1" w:styleId="62DC919C938748E490FBD1A823DCF6D1">
    <w:name w:val="62DC919C938748E490FBD1A823DCF6D1"/>
    <w:rsid w:val="000617E9"/>
    <w:pPr>
      <w:spacing w:after="160" w:line="259" w:lineRule="auto"/>
    </w:pPr>
    <w:rPr>
      <w:rFonts w:asciiTheme="minorHAnsi" w:eastAsiaTheme="minorEastAsia" w:hAnsiTheme="minorHAnsi" w:cstheme="minorBidi"/>
      <w:sz w:val="22"/>
      <w:szCs w:val="22"/>
    </w:rPr>
  </w:style>
  <w:style w:type="paragraph" w:customStyle="1" w:styleId="F098E4A603CB475C8AC3E71FB92615E8">
    <w:name w:val="F098E4A603CB475C8AC3E71FB92615E8"/>
    <w:rsid w:val="000617E9"/>
    <w:pPr>
      <w:spacing w:after="160" w:line="259" w:lineRule="auto"/>
    </w:pPr>
    <w:rPr>
      <w:rFonts w:asciiTheme="minorHAnsi" w:eastAsiaTheme="minorEastAsia" w:hAnsiTheme="minorHAnsi" w:cstheme="minorBidi"/>
      <w:sz w:val="22"/>
      <w:szCs w:val="22"/>
    </w:rPr>
  </w:style>
  <w:style w:type="paragraph" w:customStyle="1" w:styleId="763648496AF84085B12C67404DB3C9DB">
    <w:name w:val="763648496AF84085B12C67404DB3C9DB"/>
    <w:rsid w:val="000617E9"/>
    <w:pPr>
      <w:spacing w:after="160" w:line="259" w:lineRule="auto"/>
    </w:pPr>
    <w:rPr>
      <w:rFonts w:asciiTheme="minorHAnsi" w:eastAsiaTheme="minorEastAsia" w:hAnsiTheme="minorHAnsi" w:cstheme="minorBidi"/>
      <w:sz w:val="22"/>
      <w:szCs w:val="22"/>
    </w:rPr>
  </w:style>
  <w:style w:type="paragraph" w:customStyle="1" w:styleId="2B3B7F91905C40DD9AF3CB973CE11D20">
    <w:name w:val="2B3B7F91905C40DD9AF3CB973CE11D20"/>
    <w:rsid w:val="000617E9"/>
    <w:pPr>
      <w:spacing w:after="160" w:line="259" w:lineRule="auto"/>
    </w:pPr>
    <w:rPr>
      <w:rFonts w:asciiTheme="minorHAnsi" w:eastAsiaTheme="minorEastAsia" w:hAnsiTheme="minorHAnsi" w:cstheme="minorBidi"/>
      <w:sz w:val="22"/>
      <w:szCs w:val="22"/>
    </w:rPr>
  </w:style>
  <w:style w:type="paragraph" w:customStyle="1" w:styleId="0A70F724FC93433682E6EACC45FCA14A">
    <w:name w:val="0A70F724FC93433682E6EACC45FCA14A"/>
    <w:rsid w:val="000617E9"/>
    <w:pPr>
      <w:spacing w:after="160" w:line="259" w:lineRule="auto"/>
    </w:pPr>
    <w:rPr>
      <w:rFonts w:asciiTheme="minorHAnsi" w:eastAsiaTheme="minorEastAsia" w:hAnsiTheme="minorHAnsi" w:cstheme="minorBidi"/>
      <w:sz w:val="22"/>
      <w:szCs w:val="22"/>
    </w:rPr>
  </w:style>
  <w:style w:type="paragraph" w:customStyle="1" w:styleId="B4063999E8914F66A9C3D9308E200FED">
    <w:name w:val="B4063999E8914F66A9C3D9308E200FED"/>
    <w:rsid w:val="000617E9"/>
    <w:pPr>
      <w:spacing w:after="160" w:line="259" w:lineRule="auto"/>
    </w:pPr>
    <w:rPr>
      <w:rFonts w:asciiTheme="minorHAnsi" w:eastAsiaTheme="minorEastAsia" w:hAnsiTheme="minorHAnsi" w:cstheme="minorBidi"/>
      <w:sz w:val="22"/>
      <w:szCs w:val="22"/>
    </w:rPr>
  </w:style>
  <w:style w:type="paragraph" w:customStyle="1" w:styleId="4C95A570D1324F17BC9B096F832A9EBC">
    <w:name w:val="4C95A570D1324F17BC9B096F832A9EBC"/>
    <w:rsid w:val="000617E9"/>
    <w:pPr>
      <w:spacing w:after="160" w:line="259" w:lineRule="auto"/>
    </w:pPr>
    <w:rPr>
      <w:rFonts w:asciiTheme="minorHAnsi" w:eastAsiaTheme="minorEastAsia" w:hAnsiTheme="minorHAnsi" w:cstheme="minorBidi"/>
      <w:sz w:val="22"/>
      <w:szCs w:val="22"/>
    </w:rPr>
  </w:style>
  <w:style w:type="paragraph" w:customStyle="1" w:styleId="B2ECBA2E7DB5491DB30B1D58C1A9B673">
    <w:name w:val="B2ECBA2E7DB5491DB30B1D58C1A9B673"/>
    <w:rsid w:val="000617E9"/>
    <w:pPr>
      <w:spacing w:after="160" w:line="259" w:lineRule="auto"/>
    </w:pPr>
    <w:rPr>
      <w:rFonts w:asciiTheme="minorHAnsi" w:eastAsiaTheme="minorEastAsia" w:hAnsiTheme="minorHAnsi" w:cstheme="minorBidi"/>
      <w:sz w:val="22"/>
      <w:szCs w:val="22"/>
    </w:rPr>
  </w:style>
  <w:style w:type="paragraph" w:customStyle="1" w:styleId="22D0FC7FFE6047EB98FC96E86B747CB9">
    <w:name w:val="22D0FC7FFE6047EB98FC96E86B747CB9"/>
    <w:rsid w:val="000617E9"/>
    <w:pPr>
      <w:spacing w:after="160" w:line="259" w:lineRule="auto"/>
    </w:pPr>
    <w:rPr>
      <w:rFonts w:asciiTheme="minorHAnsi" w:eastAsiaTheme="minorEastAsia" w:hAnsiTheme="minorHAnsi" w:cstheme="minorBidi"/>
      <w:sz w:val="22"/>
      <w:szCs w:val="22"/>
    </w:rPr>
  </w:style>
  <w:style w:type="paragraph" w:customStyle="1" w:styleId="E569E05A21B24374BD6C652BF8FFE5A8">
    <w:name w:val="E569E05A21B24374BD6C652BF8FFE5A8"/>
    <w:rsid w:val="00E664B4"/>
    <w:pPr>
      <w:spacing w:after="160" w:line="259" w:lineRule="auto"/>
    </w:pPr>
    <w:rPr>
      <w:rFonts w:asciiTheme="minorHAnsi" w:eastAsiaTheme="minorEastAsia" w:hAnsiTheme="minorHAnsi" w:cstheme="minorBidi"/>
      <w:sz w:val="22"/>
      <w:szCs w:val="22"/>
    </w:rPr>
  </w:style>
  <w:style w:type="paragraph" w:customStyle="1" w:styleId="B98B0E68C402424198C482AE06D7CDAA">
    <w:name w:val="B98B0E68C402424198C482AE06D7CDAA"/>
    <w:rsid w:val="00E664B4"/>
    <w:pPr>
      <w:spacing w:after="160" w:line="259" w:lineRule="auto"/>
    </w:pPr>
    <w:rPr>
      <w:rFonts w:asciiTheme="minorHAnsi" w:eastAsiaTheme="minorEastAsia" w:hAnsiTheme="minorHAnsi" w:cstheme="minorBidi"/>
      <w:sz w:val="22"/>
      <w:szCs w:val="22"/>
    </w:rPr>
  </w:style>
  <w:style w:type="paragraph" w:customStyle="1" w:styleId="35250E6FBCC945B7A924CD6D8E853DCF">
    <w:name w:val="35250E6FBCC945B7A924CD6D8E853DCF"/>
    <w:rsid w:val="00E664B4"/>
    <w:pPr>
      <w:spacing w:after="160" w:line="259" w:lineRule="auto"/>
    </w:pPr>
    <w:rPr>
      <w:rFonts w:asciiTheme="minorHAnsi" w:eastAsiaTheme="minorEastAsia" w:hAnsiTheme="minorHAnsi" w:cstheme="minorBidi"/>
      <w:sz w:val="22"/>
      <w:szCs w:val="22"/>
    </w:rPr>
  </w:style>
  <w:style w:type="paragraph" w:customStyle="1" w:styleId="B4259BCF1EE641158D3EBB70AB2C4796">
    <w:name w:val="B4259BCF1EE641158D3EBB70AB2C4796"/>
    <w:rsid w:val="00E664B4"/>
    <w:pPr>
      <w:spacing w:after="160" w:line="259" w:lineRule="auto"/>
    </w:pPr>
    <w:rPr>
      <w:rFonts w:asciiTheme="minorHAnsi" w:eastAsiaTheme="minorEastAsia" w:hAnsiTheme="minorHAnsi" w:cstheme="minorBidi"/>
      <w:sz w:val="22"/>
      <w:szCs w:val="22"/>
    </w:rPr>
  </w:style>
  <w:style w:type="paragraph" w:customStyle="1" w:styleId="C5E2D3DFC9FD4DD08CE149221B3D35B6">
    <w:name w:val="C5E2D3DFC9FD4DD08CE149221B3D35B6"/>
    <w:rsid w:val="00E664B4"/>
    <w:pPr>
      <w:spacing w:after="160" w:line="259" w:lineRule="auto"/>
    </w:pPr>
    <w:rPr>
      <w:rFonts w:asciiTheme="minorHAnsi" w:eastAsiaTheme="minorEastAsia" w:hAnsiTheme="minorHAnsi" w:cstheme="minorBidi"/>
      <w:sz w:val="22"/>
      <w:szCs w:val="22"/>
    </w:rPr>
  </w:style>
  <w:style w:type="paragraph" w:customStyle="1" w:styleId="0D5F4F7EFDD84764B7C53931A7E05FF1">
    <w:name w:val="0D5F4F7EFDD84764B7C53931A7E05FF1"/>
    <w:rsid w:val="00E664B4"/>
    <w:pPr>
      <w:spacing w:after="160" w:line="259" w:lineRule="auto"/>
    </w:pPr>
    <w:rPr>
      <w:rFonts w:asciiTheme="minorHAnsi" w:eastAsiaTheme="minorEastAsia" w:hAnsiTheme="minorHAnsi" w:cstheme="minorBidi"/>
      <w:sz w:val="22"/>
      <w:szCs w:val="22"/>
    </w:rPr>
  </w:style>
  <w:style w:type="paragraph" w:customStyle="1" w:styleId="1C87CF5C2CDC4F15AFFB62CB13B567B2">
    <w:name w:val="1C87CF5C2CDC4F15AFFB62CB13B567B2"/>
    <w:rsid w:val="00E664B4"/>
    <w:pPr>
      <w:spacing w:after="160" w:line="259" w:lineRule="auto"/>
    </w:pPr>
    <w:rPr>
      <w:rFonts w:asciiTheme="minorHAnsi" w:eastAsiaTheme="minorEastAsia" w:hAnsiTheme="minorHAnsi" w:cstheme="minorBidi"/>
      <w:sz w:val="22"/>
      <w:szCs w:val="22"/>
    </w:rPr>
  </w:style>
  <w:style w:type="paragraph" w:customStyle="1" w:styleId="7C92D5D3F3E149269803130FE7549AC0">
    <w:name w:val="7C92D5D3F3E149269803130FE7549AC0"/>
    <w:rsid w:val="00E664B4"/>
    <w:pPr>
      <w:spacing w:after="160" w:line="259" w:lineRule="auto"/>
    </w:pPr>
    <w:rPr>
      <w:rFonts w:asciiTheme="minorHAnsi" w:eastAsiaTheme="minorEastAsia" w:hAnsiTheme="minorHAnsi" w:cstheme="minorBidi"/>
      <w:sz w:val="22"/>
      <w:szCs w:val="22"/>
    </w:rPr>
  </w:style>
  <w:style w:type="paragraph" w:customStyle="1" w:styleId="342FE0B9EE164AF6B50F51599CF15677">
    <w:name w:val="342FE0B9EE164AF6B50F51599CF15677"/>
    <w:rsid w:val="00E664B4"/>
    <w:pPr>
      <w:spacing w:after="160" w:line="259" w:lineRule="auto"/>
    </w:pPr>
    <w:rPr>
      <w:rFonts w:asciiTheme="minorHAnsi" w:eastAsiaTheme="minorEastAsia" w:hAnsiTheme="minorHAnsi" w:cstheme="minorBidi"/>
      <w:sz w:val="22"/>
      <w:szCs w:val="22"/>
    </w:rPr>
  </w:style>
  <w:style w:type="paragraph" w:customStyle="1" w:styleId="B0ACE687C8D546A5B5E15BD7363B9C01">
    <w:name w:val="B0ACE687C8D546A5B5E15BD7363B9C01"/>
    <w:rsid w:val="00E664B4"/>
    <w:pPr>
      <w:spacing w:after="160" w:line="259" w:lineRule="auto"/>
    </w:pPr>
    <w:rPr>
      <w:rFonts w:asciiTheme="minorHAnsi" w:eastAsiaTheme="minorEastAsia" w:hAnsiTheme="minorHAnsi" w:cstheme="minorBidi"/>
      <w:sz w:val="22"/>
      <w:szCs w:val="22"/>
    </w:rPr>
  </w:style>
  <w:style w:type="paragraph" w:customStyle="1" w:styleId="0C244FE88ED54F4D8622ACAF79338AC1">
    <w:name w:val="0C244FE88ED54F4D8622ACAF79338AC1"/>
    <w:rsid w:val="00E664B4"/>
    <w:pPr>
      <w:spacing w:after="160" w:line="259" w:lineRule="auto"/>
    </w:pPr>
    <w:rPr>
      <w:rFonts w:asciiTheme="minorHAnsi" w:eastAsiaTheme="minorEastAsia" w:hAnsiTheme="minorHAnsi" w:cstheme="minorBidi"/>
      <w:sz w:val="22"/>
      <w:szCs w:val="22"/>
    </w:rPr>
  </w:style>
  <w:style w:type="paragraph" w:customStyle="1" w:styleId="7B4057CCDC434FDEB7002B7430B6F720">
    <w:name w:val="7B4057CCDC434FDEB7002B7430B6F720"/>
    <w:rsid w:val="00E664B4"/>
    <w:pPr>
      <w:spacing w:after="160" w:line="259" w:lineRule="auto"/>
    </w:pPr>
    <w:rPr>
      <w:rFonts w:asciiTheme="minorHAnsi" w:eastAsiaTheme="minorEastAsia" w:hAnsiTheme="minorHAnsi" w:cstheme="minorBidi"/>
      <w:sz w:val="22"/>
      <w:szCs w:val="22"/>
    </w:rPr>
  </w:style>
  <w:style w:type="paragraph" w:customStyle="1" w:styleId="BE455FF5FEA743D5ADE5D74637EA83E4">
    <w:name w:val="BE455FF5FEA743D5ADE5D74637EA83E4"/>
    <w:rsid w:val="00E664B4"/>
    <w:pPr>
      <w:spacing w:after="160" w:line="259" w:lineRule="auto"/>
    </w:pPr>
    <w:rPr>
      <w:rFonts w:asciiTheme="minorHAnsi" w:eastAsiaTheme="minorEastAsia" w:hAnsiTheme="minorHAnsi" w:cstheme="minorBidi"/>
      <w:sz w:val="22"/>
      <w:szCs w:val="22"/>
    </w:rPr>
  </w:style>
  <w:style w:type="paragraph" w:customStyle="1" w:styleId="98B99623318B40E7A3CF379A39D3A207">
    <w:name w:val="98B99623318B40E7A3CF379A39D3A207"/>
    <w:rsid w:val="00E664B4"/>
    <w:pPr>
      <w:spacing w:after="160" w:line="259" w:lineRule="auto"/>
    </w:pPr>
    <w:rPr>
      <w:rFonts w:asciiTheme="minorHAnsi" w:eastAsiaTheme="minorEastAsia" w:hAnsiTheme="minorHAnsi" w:cstheme="minorBidi"/>
      <w:sz w:val="22"/>
      <w:szCs w:val="22"/>
    </w:rPr>
  </w:style>
  <w:style w:type="paragraph" w:customStyle="1" w:styleId="AB44D37B84CF4D5DA6A0A8A733E14012">
    <w:name w:val="AB44D37B84CF4D5DA6A0A8A733E14012"/>
    <w:rsid w:val="00E664B4"/>
    <w:pPr>
      <w:spacing w:after="160" w:line="259" w:lineRule="auto"/>
    </w:pPr>
    <w:rPr>
      <w:rFonts w:asciiTheme="minorHAnsi" w:eastAsiaTheme="minorEastAsia" w:hAnsiTheme="minorHAnsi" w:cstheme="minorBidi"/>
      <w:sz w:val="22"/>
      <w:szCs w:val="22"/>
    </w:rPr>
  </w:style>
  <w:style w:type="paragraph" w:customStyle="1" w:styleId="B26C23811BA54286916D3469D0A6DAD9">
    <w:name w:val="B26C23811BA54286916D3469D0A6DAD9"/>
    <w:rsid w:val="00E664B4"/>
    <w:pPr>
      <w:spacing w:after="160" w:line="259" w:lineRule="auto"/>
    </w:pPr>
    <w:rPr>
      <w:rFonts w:asciiTheme="minorHAnsi" w:eastAsiaTheme="minorEastAsia" w:hAnsiTheme="minorHAnsi" w:cstheme="minorBidi"/>
      <w:sz w:val="22"/>
      <w:szCs w:val="22"/>
    </w:rPr>
  </w:style>
  <w:style w:type="paragraph" w:customStyle="1" w:styleId="0565094E1AA847E7B950659C80E997B5">
    <w:name w:val="0565094E1AA847E7B950659C80E997B5"/>
    <w:rsid w:val="00E664B4"/>
    <w:pPr>
      <w:spacing w:after="160" w:line="259" w:lineRule="auto"/>
    </w:pPr>
    <w:rPr>
      <w:rFonts w:asciiTheme="minorHAnsi" w:eastAsiaTheme="minorEastAsia" w:hAnsiTheme="minorHAnsi" w:cstheme="minorBidi"/>
      <w:sz w:val="22"/>
      <w:szCs w:val="22"/>
    </w:rPr>
  </w:style>
  <w:style w:type="paragraph" w:customStyle="1" w:styleId="E9D336B3B18D45F089873D556C209C8D">
    <w:name w:val="E9D336B3B18D45F089873D556C209C8D"/>
    <w:rsid w:val="00E664B4"/>
    <w:pPr>
      <w:spacing w:after="160" w:line="259" w:lineRule="auto"/>
    </w:pPr>
    <w:rPr>
      <w:rFonts w:asciiTheme="minorHAnsi" w:eastAsiaTheme="minorEastAsia" w:hAnsiTheme="minorHAnsi" w:cstheme="minorBidi"/>
      <w:sz w:val="22"/>
      <w:szCs w:val="22"/>
    </w:rPr>
  </w:style>
  <w:style w:type="paragraph" w:customStyle="1" w:styleId="420EDB8DFE7D4CA8AFABF08A9E2B77B9">
    <w:name w:val="420EDB8DFE7D4CA8AFABF08A9E2B77B9"/>
    <w:rsid w:val="00BD0677"/>
    <w:pPr>
      <w:spacing w:after="160" w:line="259" w:lineRule="auto"/>
    </w:pPr>
    <w:rPr>
      <w:rFonts w:asciiTheme="minorHAnsi" w:eastAsiaTheme="minorEastAsia" w:hAnsiTheme="minorHAnsi" w:cstheme="minorBidi"/>
      <w:sz w:val="22"/>
      <w:szCs w:val="22"/>
    </w:rPr>
  </w:style>
  <w:style w:type="paragraph" w:customStyle="1" w:styleId="9BC29B27ADC74BD5B5BEBA1406D62F0E">
    <w:name w:val="9BC29B27ADC74BD5B5BEBA1406D62F0E"/>
    <w:rsid w:val="00BD0677"/>
    <w:pPr>
      <w:spacing w:after="160" w:line="259" w:lineRule="auto"/>
    </w:pPr>
    <w:rPr>
      <w:rFonts w:asciiTheme="minorHAnsi" w:eastAsiaTheme="minorEastAsia" w:hAnsiTheme="minorHAnsi" w:cstheme="minorBidi"/>
      <w:sz w:val="22"/>
      <w:szCs w:val="22"/>
    </w:rPr>
  </w:style>
  <w:style w:type="paragraph" w:customStyle="1" w:styleId="F23120D429714645980E73B41007F876">
    <w:name w:val="F23120D429714645980E73B41007F876"/>
    <w:rsid w:val="00BD0677"/>
    <w:pPr>
      <w:spacing w:after="160" w:line="259" w:lineRule="auto"/>
    </w:pPr>
    <w:rPr>
      <w:rFonts w:asciiTheme="minorHAnsi" w:eastAsiaTheme="minorEastAsia" w:hAnsiTheme="minorHAnsi" w:cstheme="minorBidi"/>
      <w:sz w:val="22"/>
      <w:szCs w:val="22"/>
    </w:rPr>
  </w:style>
  <w:style w:type="paragraph" w:customStyle="1" w:styleId="47FE826CF1DE48D2AB86759EA20F6288">
    <w:name w:val="47FE826CF1DE48D2AB86759EA20F6288"/>
    <w:rsid w:val="00BD0677"/>
    <w:pPr>
      <w:spacing w:after="160" w:line="259" w:lineRule="auto"/>
    </w:pPr>
    <w:rPr>
      <w:rFonts w:asciiTheme="minorHAnsi" w:eastAsiaTheme="minorEastAsia" w:hAnsiTheme="minorHAnsi" w:cstheme="minorBidi"/>
      <w:sz w:val="22"/>
      <w:szCs w:val="22"/>
    </w:rPr>
  </w:style>
  <w:style w:type="paragraph" w:customStyle="1" w:styleId="42E8347F1F3B4952AAD04E5DF87EA757">
    <w:name w:val="42E8347F1F3B4952AAD04E5DF87EA757"/>
    <w:rsid w:val="00BD0677"/>
    <w:pPr>
      <w:spacing w:after="160" w:line="259" w:lineRule="auto"/>
    </w:pPr>
    <w:rPr>
      <w:rFonts w:asciiTheme="minorHAnsi" w:eastAsiaTheme="minorEastAsia" w:hAnsiTheme="minorHAnsi" w:cstheme="minorBidi"/>
      <w:sz w:val="22"/>
      <w:szCs w:val="22"/>
    </w:rPr>
  </w:style>
  <w:style w:type="paragraph" w:customStyle="1" w:styleId="868CA6A364804AA3AEC3A3D46EC69519">
    <w:name w:val="868CA6A364804AA3AEC3A3D46EC69519"/>
    <w:rsid w:val="00BD0677"/>
    <w:pPr>
      <w:spacing w:after="160" w:line="259" w:lineRule="auto"/>
    </w:pPr>
    <w:rPr>
      <w:rFonts w:asciiTheme="minorHAnsi" w:eastAsiaTheme="minorEastAsia" w:hAnsiTheme="minorHAnsi" w:cstheme="minorBidi"/>
      <w:sz w:val="22"/>
      <w:szCs w:val="22"/>
    </w:rPr>
  </w:style>
  <w:style w:type="paragraph" w:customStyle="1" w:styleId="BA314FD034E6495EA8450C385BEDD517">
    <w:name w:val="BA314FD034E6495EA8450C385BEDD517"/>
    <w:rsid w:val="00BD0677"/>
    <w:pPr>
      <w:spacing w:after="160" w:line="259" w:lineRule="auto"/>
    </w:pPr>
    <w:rPr>
      <w:rFonts w:asciiTheme="minorHAnsi" w:eastAsiaTheme="minorEastAsia" w:hAnsiTheme="minorHAnsi" w:cstheme="minorBidi"/>
      <w:sz w:val="22"/>
      <w:szCs w:val="22"/>
    </w:rPr>
  </w:style>
  <w:style w:type="paragraph" w:customStyle="1" w:styleId="8722299F61694DD299EAA906163C0B8A">
    <w:name w:val="8722299F61694DD299EAA906163C0B8A"/>
    <w:rsid w:val="00BD0677"/>
    <w:pPr>
      <w:spacing w:after="160" w:line="259" w:lineRule="auto"/>
    </w:pPr>
    <w:rPr>
      <w:rFonts w:asciiTheme="minorHAnsi" w:eastAsiaTheme="minorEastAsia" w:hAnsiTheme="minorHAnsi" w:cstheme="minorBidi"/>
      <w:sz w:val="22"/>
      <w:szCs w:val="22"/>
    </w:rPr>
  </w:style>
  <w:style w:type="paragraph" w:customStyle="1" w:styleId="BCE4CD3CD83D4591BC17BBA1B534F7AA">
    <w:name w:val="BCE4CD3CD83D4591BC17BBA1B534F7AA"/>
    <w:rsid w:val="00BD0677"/>
    <w:pPr>
      <w:spacing w:after="160" w:line="259" w:lineRule="auto"/>
    </w:pPr>
    <w:rPr>
      <w:rFonts w:asciiTheme="minorHAnsi" w:eastAsiaTheme="minorEastAsia" w:hAnsiTheme="minorHAnsi" w:cstheme="minorBidi"/>
      <w:sz w:val="22"/>
      <w:szCs w:val="22"/>
    </w:rPr>
  </w:style>
  <w:style w:type="paragraph" w:customStyle="1" w:styleId="E75926310CFF4D80A7B0B0903E37FEF9">
    <w:name w:val="E75926310CFF4D80A7B0B0903E37FEF9"/>
    <w:rsid w:val="00BD0677"/>
    <w:pPr>
      <w:spacing w:after="160" w:line="259" w:lineRule="auto"/>
    </w:pPr>
    <w:rPr>
      <w:rFonts w:asciiTheme="minorHAnsi" w:eastAsiaTheme="minorEastAsia" w:hAnsiTheme="minorHAnsi" w:cstheme="minorBidi"/>
      <w:sz w:val="22"/>
      <w:szCs w:val="22"/>
    </w:rPr>
  </w:style>
  <w:style w:type="paragraph" w:customStyle="1" w:styleId="677F7A6B57C749DB93FCFFA0F45EAC42">
    <w:name w:val="677F7A6B57C749DB93FCFFA0F45EAC42"/>
    <w:rsid w:val="00BD0677"/>
    <w:pPr>
      <w:spacing w:after="160" w:line="259" w:lineRule="auto"/>
    </w:pPr>
    <w:rPr>
      <w:rFonts w:asciiTheme="minorHAnsi" w:eastAsiaTheme="minorEastAsia" w:hAnsiTheme="minorHAnsi" w:cstheme="minorBidi"/>
      <w:sz w:val="22"/>
      <w:szCs w:val="22"/>
    </w:rPr>
  </w:style>
  <w:style w:type="paragraph" w:customStyle="1" w:styleId="A15D53D932F64A3F87DFEEF7CAB4E725">
    <w:name w:val="A15D53D932F64A3F87DFEEF7CAB4E725"/>
    <w:rsid w:val="00BD0677"/>
    <w:pPr>
      <w:spacing w:after="160" w:line="259" w:lineRule="auto"/>
    </w:pPr>
    <w:rPr>
      <w:rFonts w:asciiTheme="minorHAnsi" w:eastAsiaTheme="minorEastAsia" w:hAnsiTheme="minorHAnsi" w:cstheme="minorBidi"/>
      <w:sz w:val="22"/>
      <w:szCs w:val="22"/>
    </w:rPr>
  </w:style>
  <w:style w:type="paragraph" w:customStyle="1" w:styleId="4D6E6AA4FFE848679A48A1315E5D88D6">
    <w:name w:val="4D6E6AA4FFE848679A48A1315E5D88D6"/>
    <w:rsid w:val="00BD0677"/>
    <w:pPr>
      <w:spacing w:after="160" w:line="259" w:lineRule="auto"/>
    </w:pPr>
    <w:rPr>
      <w:rFonts w:asciiTheme="minorHAnsi" w:eastAsiaTheme="minorEastAsia" w:hAnsiTheme="minorHAnsi" w:cstheme="minorBidi"/>
      <w:sz w:val="22"/>
      <w:szCs w:val="22"/>
    </w:rPr>
  </w:style>
  <w:style w:type="paragraph" w:customStyle="1" w:styleId="DF44F97992BB4570A552B3B8A13E828D">
    <w:name w:val="DF44F97992BB4570A552B3B8A13E828D"/>
    <w:rsid w:val="00BD0677"/>
    <w:pPr>
      <w:spacing w:after="160" w:line="259" w:lineRule="auto"/>
    </w:pPr>
    <w:rPr>
      <w:rFonts w:asciiTheme="minorHAnsi" w:eastAsiaTheme="minorEastAsia" w:hAnsiTheme="minorHAnsi" w:cstheme="minorBidi"/>
      <w:sz w:val="22"/>
      <w:szCs w:val="22"/>
    </w:rPr>
  </w:style>
  <w:style w:type="paragraph" w:customStyle="1" w:styleId="4C2488BE273D4BA1B5CC5A90F4A01815">
    <w:name w:val="4C2488BE273D4BA1B5CC5A90F4A01815"/>
    <w:rsid w:val="00BD0677"/>
    <w:pPr>
      <w:spacing w:after="160" w:line="259" w:lineRule="auto"/>
    </w:pPr>
    <w:rPr>
      <w:rFonts w:asciiTheme="minorHAnsi" w:eastAsiaTheme="minorEastAsia" w:hAnsiTheme="minorHAnsi" w:cstheme="minorBidi"/>
      <w:sz w:val="22"/>
      <w:szCs w:val="22"/>
    </w:rPr>
  </w:style>
  <w:style w:type="paragraph" w:customStyle="1" w:styleId="B17421F118A842AB909515A1E2A41F73">
    <w:name w:val="B17421F118A842AB909515A1E2A41F73"/>
    <w:rsid w:val="00BD0677"/>
    <w:pPr>
      <w:spacing w:after="160" w:line="259" w:lineRule="auto"/>
    </w:pPr>
    <w:rPr>
      <w:rFonts w:asciiTheme="minorHAnsi" w:eastAsiaTheme="minorEastAsia" w:hAnsiTheme="minorHAnsi" w:cstheme="minorBidi"/>
      <w:sz w:val="22"/>
      <w:szCs w:val="22"/>
    </w:rPr>
  </w:style>
  <w:style w:type="paragraph" w:customStyle="1" w:styleId="AF39A7ED3EA7443FAF45DA3FFF114592">
    <w:name w:val="AF39A7ED3EA7443FAF45DA3FFF114592"/>
    <w:rsid w:val="00BD0677"/>
    <w:pPr>
      <w:spacing w:after="160" w:line="259" w:lineRule="auto"/>
    </w:pPr>
    <w:rPr>
      <w:rFonts w:asciiTheme="minorHAnsi" w:eastAsiaTheme="minorEastAsia" w:hAnsiTheme="minorHAnsi" w:cstheme="minorBidi"/>
      <w:sz w:val="22"/>
      <w:szCs w:val="22"/>
    </w:rPr>
  </w:style>
  <w:style w:type="paragraph" w:customStyle="1" w:styleId="90329F14E6F34849AE5B6C6B99E1FF0B">
    <w:name w:val="90329F14E6F34849AE5B6C6B99E1FF0B"/>
    <w:rsid w:val="00BD0677"/>
    <w:pPr>
      <w:spacing w:after="160" w:line="259" w:lineRule="auto"/>
    </w:pPr>
    <w:rPr>
      <w:rFonts w:asciiTheme="minorHAnsi" w:eastAsiaTheme="minorEastAsia" w:hAnsiTheme="minorHAnsi" w:cstheme="minorBidi"/>
      <w:sz w:val="22"/>
      <w:szCs w:val="22"/>
    </w:rPr>
  </w:style>
  <w:style w:type="paragraph" w:customStyle="1" w:styleId="21105F11614E435E82E4F75B159A413F">
    <w:name w:val="21105F11614E435E82E4F75B159A413F"/>
    <w:rsid w:val="00BD0677"/>
    <w:pPr>
      <w:spacing w:after="160" w:line="259" w:lineRule="auto"/>
    </w:pPr>
    <w:rPr>
      <w:rFonts w:asciiTheme="minorHAnsi" w:eastAsiaTheme="minorEastAsia" w:hAnsiTheme="minorHAnsi" w:cstheme="minorBidi"/>
      <w:sz w:val="22"/>
      <w:szCs w:val="22"/>
    </w:rPr>
  </w:style>
  <w:style w:type="paragraph" w:customStyle="1" w:styleId="83C37C1B715542A4998FE0A0AA2AE23B">
    <w:name w:val="83C37C1B715542A4998FE0A0AA2AE23B"/>
    <w:rsid w:val="00BD0677"/>
    <w:pPr>
      <w:spacing w:after="160" w:line="259" w:lineRule="auto"/>
    </w:pPr>
    <w:rPr>
      <w:rFonts w:asciiTheme="minorHAnsi" w:eastAsiaTheme="minorEastAsia" w:hAnsiTheme="minorHAnsi" w:cstheme="minorBidi"/>
      <w:sz w:val="22"/>
      <w:szCs w:val="22"/>
    </w:rPr>
  </w:style>
  <w:style w:type="paragraph" w:customStyle="1" w:styleId="A1F757DEC60F445A955B066795F28DE1">
    <w:name w:val="A1F757DEC60F445A955B066795F28DE1"/>
    <w:rsid w:val="00BD0677"/>
    <w:pPr>
      <w:spacing w:after="160" w:line="259" w:lineRule="auto"/>
    </w:pPr>
    <w:rPr>
      <w:rFonts w:asciiTheme="minorHAnsi" w:eastAsiaTheme="minorEastAsia" w:hAnsiTheme="minorHAnsi" w:cstheme="minorBidi"/>
      <w:sz w:val="22"/>
      <w:szCs w:val="22"/>
    </w:rPr>
  </w:style>
  <w:style w:type="paragraph" w:customStyle="1" w:styleId="EBC4DE8A55DC4769914F15CD9F444206">
    <w:name w:val="EBC4DE8A55DC4769914F15CD9F444206"/>
    <w:rsid w:val="00BD0677"/>
    <w:pPr>
      <w:spacing w:after="160" w:line="259" w:lineRule="auto"/>
    </w:pPr>
    <w:rPr>
      <w:rFonts w:asciiTheme="minorHAnsi" w:eastAsiaTheme="minorEastAsia" w:hAnsiTheme="minorHAnsi" w:cstheme="minorBidi"/>
      <w:sz w:val="22"/>
      <w:szCs w:val="22"/>
    </w:rPr>
  </w:style>
  <w:style w:type="paragraph" w:customStyle="1" w:styleId="1029631BFCA445F889CE98517F9CAEDD">
    <w:name w:val="1029631BFCA445F889CE98517F9CAEDD"/>
    <w:rsid w:val="00BD0677"/>
    <w:pPr>
      <w:spacing w:after="160" w:line="259" w:lineRule="auto"/>
    </w:pPr>
    <w:rPr>
      <w:rFonts w:asciiTheme="minorHAnsi" w:eastAsiaTheme="minorEastAsia" w:hAnsiTheme="minorHAnsi" w:cstheme="minorBidi"/>
      <w:sz w:val="22"/>
      <w:szCs w:val="22"/>
    </w:rPr>
  </w:style>
  <w:style w:type="paragraph" w:customStyle="1" w:styleId="2D26C8C02235405AA6060627FFB0B197">
    <w:name w:val="2D26C8C02235405AA6060627FFB0B197"/>
    <w:rsid w:val="00BD0677"/>
    <w:pPr>
      <w:spacing w:after="160" w:line="259" w:lineRule="auto"/>
    </w:pPr>
    <w:rPr>
      <w:rFonts w:asciiTheme="minorHAnsi" w:eastAsiaTheme="minorEastAsia" w:hAnsiTheme="minorHAnsi" w:cstheme="minorBidi"/>
      <w:sz w:val="22"/>
      <w:szCs w:val="22"/>
    </w:rPr>
  </w:style>
  <w:style w:type="paragraph" w:customStyle="1" w:styleId="2A7C138536724E4585E034B22DF98042">
    <w:name w:val="2A7C138536724E4585E034B22DF98042"/>
    <w:rsid w:val="00BD0677"/>
    <w:pPr>
      <w:spacing w:after="160" w:line="259" w:lineRule="auto"/>
    </w:pPr>
    <w:rPr>
      <w:rFonts w:asciiTheme="minorHAnsi" w:eastAsiaTheme="minorEastAsia" w:hAnsiTheme="minorHAnsi" w:cstheme="minorBidi"/>
      <w:sz w:val="22"/>
      <w:szCs w:val="22"/>
    </w:rPr>
  </w:style>
  <w:style w:type="paragraph" w:customStyle="1" w:styleId="9318B0D5587944AA889F4E2715AF9318">
    <w:name w:val="9318B0D5587944AA889F4E2715AF9318"/>
    <w:rsid w:val="00BD0677"/>
    <w:pPr>
      <w:spacing w:after="160" w:line="259" w:lineRule="auto"/>
    </w:pPr>
    <w:rPr>
      <w:rFonts w:asciiTheme="minorHAnsi" w:eastAsiaTheme="minorEastAsia" w:hAnsiTheme="minorHAnsi" w:cstheme="minorBidi"/>
      <w:sz w:val="22"/>
      <w:szCs w:val="22"/>
    </w:rPr>
  </w:style>
  <w:style w:type="paragraph" w:customStyle="1" w:styleId="28A27633CC7342AAB23E70DC7BCABBB4">
    <w:name w:val="28A27633CC7342AAB23E70DC7BCABBB4"/>
    <w:rsid w:val="00BD0677"/>
    <w:pPr>
      <w:spacing w:after="160" w:line="259" w:lineRule="auto"/>
    </w:pPr>
    <w:rPr>
      <w:rFonts w:asciiTheme="minorHAnsi" w:eastAsiaTheme="minorEastAsia" w:hAnsiTheme="minorHAnsi" w:cstheme="minorBidi"/>
      <w:sz w:val="22"/>
      <w:szCs w:val="22"/>
    </w:rPr>
  </w:style>
  <w:style w:type="paragraph" w:customStyle="1" w:styleId="B48335B91E4141ED879D43B2C11C3F7A">
    <w:name w:val="B48335B91E4141ED879D43B2C11C3F7A"/>
    <w:rsid w:val="00BD0677"/>
    <w:pPr>
      <w:spacing w:after="160" w:line="259" w:lineRule="auto"/>
    </w:pPr>
    <w:rPr>
      <w:rFonts w:asciiTheme="minorHAnsi" w:eastAsiaTheme="minorEastAsia" w:hAnsiTheme="minorHAnsi" w:cstheme="minorBidi"/>
      <w:sz w:val="22"/>
      <w:szCs w:val="22"/>
    </w:rPr>
  </w:style>
  <w:style w:type="paragraph" w:customStyle="1" w:styleId="FE76B0C6B8B34C3D8F3B8AFECC6C9C8E">
    <w:name w:val="FE76B0C6B8B34C3D8F3B8AFECC6C9C8E"/>
    <w:rsid w:val="009C17F6"/>
    <w:pPr>
      <w:spacing w:after="160" w:line="259" w:lineRule="auto"/>
    </w:pPr>
    <w:rPr>
      <w:rFonts w:asciiTheme="minorHAnsi" w:eastAsiaTheme="minorEastAsia" w:hAnsiTheme="minorHAnsi" w:cstheme="minorBidi"/>
      <w:sz w:val="22"/>
      <w:szCs w:val="22"/>
    </w:rPr>
  </w:style>
  <w:style w:type="paragraph" w:customStyle="1" w:styleId="4B559146B57149A0978252E221BE0F23">
    <w:name w:val="4B559146B57149A0978252E221BE0F23"/>
    <w:rsid w:val="00DC6D91"/>
    <w:pPr>
      <w:spacing w:after="160" w:line="259" w:lineRule="auto"/>
    </w:pPr>
    <w:rPr>
      <w:rFonts w:asciiTheme="minorHAnsi" w:eastAsiaTheme="minorEastAsia" w:hAnsiTheme="minorHAnsi" w:cstheme="minorBidi"/>
      <w:sz w:val="22"/>
      <w:szCs w:val="22"/>
    </w:rPr>
  </w:style>
  <w:style w:type="paragraph" w:customStyle="1" w:styleId="04C541F8FE7A4741BDA35A710D39199D">
    <w:name w:val="04C541F8FE7A4741BDA35A710D39199D"/>
    <w:rsid w:val="00C5636F"/>
    <w:pPr>
      <w:spacing w:after="160" w:line="259" w:lineRule="auto"/>
    </w:pPr>
    <w:rPr>
      <w:rFonts w:asciiTheme="minorHAnsi" w:eastAsiaTheme="minorEastAsia" w:hAnsiTheme="minorHAnsi" w:cstheme="minorBidi"/>
      <w:sz w:val="22"/>
      <w:szCs w:val="22"/>
    </w:rPr>
  </w:style>
  <w:style w:type="paragraph" w:customStyle="1" w:styleId="1210C7837E944DB8B1C56886DFF5EABA">
    <w:name w:val="1210C7837E944DB8B1C56886DFF5EABA"/>
    <w:rsid w:val="001E2BA3"/>
    <w:pPr>
      <w:spacing w:after="160" w:line="259" w:lineRule="auto"/>
    </w:pPr>
    <w:rPr>
      <w:rFonts w:asciiTheme="minorHAnsi" w:eastAsiaTheme="minorEastAsia" w:hAnsiTheme="minorHAnsi" w:cstheme="minorBidi"/>
      <w:sz w:val="22"/>
      <w:szCs w:val="22"/>
    </w:rPr>
  </w:style>
  <w:style w:type="paragraph" w:customStyle="1" w:styleId="819C832A1319430EBFE85AB42268193B">
    <w:name w:val="819C832A1319430EBFE85AB42268193B"/>
    <w:rsid w:val="001E2BA3"/>
    <w:pPr>
      <w:spacing w:after="160" w:line="259" w:lineRule="auto"/>
    </w:pPr>
    <w:rPr>
      <w:rFonts w:asciiTheme="minorHAnsi" w:eastAsiaTheme="minorEastAsia" w:hAnsiTheme="minorHAnsi" w:cstheme="minorBidi"/>
      <w:sz w:val="22"/>
      <w:szCs w:val="22"/>
    </w:rPr>
  </w:style>
  <w:style w:type="paragraph" w:customStyle="1" w:styleId="A98B6438E02E45F395B4B7D2710A810E">
    <w:name w:val="A98B6438E02E45F395B4B7D2710A810E"/>
    <w:rsid w:val="001E2BA3"/>
    <w:pPr>
      <w:spacing w:after="160" w:line="259" w:lineRule="auto"/>
    </w:pPr>
    <w:rPr>
      <w:rFonts w:asciiTheme="minorHAnsi" w:eastAsiaTheme="minorEastAsia" w:hAnsiTheme="minorHAnsi" w:cstheme="minorBidi"/>
      <w:sz w:val="22"/>
      <w:szCs w:val="22"/>
    </w:rPr>
  </w:style>
  <w:style w:type="paragraph" w:customStyle="1" w:styleId="7B43ECDC34BC447882667E1B130F1DC9">
    <w:name w:val="7B43ECDC34BC447882667E1B130F1DC9"/>
    <w:rsid w:val="001E2BA3"/>
    <w:pPr>
      <w:spacing w:after="160" w:line="259" w:lineRule="auto"/>
    </w:pPr>
    <w:rPr>
      <w:rFonts w:asciiTheme="minorHAnsi" w:eastAsiaTheme="minorEastAsia" w:hAnsiTheme="minorHAnsi" w:cstheme="minorBidi"/>
      <w:sz w:val="22"/>
      <w:szCs w:val="22"/>
    </w:rPr>
  </w:style>
  <w:style w:type="paragraph" w:customStyle="1" w:styleId="A66E73110CBA4548A1CEBE9551176A14">
    <w:name w:val="A66E73110CBA4548A1CEBE9551176A14"/>
    <w:rsid w:val="001E2BA3"/>
    <w:pPr>
      <w:spacing w:after="160" w:line="259" w:lineRule="auto"/>
    </w:pPr>
    <w:rPr>
      <w:rFonts w:asciiTheme="minorHAnsi" w:eastAsiaTheme="minorEastAsia" w:hAnsiTheme="minorHAnsi" w:cstheme="minorBidi"/>
      <w:sz w:val="22"/>
      <w:szCs w:val="22"/>
    </w:rPr>
  </w:style>
  <w:style w:type="paragraph" w:customStyle="1" w:styleId="BB2E701C487D48A49AAA6E83569E0F6C">
    <w:name w:val="BB2E701C487D48A49AAA6E83569E0F6C"/>
    <w:rsid w:val="001E2BA3"/>
    <w:pPr>
      <w:spacing w:after="160" w:line="259" w:lineRule="auto"/>
    </w:pPr>
    <w:rPr>
      <w:rFonts w:asciiTheme="minorHAnsi" w:eastAsiaTheme="minorEastAsia" w:hAnsiTheme="minorHAnsi" w:cstheme="minorBidi"/>
      <w:sz w:val="22"/>
      <w:szCs w:val="22"/>
    </w:rPr>
  </w:style>
  <w:style w:type="paragraph" w:customStyle="1" w:styleId="28220F8F2CB04C55A8C1539EFCC3ADFE">
    <w:name w:val="28220F8F2CB04C55A8C1539EFCC3ADFE"/>
    <w:rsid w:val="001E2BA3"/>
    <w:pPr>
      <w:spacing w:after="160" w:line="259" w:lineRule="auto"/>
    </w:pPr>
    <w:rPr>
      <w:rFonts w:asciiTheme="minorHAnsi" w:eastAsiaTheme="minorEastAsia" w:hAnsiTheme="minorHAnsi" w:cstheme="minorBidi"/>
      <w:sz w:val="22"/>
      <w:szCs w:val="22"/>
    </w:rPr>
  </w:style>
  <w:style w:type="paragraph" w:customStyle="1" w:styleId="5094B209F1EC46E09004E851AA32150C">
    <w:name w:val="5094B209F1EC46E09004E851AA32150C"/>
    <w:rsid w:val="001E2BA3"/>
    <w:pPr>
      <w:spacing w:after="160" w:line="259" w:lineRule="auto"/>
    </w:pPr>
    <w:rPr>
      <w:rFonts w:asciiTheme="minorHAnsi" w:eastAsiaTheme="minorEastAsia" w:hAnsiTheme="minorHAnsi" w:cstheme="minorBidi"/>
      <w:sz w:val="22"/>
      <w:szCs w:val="22"/>
    </w:rPr>
  </w:style>
  <w:style w:type="paragraph" w:customStyle="1" w:styleId="F616BA338587446FB75AC607FFA55C92">
    <w:name w:val="F616BA338587446FB75AC607FFA55C92"/>
    <w:rsid w:val="001E2BA3"/>
    <w:pPr>
      <w:spacing w:after="160" w:line="259" w:lineRule="auto"/>
    </w:pPr>
    <w:rPr>
      <w:rFonts w:asciiTheme="minorHAnsi" w:eastAsiaTheme="minorEastAsia" w:hAnsiTheme="minorHAnsi" w:cstheme="minorBidi"/>
      <w:sz w:val="22"/>
      <w:szCs w:val="22"/>
    </w:rPr>
  </w:style>
  <w:style w:type="paragraph" w:customStyle="1" w:styleId="43EC48F4A9024E5EAD006DA076301F4E">
    <w:name w:val="43EC48F4A9024E5EAD006DA076301F4E"/>
    <w:rsid w:val="001E2BA3"/>
    <w:pPr>
      <w:spacing w:after="160" w:line="259" w:lineRule="auto"/>
    </w:pPr>
    <w:rPr>
      <w:rFonts w:asciiTheme="minorHAnsi" w:eastAsiaTheme="minorEastAsia" w:hAnsiTheme="minorHAnsi" w:cstheme="minorBidi"/>
      <w:sz w:val="22"/>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2022-12-22T00:00:00</PublishDate>
  <Abstract>Колтачихин</Abstract>
  <CompanyAddress/>
  <CompanyPhone>Фамилия</CompanyPhone>
  <CompanyFax>СРД</CompanyFax>
  <CompanyEmail>Р</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7DCBD33-3887-4035-831D-6E48C369E7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СРП-v1</Template>
  <TotalTime>1</TotalTime>
  <Pages>3</Pages>
  <Words>261</Words>
  <Characters>1494</Characters>
  <Application>Microsoft Office Word</Application>
  <DocSecurity>0</DocSecurity>
  <Lines>12</Lines>
  <Paragraphs>3</Paragraphs>
  <ScaleCrop>false</ScaleCrop>
  <HeadingPairs>
    <vt:vector size="2" baseType="variant">
      <vt:variant>
        <vt:lpstr>Название</vt:lpstr>
      </vt:variant>
      <vt:variant>
        <vt:i4>1</vt:i4>
      </vt:variant>
    </vt:vector>
  </HeadingPairs>
  <TitlesOfParts>
    <vt:vector size="1" baseType="lpstr">
      <vt:lpstr>Капитальный ремонт в корпусе № 105                                                                        «Организация склада готовой продукции»</vt:lpstr>
    </vt:vector>
  </TitlesOfParts>
  <Manager>Н.П.</Manager>
  <Company/>
  <LinksUpToDate>false</LinksUpToDate>
  <CharactersWithSpaces>1752</CharactersWithSpaces>
  <SharedDoc>false</SharedDoc>
  <HLinks>
    <vt:vector size="354" baseType="variant">
      <vt:variant>
        <vt:i4>2883631</vt:i4>
      </vt:variant>
      <vt:variant>
        <vt:i4>213</vt:i4>
      </vt:variant>
      <vt:variant>
        <vt:i4>0</vt:i4>
      </vt:variant>
      <vt:variant>
        <vt:i4>5</vt:i4>
      </vt:variant>
      <vt:variant>
        <vt:lpwstr>normacs://normacs.ru/106me</vt:lpwstr>
      </vt:variant>
      <vt:variant>
        <vt:lpwstr/>
      </vt:variant>
      <vt:variant>
        <vt:i4>983114</vt:i4>
      </vt:variant>
      <vt:variant>
        <vt:i4>210</vt:i4>
      </vt:variant>
      <vt:variant>
        <vt:i4>0</vt:i4>
      </vt:variant>
      <vt:variant>
        <vt:i4>5</vt:i4>
      </vt:variant>
      <vt:variant>
        <vt:lpwstr>normacs://normacs.ru/v87q</vt:lpwstr>
      </vt:variant>
      <vt:variant>
        <vt:lpwstr/>
      </vt:variant>
      <vt:variant>
        <vt:i4>852033</vt:i4>
      </vt:variant>
      <vt:variant>
        <vt:i4>207</vt:i4>
      </vt:variant>
      <vt:variant>
        <vt:i4>0</vt:i4>
      </vt:variant>
      <vt:variant>
        <vt:i4>5</vt:i4>
      </vt:variant>
      <vt:variant>
        <vt:lpwstr>normacs://normacs.ru/v35f</vt:lpwstr>
      </vt:variant>
      <vt:variant>
        <vt:lpwstr/>
      </vt:variant>
      <vt:variant>
        <vt:i4>4915220</vt:i4>
      </vt:variant>
      <vt:variant>
        <vt:i4>204</vt:i4>
      </vt:variant>
      <vt:variant>
        <vt:i4>0</vt:i4>
      </vt:variant>
      <vt:variant>
        <vt:i4>5</vt:i4>
      </vt:variant>
      <vt:variant>
        <vt:lpwstr>normacs://normacs.ru/vfsa</vt:lpwstr>
      </vt:variant>
      <vt:variant>
        <vt:lpwstr/>
      </vt:variant>
      <vt:variant>
        <vt:i4>2293792</vt:i4>
      </vt:variant>
      <vt:variant>
        <vt:i4>201</vt:i4>
      </vt:variant>
      <vt:variant>
        <vt:i4>0</vt:i4>
      </vt:variant>
      <vt:variant>
        <vt:i4>5</vt:i4>
      </vt:variant>
      <vt:variant>
        <vt:lpwstr>normacs://normacs.ru/110cl</vt:lpwstr>
      </vt:variant>
      <vt:variant>
        <vt:lpwstr/>
      </vt:variant>
      <vt:variant>
        <vt:i4>4063346</vt:i4>
      </vt:variant>
      <vt:variant>
        <vt:i4>198</vt:i4>
      </vt:variant>
      <vt:variant>
        <vt:i4>0</vt:i4>
      </vt:variant>
      <vt:variant>
        <vt:i4>5</vt:i4>
      </vt:variant>
      <vt:variant>
        <vt:lpwstr>normacs://normacs.ru/p3</vt:lpwstr>
      </vt:variant>
      <vt:variant>
        <vt:lpwstr/>
      </vt:variant>
      <vt:variant>
        <vt:i4>3932274</vt:i4>
      </vt:variant>
      <vt:variant>
        <vt:i4>195</vt:i4>
      </vt:variant>
      <vt:variant>
        <vt:i4>0</vt:i4>
      </vt:variant>
      <vt:variant>
        <vt:i4>5</vt:i4>
      </vt:variant>
      <vt:variant>
        <vt:lpwstr>normacs://normacs.ru/rs</vt:lpwstr>
      </vt:variant>
      <vt:variant>
        <vt:lpwstr/>
      </vt:variant>
      <vt:variant>
        <vt:i4>5570635</vt:i4>
      </vt:variant>
      <vt:variant>
        <vt:i4>192</vt:i4>
      </vt:variant>
      <vt:variant>
        <vt:i4>0</vt:i4>
      </vt:variant>
      <vt:variant>
        <vt:i4>5</vt:i4>
      </vt:variant>
      <vt:variant>
        <vt:lpwstr>normacs://normacs.ru/v9mr</vt:lpwstr>
      </vt:variant>
      <vt:variant>
        <vt:lpwstr/>
      </vt:variant>
      <vt:variant>
        <vt:i4>8192040</vt:i4>
      </vt:variant>
      <vt:variant>
        <vt:i4>189</vt:i4>
      </vt:variant>
      <vt:variant>
        <vt:i4>0</vt:i4>
      </vt:variant>
      <vt:variant>
        <vt:i4>5</vt:i4>
      </vt:variant>
      <vt:variant>
        <vt:lpwstr>normacs://normacs.ru/10pjr</vt:lpwstr>
      </vt:variant>
      <vt:variant>
        <vt:lpwstr/>
      </vt:variant>
      <vt:variant>
        <vt:i4>1572880</vt:i4>
      </vt:variant>
      <vt:variant>
        <vt:i4>186</vt:i4>
      </vt:variant>
      <vt:variant>
        <vt:i4>0</vt:i4>
      </vt:variant>
      <vt:variant>
        <vt:i4>5</vt:i4>
      </vt:variant>
      <vt:variant>
        <vt:lpwstr>normacs://normacs.ru/5bc</vt:lpwstr>
      </vt:variant>
      <vt:variant>
        <vt:lpwstr/>
      </vt:variant>
      <vt:variant>
        <vt:i4>2883707</vt:i4>
      </vt:variant>
      <vt:variant>
        <vt:i4>183</vt:i4>
      </vt:variant>
      <vt:variant>
        <vt:i4>0</vt:i4>
      </vt:variant>
      <vt:variant>
        <vt:i4>5</vt:i4>
      </vt:variant>
      <vt:variant>
        <vt:lpwstr>normacs://normacs.ru/1148g</vt:lpwstr>
      </vt:variant>
      <vt:variant>
        <vt:lpwstr/>
      </vt:variant>
      <vt:variant>
        <vt:i4>1638406</vt:i4>
      </vt:variant>
      <vt:variant>
        <vt:i4>180</vt:i4>
      </vt:variant>
      <vt:variant>
        <vt:i4>0</vt:i4>
      </vt:variant>
      <vt:variant>
        <vt:i4>5</vt:i4>
      </vt:variant>
      <vt:variant>
        <vt:lpwstr>normacs://normacs.ru/2te</vt:lpwstr>
      </vt:variant>
      <vt:variant>
        <vt:lpwstr/>
      </vt:variant>
      <vt:variant>
        <vt:i4>3735598</vt:i4>
      </vt:variant>
      <vt:variant>
        <vt:i4>177</vt:i4>
      </vt:variant>
      <vt:variant>
        <vt:i4>0</vt:i4>
      </vt:variant>
      <vt:variant>
        <vt:i4>5</vt:i4>
      </vt:variant>
      <vt:variant>
        <vt:lpwstr>normacs://normacs.ru/10rl4</vt:lpwstr>
      </vt:variant>
      <vt:variant>
        <vt:lpwstr/>
      </vt:variant>
      <vt:variant>
        <vt:i4>6619182</vt:i4>
      </vt:variant>
      <vt:variant>
        <vt:i4>174</vt:i4>
      </vt:variant>
      <vt:variant>
        <vt:i4>0</vt:i4>
      </vt:variant>
      <vt:variant>
        <vt:i4>5</vt:i4>
      </vt:variant>
      <vt:variant>
        <vt:lpwstr>normacs://normacs.ru/10rlh</vt:lpwstr>
      </vt:variant>
      <vt:variant>
        <vt:lpwstr/>
      </vt:variant>
      <vt:variant>
        <vt:i4>4390916</vt:i4>
      </vt:variant>
      <vt:variant>
        <vt:i4>171</vt:i4>
      </vt:variant>
      <vt:variant>
        <vt:i4>0</vt:i4>
      </vt:variant>
      <vt:variant>
        <vt:i4>5</vt:i4>
      </vt:variant>
      <vt:variant>
        <vt:lpwstr>normacs://normacs.ru/5v8</vt:lpwstr>
      </vt:variant>
      <vt:variant>
        <vt:lpwstr/>
      </vt:variant>
      <vt:variant>
        <vt:i4>5898308</vt:i4>
      </vt:variant>
      <vt:variant>
        <vt:i4>168</vt:i4>
      </vt:variant>
      <vt:variant>
        <vt:i4>0</vt:i4>
      </vt:variant>
      <vt:variant>
        <vt:i4>5</vt:i4>
      </vt:variant>
      <vt:variant>
        <vt:lpwstr>normacs://normacs.ru/v6bs</vt:lpwstr>
      </vt:variant>
      <vt:variant>
        <vt:lpwstr/>
      </vt:variant>
      <vt:variant>
        <vt:i4>3080306</vt:i4>
      </vt:variant>
      <vt:variant>
        <vt:i4>165</vt:i4>
      </vt:variant>
      <vt:variant>
        <vt:i4>0</vt:i4>
      </vt:variant>
      <vt:variant>
        <vt:i4>5</vt:i4>
      </vt:variant>
      <vt:variant>
        <vt:lpwstr>normacs://normacs.ru/ap</vt:lpwstr>
      </vt:variant>
      <vt:variant>
        <vt:lpwstr/>
      </vt:variant>
      <vt:variant>
        <vt:i4>5963847</vt:i4>
      </vt:variant>
      <vt:variant>
        <vt:i4>162</vt:i4>
      </vt:variant>
      <vt:variant>
        <vt:i4>0</vt:i4>
      </vt:variant>
      <vt:variant>
        <vt:i4>5</vt:i4>
      </vt:variant>
      <vt:variant>
        <vt:lpwstr>normacs://normacs.ru/v5c3</vt:lpwstr>
      </vt:variant>
      <vt:variant>
        <vt:lpwstr/>
      </vt:variant>
      <vt:variant>
        <vt:i4>983114</vt:i4>
      </vt:variant>
      <vt:variant>
        <vt:i4>159</vt:i4>
      </vt:variant>
      <vt:variant>
        <vt:i4>0</vt:i4>
      </vt:variant>
      <vt:variant>
        <vt:i4>5</vt:i4>
      </vt:variant>
      <vt:variant>
        <vt:lpwstr>normacs://normacs.ru/v87q</vt:lpwstr>
      </vt:variant>
      <vt:variant>
        <vt:lpwstr/>
      </vt:variant>
      <vt:variant>
        <vt:i4>3932274</vt:i4>
      </vt:variant>
      <vt:variant>
        <vt:i4>156</vt:i4>
      </vt:variant>
      <vt:variant>
        <vt:i4>0</vt:i4>
      </vt:variant>
      <vt:variant>
        <vt:i4>5</vt:i4>
      </vt:variant>
      <vt:variant>
        <vt:lpwstr>normacs://normacs.ru/rs</vt:lpwstr>
      </vt:variant>
      <vt:variant>
        <vt:lpwstr/>
      </vt:variant>
      <vt:variant>
        <vt:i4>2293792</vt:i4>
      </vt:variant>
      <vt:variant>
        <vt:i4>153</vt:i4>
      </vt:variant>
      <vt:variant>
        <vt:i4>0</vt:i4>
      </vt:variant>
      <vt:variant>
        <vt:i4>5</vt:i4>
      </vt:variant>
      <vt:variant>
        <vt:lpwstr>normacs://normacs.ru/110cl</vt:lpwstr>
      </vt:variant>
      <vt:variant>
        <vt:lpwstr/>
      </vt:variant>
      <vt:variant>
        <vt:i4>655360</vt:i4>
      </vt:variant>
      <vt:variant>
        <vt:i4>150</vt:i4>
      </vt:variant>
      <vt:variant>
        <vt:i4>0</vt:i4>
      </vt:variant>
      <vt:variant>
        <vt:i4>5</vt:i4>
      </vt:variant>
      <vt:variant>
        <vt:lpwstr>normacs://normacs.ru/7rs</vt:lpwstr>
      </vt:variant>
      <vt:variant>
        <vt:lpwstr/>
      </vt:variant>
      <vt:variant>
        <vt:i4>2293792</vt:i4>
      </vt:variant>
      <vt:variant>
        <vt:i4>147</vt:i4>
      </vt:variant>
      <vt:variant>
        <vt:i4>0</vt:i4>
      </vt:variant>
      <vt:variant>
        <vt:i4>5</vt:i4>
      </vt:variant>
      <vt:variant>
        <vt:lpwstr>normacs://normacs.ru/110cl</vt:lpwstr>
      </vt:variant>
      <vt:variant>
        <vt:lpwstr/>
      </vt:variant>
      <vt:variant>
        <vt:i4>655360</vt:i4>
      </vt:variant>
      <vt:variant>
        <vt:i4>144</vt:i4>
      </vt:variant>
      <vt:variant>
        <vt:i4>0</vt:i4>
      </vt:variant>
      <vt:variant>
        <vt:i4>5</vt:i4>
      </vt:variant>
      <vt:variant>
        <vt:lpwstr>normacs://normacs.ru/7rs</vt:lpwstr>
      </vt:variant>
      <vt:variant>
        <vt:lpwstr/>
      </vt:variant>
      <vt:variant>
        <vt:i4>4915220</vt:i4>
      </vt:variant>
      <vt:variant>
        <vt:i4>141</vt:i4>
      </vt:variant>
      <vt:variant>
        <vt:i4>0</vt:i4>
      </vt:variant>
      <vt:variant>
        <vt:i4>5</vt:i4>
      </vt:variant>
      <vt:variant>
        <vt:lpwstr>normacs://normacs.ru/vfsa</vt:lpwstr>
      </vt:variant>
      <vt:variant>
        <vt:lpwstr/>
      </vt:variant>
      <vt:variant>
        <vt:i4>2293792</vt:i4>
      </vt:variant>
      <vt:variant>
        <vt:i4>138</vt:i4>
      </vt:variant>
      <vt:variant>
        <vt:i4>0</vt:i4>
      </vt:variant>
      <vt:variant>
        <vt:i4>5</vt:i4>
      </vt:variant>
      <vt:variant>
        <vt:lpwstr>normacs://normacs.ru/110cl</vt:lpwstr>
      </vt:variant>
      <vt:variant>
        <vt:lpwstr/>
      </vt:variant>
      <vt:variant>
        <vt:i4>655360</vt:i4>
      </vt:variant>
      <vt:variant>
        <vt:i4>135</vt:i4>
      </vt:variant>
      <vt:variant>
        <vt:i4>0</vt:i4>
      </vt:variant>
      <vt:variant>
        <vt:i4>5</vt:i4>
      </vt:variant>
      <vt:variant>
        <vt:lpwstr>normacs://normacs.ru/7rs</vt:lpwstr>
      </vt:variant>
      <vt:variant>
        <vt:lpwstr/>
      </vt:variant>
      <vt:variant>
        <vt:i4>4915220</vt:i4>
      </vt:variant>
      <vt:variant>
        <vt:i4>132</vt:i4>
      </vt:variant>
      <vt:variant>
        <vt:i4>0</vt:i4>
      </vt:variant>
      <vt:variant>
        <vt:i4>5</vt:i4>
      </vt:variant>
      <vt:variant>
        <vt:lpwstr>normacs://normacs.ru/vfsa</vt:lpwstr>
      </vt:variant>
      <vt:variant>
        <vt:lpwstr/>
      </vt:variant>
      <vt:variant>
        <vt:i4>983114</vt:i4>
      </vt:variant>
      <vt:variant>
        <vt:i4>129</vt:i4>
      </vt:variant>
      <vt:variant>
        <vt:i4>0</vt:i4>
      </vt:variant>
      <vt:variant>
        <vt:i4>5</vt:i4>
      </vt:variant>
      <vt:variant>
        <vt:lpwstr>normacs://normacs.ru/v87q</vt:lpwstr>
      </vt:variant>
      <vt:variant>
        <vt:lpwstr/>
      </vt:variant>
      <vt:variant>
        <vt:i4>3932274</vt:i4>
      </vt:variant>
      <vt:variant>
        <vt:i4>126</vt:i4>
      </vt:variant>
      <vt:variant>
        <vt:i4>0</vt:i4>
      </vt:variant>
      <vt:variant>
        <vt:i4>5</vt:i4>
      </vt:variant>
      <vt:variant>
        <vt:lpwstr>normacs://normacs.ru/rs</vt:lpwstr>
      </vt:variant>
      <vt:variant>
        <vt:lpwstr/>
      </vt:variant>
      <vt:variant>
        <vt:i4>4063346</vt:i4>
      </vt:variant>
      <vt:variant>
        <vt:i4>123</vt:i4>
      </vt:variant>
      <vt:variant>
        <vt:i4>0</vt:i4>
      </vt:variant>
      <vt:variant>
        <vt:i4>5</vt:i4>
      </vt:variant>
      <vt:variant>
        <vt:lpwstr>normacs://normacs.ru/p3</vt:lpwstr>
      </vt:variant>
      <vt:variant>
        <vt:lpwstr/>
      </vt:variant>
      <vt:variant>
        <vt:i4>5308484</vt:i4>
      </vt:variant>
      <vt:variant>
        <vt:i4>120</vt:i4>
      </vt:variant>
      <vt:variant>
        <vt:i4>0</vt:i4>
      </vt:variant>
      <vt:variant>
        <vt:i4>5</vt:i4>
      </vt:variant>
      <vt:variant>
        <vt:lpwstr>normacs://normacs.ru/v6ib</vt:lpwstr>
      </vt:variant>
      <vt:variant>
        <vt:lpwstr/>
      </vt:variant>
      <vt:variant>
        <vt:i4>3080238</vt:i4>
      </vt:variant>
      <vt:variant>
        <vt:i4>117</vt:i4>
      </vt:variant>
      <vt:variant>
        <vt:i4>0</vt:i4>
      </vt:variant>
      <vt:variant>
        <vt:i4>5</vt:i4>
      </vt:variant>
      <vt:variant>
        <vt:lpwstr>normacs://normacs.ru/10bl2</vt:lpwstr>
      </vt:variant>
      <vt:variant>
        <vt:lpwstr/>
      </vt:variant>
      <vt:variant>
        <vt:i4>4980761</vt:i4>
      </vt:variant>
      <vt:variant>
        <vt:i4>114</vt:i4>
      </vt:variant>
      <vt:variant>
        <vt:i4>0</vt:i4>
      </vt:variant>
      <vt:variant>
        <vt:i4>5</vt:i4>
      </vt:variant>
      <vt:variant>
        <vt:lpwstr>normacs://normacs.ru/1k3</vt:lpwstr>
      </vt:variant>
      <vt:variant>
        <vt:lpwstr/>
      </vt:variant>
      <vt:variant>
        <vt:i4>983114</vt:i4>
      </vt:variant>
      <vt:variant>
        <vt:i4>111</vt:i4>
      </vt:variant>
      <vt:variant>
        <vt:i4>0</vt:i4>
      </vt:variant>
      <vt:variant>
        <vt:i4>5</vt:i4>
      </vt:variant>
      <vt:variant>
        <vt:lpwstr>normacs://normacs.ru/v87q</vt:lpwstr>
      </vt:variant>
      <vt:variant>
        <vt:lpwstr/>
      </vt:variant>
      <vt:variant>
        <vt:i4>3932274</vt:i4>
      </vt:variant>
      <vt:variant>
        <vt:i4>108</vt:i4>
      </vt:variant>
      <vt:variant>
        <vt:i4>0</vt:i4>
      </vt:variant>
      <vt:variant>
        <vt:i4>5</vt:i4>
      </vt:variant>
      <vt:variant>
        <vt:lpwstr>normacs://normacs.ru/rs</vt:lpwstr>
      </vt:variant>
      <vt:variant>
        <vt:lpwstr/>
      </vt:variant>
      <vt:variant>
        <vt:i4>4063346</vt:i4>
      </vt:variant>
      <vt:variant>
        <vt:i4>105</vt:i4>
      </vt:variant>
      <vt:variant>
        <vt:i4>0</vt:i4>
      </vt:variant>
      <vt:variant>
        <vt:i4>5</vt:i4>
      </vt:variant>
      <vt:variant>
        <vt:lpwstr>normacs://normacs.ru/p3</vt:lpwstr>
      </vt:variant>
      <vt:variant>
        <vt:lpwstr/>
      </vt:variant>
      <vt:variant>
        <vt:i4>6619182</vt:i4>
      </vt:variant>
      <vt:variant>
        <vt:i4>102</vt:i4>
      </vt:variant>
      <vt:variant>
        <vt:i4>0</vt:i4>
      </vt:variant>
      <vt:variant>
        <vt:i4>5</vt:i4>
      </vt:variant>
      <vt:variant>
        <vt:lpwstr>normacs://normacs.ru/10rlh</vt:lpwstr>
      </vt:variant>
      <vt:variant>
        <vt:lpwstr/>
      </vt:variant>
      <vt:variant>
        <vt:i4>5963847</vt:i4>
      </vt:variant>
      <vt:variant>
        <vt:i4>99</vt:i4>
      </vt:variant>
      <vt:variant>
        <vt:i4>0</vt:i4>
      </vt:variant>
      <vt:variant>
        <vt:i4>5</vt:i4>
      </vt:variant>
      <vt:variant>
        <vt:lpwstr>normacs://normacs.ru/v5c3</vt:lpwstr>
      </vt:variant>
      <vt:variant>
        <vt:lpwstr/>
      </vt:variant>
      <vt:variant>
        <vt:i4>8192040</vt:i4>
      </vt:variant>
      <vt:variant>
        <vt:i4>96</vt:i4>
      </vt:variant>
      <vt:variant>
        <vt:i4>0</vt:i4>
      </vt:variant>
      <vt:variant>
        <vt:i4>5</vt:i4>
      </vt:variant>
      <vt:variant>
        <vt:lpwstr>normacs://normacs.ru/10pjr</vt:lpwstr>
      </vt:variant>
      <vt:variant>
        <vt:lpwstr/>
      </vt:variant>
      <vt:variant>
        <vt:i4>5898308</vt:i4>
      </vt:variant>
      <vt:variant>
        <vt:i4>93</vt:i4>
      </vt:variant>
      <vt:variant>
        <vt:i4>0</vt:i4>
      </vt:variant>
      <vt:variant>
        <vt:i4>5</vt:i4>
      </vt:variant>
      <vt:variant>
        <vt:lpwstr>normacs://normacs.ru/v6bs</vt:lpwstr>
      </vt:variant>
      <vt:variant>
        <vt:lpwstr/>
      </vt:variant>
      <vt:variant>
        <vt:i4>1638406</vt:i4>
      </vt:variant>
      <vt:variant>
        <vt:i4>90</vt:i4>
      </vt:variant>
      <vt:variant>
        <vt:i4>0</vt:i4>
      </vt:variant>
      <vt:variant>
        <vt:i4>5</vt:i4>
      </vt:variant>
      <vt:variant>
        <vt:lpwstr>normacs://normacs.ru/2te</vt:lpwstr>
      </vt:variant>
      <vt:variant>
        <vt:lpwstr/>
      </vt:variant>
      <vt:variant>
        <vt:i4>6619182</vt:i4>
      </vt:variant>
      <vt:variant>
        <vt:i4>87</vt:i4>
      </vt:variant>
      <vt:variant>
        <vt:i4>0</vt:i4>
      </vt:variant>
      <vt:variant>
        <vt:i4>5</vt:i4>
      </vt:variant>
      <vt:variant>
        <vt:lpwstr>normacs://normacs.ru/10rlh</vt:lpwstr>
      </vt:variant>
      <vt:variant>
        <vt:lpwstr/>
      </vt:variant>
      <vt:variant>
        <vt:i4>6619182</vt:i4>
      </vt:variant>
      <vt:variant>
        <vt:i4>84</vt:i4>
      </vt:variant>
      <vt:variant>
        <vt:i4>0</vt:i4>
      </vt:variant>
      <vt:variant>
        <vt:i4>5</vt:i4>
      </vt:variant>
      <vt:variant>
        <vt:lpwstr>normacs://normacs.ru/10rlh</vt:lpwstr>
      </vt:variant>
      <vt:variant>
        <vt:lpwstr/>
      </vt:variant>
      <vt:variant>
        <vt:i4>3735598</vt:i4>
      </vt:variant>
      <vt:variant>
        <vt:i4>81</vt:i4>
      </vt:variant>
      <vt:variant>
        <vt:i4>0</vt:i4>
      </vt:variant>
      <vt:variant>
        <vt:i4>5</vt:i4>
      </vt:variant>
      <vt:variant>
        <vt:lpwstr>normacs://normacs.ru/10rl4</vt:lpwstr>
      </vt:variant>
      <vt:variant>
        <vt:lpwstr/>
      </vt:variant>
      <vt:variant>
        <vt:i4>3735598</vt:i4>
      </vt:variant>
      <vt:variant>
        <vt:i4>78</vt:i4>
      </vt:variant>
      <vt:variant>
        <vt:i4>0</vt:i4>
      </vt:variant>
      <vt:variant>
        <vt:i4>5</vt:i4>
      </vt:variant>
      <vt:variant>
        <vt:lpwstr>normacs://normacs.ru/10rl4</vt:lpwstr>
      </vt:variant>
      <vt:variant>
        <vt:lpwstr/>
      </vt:variant>
      <vt:variant>
        <vt:i4>7798816</vt:i4>
      </vt:variant>
      <vt:variant>
        <vt:i4>75</vt:i4>
      </vt:variant>
      <vt:variant>
        <vt:i4>0</vt:i4>
      </vt:variant>
      <vt:variant>
        <vt:i4>5</vt:i4>
      </vt:variant>
      <vt:variant>
        <vt:lpwstr>normacs://normacs.ru/11bcj</vt:lpwstr>
      </vt:variant>
      <vt:variant>
        <vt:lpwstr/>
      </vt:variant>
      <vt:variant>
        <vt:i4>1376306</vt:i4>
      </vt:variant>
      <vt:variant>
        <vt:i4>68</vt:i4>
      </vt:variant>
      <vt:variant>
        <vt:i4>0</vt:i4>
      </vt:variant>
      <vt:variant>
        <vt:i4>5</vt:i4>
      </vt:variant>
      <vt:variant>
        <vt:lpwstr/>
      </vt:variant>
      <vt:variant>
        <vt:lpwstr>_Toc531332504</vt:lpwstr>
      </vt:variant>
      <vt:variant>
        <vt:i4>1376306</vt:i4>
      </vt:variant>
      <vt:variant>
        <vt:i4>62</vt:i4>
      </vt:variant>
      <vt:variant>
        <vt:i4>0</vt:i4>
      </vt:variant>
      <vt:variant>
        <vt:i4>5</vt:i4>
      </vt:variant>
      <vt:variant>
        <vt:lpwstr/>
      </vt:variant>
      <vt:variant>
        <vt:lpwstr>_Toc531332503</vt:lpwstr>
      </vt:variant>
      <vt:variant>
        <vt:i4>1376306</vt:i4>
      </vt:variant>
      <vt:variant>
        <vt:i4>56</vt:i4>
      </vt:variant>
      <vt:variant>
        <vt:i4>0</vt:i4>
      </vt:variant>
      <vt:variant>
        <vt:i4>5</vt:i4>
      </vt:variant>
      <vt:variant>
        <vt:lpwstr/>
      </vt:variant>
      <vt:variant>
        <vt:lpwstr>_Toc531332502</vt:lpwstr>
      </vt:variant>
      <vt:variant>
        <vt:i4>1376306</vt:i4>
      </vt:variant>
      <vt:variant>
        <vt:i4>50</vt:i4>
      </vt:variant>
      <vt:variant>
        <vt:i4>0</vt:i4>
      </vt:variant>
      <vt:variant>
        <vt:i4>5</vt:i4>
      </vt:variant>
      <vt:variant>
        <vt:lpwstr/>
      </vt:variant>
      <vt:variant>
        <vt:lpwstr>_Toc531332501</vt:lpwstr>
      </vt:variant>
      <vt:variant>
        <vt:i4>1376306</vt:i4>
      </vt:variant>
      <vt:variant>
        <vt:i4>44</vt:i4>
      </vt:variant>
      <vt:variant>
        <vt:i4>0</vt:i4>
      </vt:variant>
      <vt:variant>
        <vt:i4>5</vt:i4>
      </vt:variant>
      <vt:variant>
        <vt:lpwstr/>
      </vt:variant>
      <vt:variant>
        <vt:lpwstr>_Toc531332500</vt:lpwstr>
      </vt:variant>
      <vt:variant>
        <vt:i4>1835059</vt:i4>
      </vt:variant>
      <vt:variant>
        <vt:i4>38</vt:i4>
      </vt:variant>
      <vt:variant>
        <vt:i4>0</vt:i4>
      </vt:variant>
      <vt:variant>
        <vt:i4>5</vt:i4>
      </vt:variant>
      <vt:variant>
        <vt:lpwstr/>
      </vt:variant>
      <vt:variant>
        <vt:lpwstr>_Toc531332499</vt:lpwstr>
      </vt:variant>
      <vt:variant>
        <vt:i4>1835059</vt:i4>
      </vt:variant>
      <vt:variant>
        <vt:i4>32</vt:i4>
      </vt:variant>
      <vt:variant>
        <vt:i4>0</vt:i4>
      </vt:variant>
      <vt:variant>
        <vt:i4>5</vt:i4>
      </vt:variant>
      <vt:variant>
        <vt:lpwstr/>
      </vt:variant>
      <vt:variant>
        <vt:lpwstr>_Toc531332498</vt:lpwstr>
      </vt:variant>
      <vt:variant>
        <vt:i4>1835059</vt:i4>
      </vt:variant>
      <vt:variant>
        <vt:i4>26</vt:i4>
      </vt:variant>
      <vt:variant>
        <vt:i4>0</vt:i4>
      </vt:variant>
      <vt:variant>
        <vt:i4>5</vt:i4>
      </vt:variant>
      <vt:variant>
        <vt:lpwstr/>
      </vt:variant>
      <vt:variant>
        <vt:lpwstr>_Toc531332497</vt:lpwstr>
      </vt:variant>
      <vt:variant>
        <vt:i4>1835059</vt:i4>
      </vt:variant>
      <vt:variant>
        <vt:i4>20</vt:i4>
      </vt:variant>
      <vt:variant>
        <vt:i4>0</vt:i4>
      </vt:variant>
      <vt:variant>
        <vt:i4>5</vt:i4>
      </vt:variant>
      <vt:variant>
        <vt:lpwstr/>
      </vt:variant>
      <vt:variant>
        <vt:lpwstr>_Toc531332496</vt:lpwstr>
      </vt:variant>
      <vt:variant>
        <vt:i4>1835059</vt:i4>
      </vt:variant>
      <vt:variant>
        <vt:i4>14</vt:i4>
      </vt:variant>
      <vt:variant>
        <vt:i4>0</vt:i4>
      </vt:variant>
      <vt:variant>
        <vt:i4>5</vt:i4>
      </vt:variant>
      <vt:variant>
        <vt:lpwstr/>
      </vt:variant>
      <vt:variant>
        <vt:lpwstr>_Toc531332495</vt:lpwstr>
      </vt:variant>
      <vt:variant>
        <vt:i4>1835059</vt:i4>
      </vt:variant>
      <vt:variant>
        <vt:i4>8</vt:i4>
      </vt:variant>
      <vt:variant>
        <vt:i4>0</vt:i4>
      </vt:variant>
      <vt:variant>
        <vt:i4>5</vt:i4>
      </vt:variant>
      <vt:variant>
        <vt:lpwstr/>
      </vt:variant>
      <vt:variant>
        <vt:lpwstr>_Toc531332494</vt:lpwstr>
      </vt:variant>
      <vt:variant>
        <vt:i4>1835059</vt:i4>
      </vt:variant>
      <vt:variant>
        <vt:i4>2</vt:i4>
      </vt:variant>
      <vt:variant>
        <vt:i4>0</vt:i4>
      </vt:variant>
      <vt:variant>
        <vt:i4>5</vt:i4>
      </vt:variant>
      <vt:variant>
        <vt:lpwstr/>
      </vt:variant>
      <vt:variant>
        <vt:lpwstr>_Toc531332493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Капитальный ремонт в корпусе № 105                                                                        «Организация склада готовой продукции»</dc:title>
  <dc:subject>РАБОЧАЯ ДОКУМЕНТАЦИЯ</dc:subject>
  <dc:creator>Пустынников</dc:creator>
  <cp:keywords>Состав рабочей документации</cp:keywords>
  <dc:description>06.07.2023</dc:description>
  <cp:lastModifiedBy>Грибкова Анна Сергеевна</cp:lastModifiedBy>
  <cp:revision>2</cp:revision>
  <cp:lastPrinted>2022-12-16T08:13:00Z</cp:lastPrinted>
  <dcterms:created xsi:type="dcterms:W3CDTF">2023-09-07T09:35:00Z</dcterms:created>
  <dcterms:modified xsi:type="dcterms:W3CDTF">2023-09-07T09:35:00Z</dcterms:modified>
  <cp:category>230-710</cp:category>
  <cp:contentStatus>0</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ШифрДокумента">
    <vt:lpwstr>ШИФР</vt:lpwstr>
  </property>
  <property fmtid="{D5CDD505-2E9C-101B-9397-08002B2CF9AE}" pid="3" name="ГИП">
    <vt:lpwstr>ФИО ГИП</vt:lpwstr>
  </property>
  <property fmtid="{D5CDD505-2E9C-101B-9397-08002B2CF9AE}" pid="4" name="Проверил">
    <vt:lpwstr>ФИО Провер.</vt:lpwstr>
  </property>
  <property fmtid="{D5CDD505-2E9C-101B-9397-08002B2CF9AE}" pid="5" name="Н.контр.">
    <vt:lpwstr>ФИО Н.контр.</vt:lpwstr>
  </property>
  <property fmtid="{D5CDD505-2E9C-101B-9397-08002B2CF9AE}" pid="6" name="Инв.№">
    <vt:lpwstr> </vt:lpwstr>
  </property>
  <property fmtid="{D5CDD505-2E9C-101B-9397-08002B2CF9AE}" pid="7" name="Марка раздела">
    <vt:lpwstr>ШИФР</vt:lpwstr>
  </property>
  <property fmtid="{D5CDD505-2E9C-101B-9397-08002B2CF9AE}" pid="8" name="Номер тома">
    <vt:lpwstr> </vt:lpwstr>
  </property>
  <property fmtid="{D5CDD505-2E9C-101B-9397-08002B2CF9AE}" pid="9" name="Раздел">
    <vt:lpwstr> </vt:lpwstr>
  </property>
  <property fmtid="{D5CDD505-2E9C-101B-9397-08002B2CF9AE}" pid="10" name="Подраздел">
    <vt:lpwstr> </vt:lpwstr>
  </property>
  <property fmtid="{D5CDD505-2E9C-101B-9397-08002B2CF9AE}" pid="11" name="Подраздел название">
    <vt:lpwstr> </vt:lpwstr>
  </property>
  <property fmtid="{D5CDD505-2E9C-101B-9397-08002B2CF9AE}" pid="12" name="Год">
    <vt:lpwstr>2022</vt:lpwstr>
  </property>
  <property fmtid="{D5CDD505-2E9C-101B-9397-08002B2CF9AE}" pid="13" name="Часть">
    <vt:lpwstr> </vt:lpwstr>
  </property>
  <property fmtid="{D5CDD505-2E9C-101B-9397-08002B2CF9AE}" pid="14" name="Часть название">
    <vt:lpwstr> </vt:lpwstr>
  </property>
  <property fmtid="{D5CDD505-2E9C-101B-9397-08002B2CF9AE}" pid="15" name="Название объекта">
    <vt:lpwstr> </vt:lpwstr>
  </property>
  <property fmtid="{D5CDD505-2E9C-101B-9397-08002B2CF9AE}" pid="16" name="Директор">
    <vt:lpwstr>.</vt:lpwstr>
  </property>
  <property fmtid="{D5CDD505-2E9C-101B-9397-08002B2CF9AE}" pid="17" name="Вопрос">
    <vt:lpwstr> </vt:lpwstr>
  </property>
</Properties>
</file>