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af6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9"/>
        <w:gridCol w:w="6997"/>
      </w:tblGrid>
      <w:tr w:rsidR="004A195F" w:rsidRPr="004A195F" w14:paraId="04621368" w14:textId="77777777" w:rsidTr="004A195F">
        <w:tc>
          <w:tcPr>
            <w:tcW w:w="1572" w:type="pct"/>
          </w:tcPr>
          <w:p w14:paraId="14D0B9A8" w14:textId="164D8870" w:rsidR="004A195F" w:rsidRPr="004A195F" w:rsidRDefault="004A195F" w:rsidP="004A195F">
            <w:pPr>
              <w:rPr>
                <w:highlight w:val="yellow"/>
              </w:rPr>
            </w:pPr>
          </w:p>
        </w:tc>
        <w:tc>
          <w:tcPr>
            <w:tcW w:w="3428" w:type="pct"/>
          </w:tcPr>
          <w:p w14:paraId="09B874B6" w14:textId="3777FF37" w:rsidR="004A195F" w:rsidRPr="004A195F" w:rsidRDefault="004A195F" w:rsidP="00015581">
            <w:pPr>
              <w:rPr>
                <w:highlight w:val="yellow"/>
              </w:rPr>
            </w:pPr>
          </w:p>
        </w:tc>
      </w:tr>
    </w:tbl>
    <w:tbl>
      <w:tblPr>
        <w:tblW w:w="10490" w:type="dxa"/>
        <w:tblInd w:w="-142" w:type="dxa"/>
        <w:tblBorders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32"/>
        <w:gridCol w:w="5458"/>
      </w:tblGrid>
      <w:tr w:rsidR="004A195F" w:rsidRPr="004A195F" w14:paraId="2DB6C017" w14:textId="77777777" w:rsidTr="004A195F">
        <w:trPr>
          <w:trHeight w:val="580"/>
        </w:trPr>
        <w:tc>
          <w:tcPr>
            <w:tcW w:w="10490" w:type="dxa"/>
            <w:gridSpan w:val="2"/>
            <w:tcBorders>
              <w:bottom w:val="nil"/>
            </w:tcBorders>
            <w:shd w:val="clear" w:color="auto" w:fill="auto"/>
            <w:vAlign w:val="center"/>
          </w:tcPr>
          <w:p w14:paraId="418F337B" w14:textId="77777777" w:rsidR="004A195F" w:rsidRPr="00CA33D1" w:rsidRDefault="004A195F" w:rsidP="004A195F">
            <w:pPr>
              <w:ind w:left="-108" w:right="-108"/>
              <w:jc w:val="center"/>
              <w:rPr>
                <w:b/>
              </w:rPr>
            </w:pPr>
          </w:p>
        </w:tc>
      </w:tr>
      <w:tr w:rsidR="004A195F" w:rsidRPr="004A195F" w14:paraId="38E96F73" w14:textId="77777777" w:rsidTr="00380C22">
        <w:trPr>
          <w:trHeight w:val="3905"/>
        </w:trPr>
        <w:tc>
          <w:tcPr>
            <w:tcW w:w="10490" w:type="dxa"/>
            <w:gridSpan w:val="2"/>
            <w:shd w:val="clear" w:color="auto" w:fill="auto"/>
          </w:tcPr>
          <w:p w14:paraId="56F3F3FE" w14:textId="21C90213" w:rsidR="004A195F" w:rsidRPr="00CA33D1" w:rsidRDefault="004A195F" w:rsidP="004A195F">
            <w:pPr>
              <w:rPr>
                <w:szCs w:val="22"/>
              </w:rPr>
            </w:pPr>
            <w:r w:rsidRPr="00CA33D1">
              <w:rPr>
                <w:szCs w:val="22"/>
              </w:rPr>
              <w:t xml:space="preserve">Заказчик: </w:t>
            </w:r>
            <w:r w:rsidR="00D153E2" w:rsidRPr="00CA33D1">
              <w:rPr>
                <w:b/>
                <w:szCs w:val="22"/>
              </w:rPr>
              <w:t>ООО «</w:t>
            </w:r>
            <w:r w:rsidR="00CA33D1" w:rsidRPr="00CA33D1">
              <w:rPr>
                <w:b/>
                <w:bCs/>
                <w:szCs w:val="22"/>
              </w:rPr>
              <w:t>Русская Нива</w:t>
            </w:r>
            <w:r w:rsidR="00D153E2" w:rsidRPr="00CA33D1">
              <w:rPr>
                <w:b/>
                <w:bCs/>
                <w:szCs w:val="22"/>
              </w:rPr>
              <w:t>»</w:t>
            </w:r>
          </w:p>
          <w:p w14:paraId="67E4359B" w14:textId="6306BA5A" w:rsidR="004A195F" w:rsidRPr="00CA33D1" w:rsidRDefault="00451638" w:rsidP="004A195F">
            <w:pPr>
              <w:rPr>
                <w:szCs w:val="22"/>
              </w:rPr>
            </w:pPr>
            <w:r w:rsidRPr="00CA33D1">
              <w:rPr>
                <w:szCs w:val="22"/>
              </w:rPr>
              <w:t>Подрядчик</w:t>
            </w:r>
            <w:r w:rsidR="004A195F" w:rsidRPr="00CA33D1">
              <w:rPr>
                <w:szCs w:val="22"/>
              </w:rPr>
              <w:t xml:space="preserve">: </w:t>
            </w:r>
            <w:r w:rsidR="00487DEC" w:rsidRPr="00CA33D1">
              <w:rPr>
                <w:b/>
                <w:bCs/>
                <w:szCs w:val="22"/>
              </w:rPr>
              <w:t>ООО «</w:t>
            </w:r>
            <w:proofErr w:type="spellStart"/>
            <w:r w:rsidR="00487DEC" w:rsidRPr="00CA33D1">
              <w:rPr>
                <w:b/>
                <w:bCs/>
                <w:szCs w:val="22"/>
              </w:rPr>
              <w:t>Промлинк</w:t>
            </w:r>
            <w:proofErr w:type="spellEnd"/>
            <w:r w:rsidR="00487DEC" w:rsidRPr="00CA33D1">
              <w:rPr>
                <w:b/>
                <w:bCs/>
                <w:szCs w:val="22"/>
              </w:rPr>
              <w:t>»</w:t>
            </w:r>
          </w:p>
        </w:tc>
      </w:tr>
      <w:tr w:rsidR="004A195F" w:rsidRPr="004A195F" w14:paraId="31F16D59" w14:textId="77777777" w:rsidTr="004A195F">
        <w:trPr>
          <w:trHeight w:val="1179"/>
        </w:trPr>
        <w:tc>
          <w:tcPr>
            <w:tcW w:w="10490" w:type="dxa"/>
            <w:gridSpan w:val="2"/>
            <w:shd w:val="clear" w:color="auto" w:fill="auto"/>
            <w:vAlign w:val="center"/>
          </w:tcPr>
          <w:p w14:paraId="591BD3D8" w14:textId="7EEC0477" w:rsidR="00015581" w:rsidRPr="000F6348" w:rsidRDefault="00015581" w:rsidP="00015581">
            <w:pPr>
              <w:jc w:val="center"/>
              <w:rPr>
                <w:b/>
                <w:sz w:val="32"/>
                <w:szCs w:val="32"/>
              </w:rPr>
            </w:pPr>
            <w:r w:rsidRPr="000F6348">
              <w:rPr>
                <w:b/>
                <w:sz w:val="32"/>
                <w:szCs w:val="32"/>
              </w:rPr>
              <w:t>ЗАКЛЮЧЕНИЕ</w:t>
            </w:r>
          </w:p>
          <w:p w14:paraId="565C673D" w14:textId="171605BA" w:rsidR="004A195F" w:rsidRPr="004A195F" w:rsidRDefault="00932A02" w:rsidP="000F6348">
            <w:pPr>
              <w:jc w:val="center"/>
              <w:rPr>
                <w:b/>
                <w:sz w:val="32"/>
                <w:szCs w:val="32"/>
                <w:highlight w:val="yellow"/>
              </w:rPr>
            </w:pPr>
            <w:r w:rsidRPr="000F6348">
              <w:rPr>
                <w:b/>
                <w:sz w:val="32"/>
                <w:szCs w:val="32"/>
              </w:rPr>
              <w:t xml:space="preserve">по результатам </w:t>
            </w:r>
            <w:r w:rsidR="000F6348">
              <w:rPr>
                <w:b/>
                <w:sz w:val="32"/>
                <w:szCs w:val="32"/>
              </w:rPr>
              <w:t xml:space="preserve">технического </w:t>
            </w:r>
            <w:r w:rsidRPr="000F6348">
              <w:rPr>
                <w:b/>
                <w:sz w:val="32"/>
                <w:szCs w:val="32"/>
              </w:rPr>
              <w:t xml:space="preserve">обследования </w:t>
            </w:r>
            <w:r w:rsidRPr="000F6348">
              <w:rPr>
                <w:b/>
                <w:bCs/>
                <w:sz w:val="32"/>
                <w:szCs w:val="32"/>
              </w:rPr>
              <w:t>объекта</w:t>
            </w:r>
            <w:r w:rsidRPr="000F6348">
              <w:rPr>
                <w:b/>
                <w:bCs/>
                <w:sz w:val="32"/>
                <w:szCs w:val="32"/>
              </w:rPr>
              <w:br/>
              <w:t>«</w:t>
            </w:r>
            <w:r w:rsidR="00A45A08" w:rsidRPr="000F6348">
              <w:rPr>
                <w:b/>
                <w:sz w:val="32"/>
                <w:szCs w:val="32"/>
              </w:rPr>
              <w:t>Строительство объекта вспомогательного назначения для Животноводческого комплекса на 960 голов с кадастровым номером 18:18:000000:4751,</w:t>
            </w:r>
            <w:r w:rsidR="000F6348" w:rsidRPr="000F6348">
              <w:rPr>
                <w:b/>
                <w:sz w:val="32"/>
                <w:szCs w:val="32"/>
              </w:rPr>
              <w:t xml:space="preserve"> </w:t>
            </w:r>
            <w:r w:rsidR="00A45A08" w:rsidRPr="000F6348">
              <w:rPr>
                <w:b/>
                <w:sz w:val="32"/>
                <w:szCs w:val="32"/>
              </w:rPr>
              <w:t>расположенного по адресу: УР, Сарапульский район,</w:t>
            </w:r>
            <w:r w:rsidR="000F6348" w:rsidRPr="000F6348">
              <w:rPr>
                <w:b/>
                <w:sz w:val="32"/>
                <w:szCs w:val="32"/>
              </w:rPr>
              <w:t xml:space="preserve"> </w:t>
            </w:r>
            <w:r w:rsidR="00A45A08" w:rsidRPr="000F6348">
              <w:rPr>
                <w:b/>
                <w:sz w:val="32"/>
                <w:szCs w:val="32"/>
              </w:rPr>
              <w:t xml:space="preserve">территория муниципального образования </w:t>
            </w:r>
            <w:proofErr w:type="spellStart"/>
            <w:r w:rsidR="00A45A08" w:rsidRPr="000F6348">
              <w:rPr>
                <w:b/>
                <w:sz w:val="32"/>
                <w:szCs w:val="32"/>
              </w:rPr>
              <w:t>Юринское</w:t>
            </w:r>
            <w:proofErr w:type="spellEnd"/>
            <w:r w:rsidR="00A45A08" w:rsidRPr="000F6348">
              <w:rPr>
                <w:b/>
                <w:sz w:val="32"/>
                <w:szCs w:val="32"/>
              </w:rPr>
              <w:t>, 300 м западнее границы д. Юрино</w:t>
            </w:r>
            <w:r w:rsidRPr="000F6348">
              <w:rPr>
                <w:b/>
                <w:bCs/>
                <w:sz w:val="32"/>
                <w:szCs w:val="32"/>
              </w:rPr>
              <w:t>»</w:t>
            </w:r>
          </w:p>
        </w:tc>
      </w:tr>
      <w:tr w:rsidR="004A195F" w:rsidRPr="004A195F" w14:paraId="19D8FB89" w14:textId="77777777" w:rsidTr="004A195F">
        <w:trPr>
          <w:trHeight w:val="1222"/>
        </w:trPr>
        <w:tc>
          <w:tcPr>
            <w:tcW w:w="10490" w:type="dxa"/>
            <w:gridSpan w:val="2"/>
            <w:shd w:val="clear" w:color="auto" w:fill="auto"/>
            <w:vAlign w:val="center"/>
          </w:tcPr>
          <w:p w14:paraId="15FCAF2D" w14:textId="77777777" w:rsidR="004A195F" w:rsidRPr="00CA33D1" w:rsidRDefault="004A195F" w:rsidP="004A195F">
            <w:pPr>
              <w:jc w:val="center"/>
              <w:rPr>
                <w:sz w:val="32"/>
                <w:szCs w:val="32"/>
              </w:rPr>
            </w:pPr>
          </w:p>
        </w:tc>
      </w:tr>
      <w:tr w:rsidR="004A195F" w:rsidRPr="004A195F" w14:paraId="281AD31A" w14:textId="77777777" w:rsidTr="004A195F">
        <w:trPr>
          <w:trHeight w:val="681"/>
        </w:trPr>
        <w:tc>
          <w:tcPr>
            <w:tcW w:w="10490" w:type="dxa"/>
            <w:gridSpan w:val="2"/>
            <w:tcBorders>
              <w:bottom w:val="nil"/>
            </w:tcBorders>
            <w:shd w:val="clear" w:color="auto" w:fill="auto"/>
          </w:tcPr>
          <w:p w14:paraId="30E30FFE" w14:textId="46832AC8" w:rsidR="004A195F" w:rsidRPr="00CA33D1" w:rsidRDefault="000F6348" w:rsidP="004A195F">
            <w:pPr>
              <w:jc w:val="center"/>
              <w:rPr>
                <w:sz w:val="32"/>
                <w:szCs w:val="32"/>
              </w:rPr>
            </w:pPr>
            <w:r w:rsidRPr="00CA33D1">
              <w:rPr>
                <w:sz w:val="32"/>
                <w:szCs w:val="32"/>
              </w:rPr>
              <w:t>23.015-ПРОМ-ОБС</w:t>
            </w:r>
          </w:p>
          <w:p w14:paraId="3436745D" w14:textId="77777777" w:rsidR="004A195F" w:rsidRPr="00CA33D1" w:rsidRDefault="004A195F" w:rsidP="004A195F">
            <w:pPr>
              <w:ind w:left="-108" w:right="-108"/>
              <w:jc w:val="center"/>
              <w:rPr>
                <w:b/>
              </w:rPr>
            </w:pPr>
          </w:p>
        </w:tc>
      </w:tr>
      <w:tr w:rsidR="004A195F" w:rsidRPr="004A195F" w14:paraId="2D4E3A31" w14:textId="77777777" w:rsidTr="004A195F">
        <w:trPr>
          <w:trHeight w:val="20"/>
        </w:trPr>
        <w:tc>
          <w:tcPr>
            <w:tcW w:w="50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8215294" w14:textId="77777777" w:rsidR="004A195F" w:rsidRPr="00015581" w:rsidRDefault="004A195F" w:rsidP="004A195F">
            <w:pPr>
              <w:ind w:right="182"/>
              <w:jc w:val="left"/>
            </w:pPr>
          </w:p>
          <w:p w14:paraId="2EEFC1D2" w14:textId="77777777" w:rsidR="004A195F" w:rsidRPr="00015581" w:rsidRDefault="004A195F" w:rsidP="004A195F">
            <w:pPr>
              <w:ind w:right="182"/>
              <w:jc w:val="left"/>
            </w:pPr>
          </w:p>
          <w:p w14:paraId="3EEB72E0" w14:textId="77777777" w:rsidR="004A195F" w:rsidRPr="00015581" w:rsidRDefault="004A195F" w:rsidP="004A195F">
            <w:pPr>
              <w:ind w:right="182"/>
              <w:jc w:val="left"/>
            </w:pPr>
          </w:p>
          <w:p w14:paraId="69A2D031" w14:textId="77777777" w:rsidR="004A195F" w:rsidRPr="00015581" w:rsidRDefault="004A195F" w:rsidP="004A195F">
            <w:pPr>
              <w:ind w:right="182"/>
              <w:jc w:val="left"/>
            </w:pPr>
          </w:p>
          <w:p w14:paraId="2619D952" w14:textId="77777777" w:rsidR="004A195F" w:rsidRPr="00015581" w:rsidRDefault="004A195F" w:rsidP="004A195F">
            <w:pPr>
              <w:ind w:right="182"/>
              <w:jc w:val="left"/>
            </w:pPr>
          </w:p>
          <w:p w14:paraId="48B2D962" w14:textId="77777777" w:rsidR="004A195F" w:rsidRPr="00015581" w:rsidRDefault="004A195F" w:rsidP="004A195F">
            <w:pPr>
              <w:ind w:right="182"/>
              <w:jc w:val="left"/>
            </w:pPr>
          </w:p>
          <w:p w14:paraId="104A6018" w14:textId="4848693E" w:rsidR="004A195F" w:rsidRPr="00015581" w:rsidRDefault="004A195F" w:rsidP="004A195F">
            <w:pPr>
              <w:ind w:right="182"/>
              <w:jc w:val="left"/>
              <w:rPr>
                <w:rFonts w:eastAsia="Calibri"/>
                <w:lang w:eastAsia="en-US"/>
              </w:rPr>
            </w:pPr>
            <w:r w:rsidRPr="00015581">
              <w:t>Директор ООО «</w:t>
            </w:r>
            <w:proofErr w:type="spellStart"/>
            <w:r w:rsidR="00380C22">
              <w:t>Промлинк</w:t>
            </w:r>
            <w:proofErr w:type="spellEnd"/>
            <w:r w:rsidRPr="00015581">
              <w:t>»</w:t>
            </w:r>
          </w:p>
        </w:tc>
        <w:tc>
          <w:tcPr>
            <w:tcW w:w="54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05523E1" w14:textId="5E6167AF" w:rsidR="004A195F" w:rsidRPr="00015581" w:rsidRDefault="00CA33D1" w:rsidP="004A195F">
            <w:pPr>
              <w:ind w:right="182"/>
              <w:jc w:val="right"/>
              <w:rPr>
                <w:rFonts w:eastAsia="Calibri"/>
                <w:lang w:eastAsia="en-US"/>
              </w:rPr>
            </w:pPr>
            <w:r>
              <w:t>А.П. Сухов</w:t>
            </w:r>
          </w:p>
        </w:tc>
      </w:tr>
      <w:tr w:rsidR="004A195F" w:rsidRPr="004A195F" w14:paraId="604F94AD" w14:textId="77777777" w:rsidTr="004A195F">
        <w:trPr>
          <w:trHeight w:val="20"/>
        </w:trPr>
        <w:tc>
          <w:tcPr>
            <w:tcW w:w="50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D1B4045" w14:textId="77777777" w:rsidR="004A195F" w:rsidRPr="004A195F" w:rsidRDefault="004A195F" w:rsidP="004A195F">
            <w:pPr>
              <w:ind w:right="464"/>
              <w:jc w:val="left"/>
              <w:rPr>
                <w:highlight w:val="yellow"/>
              </w:rPr>
            </w:pPr>
          </w:p>
          <w:p w14:paraId="097D6213" w14:textId="77777777" w:rsidR="004A195F" w:rsidRPr="004A195F" w:rsidRDefault="004A195F" w:rsidP="004A195F">
            <w:pPr>
              <w:ind w:right="182"/>
              <w:jc w:val="left"/>
              <w:rPr>
                <w:rFonts w:eastAsia="Calibri"/>
                <w:highlight w:val="yellow"/>
                <w:lang w:eastAsia="en-US"/>
              </w:rPr>
            </w:pPr>
            <w:r w:rsidRPr="00015581">
              <w:t>Главный инженер проекта</w:t>
            </w:r>
          </w:p>
        </w:tc>
        <w:tc>
          <w:tcPr>
            <w:tcW w:w="54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A281F90" w14:textId="18C5C97E" w:rsidR="004A195F" w:rsidRPr="004A195F" w:rsidRDefault="00932A02" w:rsidP="004A195F">
            <w:pPr>
              <w:ind w:right="182"/>
              <w:jc w:val="right"/>
              <w:rPr>
                <w:rFonts w:eastAsia="Calibri"/>
                <w:highlight w:val="yellow"/>
                <w:lang w:eastAsia="en-US"/>
              </w:rPr>
            </w:pPr>
            <w:r>
              <w:rPr>
                <w:highlight w:val="yellow"/>
              </w:rPr>
              <w:t>______________</w:t>
            </w:r>
          </w:p>
        </w:tc>
      </w:tr>
      <w:tr w:rsidR="004A195F" w:rsidRPr="00F43CE3" w14:paraId="66984AFA" w14:textId="77777777" w:rsidTr="00117D09">
        <w:trPr>
          <w:trHeight w:val="2740"/>
        </w:trPr>
        <w:tc>
          <w:tcPr>
            <w:tcW w:w="10490" w:type="dxa"/>
            <w:gridSpan w:val="2"/>
            <w:tcBorders>
              <w:top w:val="nil"/>
              <w:bottom w:val="nil"/>
            </w:tcBorders>
            <w:shd w:val="clear" w:color="auto" w:fill="auto"/>
            <w:vAlign w:val="bottom"/>
          </w:tcPr>
          <w:p w14:paraId="6807A7FB" w14:textId="77777777" w:rsidR="004A195F" w:rsidRPr="004A195F" w:rsidRDefault="004A195F" w:rsidP="004A195F">
            <w:pPr>
              <w:jc w:val="right"/>
              <w:rPr>
                <w:sz w:val="10"/>
                <w:szCs w:val="10"/>
                <w:highlight w:val="yellow"/>
              </w:rPr>
            </w:pPr>
            <w:bookmarkStart w:id="0" w:name="_GoBack"/>
            <w:bookmarkEnd w:id="0"/>
          </w:p>
          <w:p w14:paraId="08C4410C" w14:textId="77777777" w:rsidR="004A195F" w:rsidRPr="004A195F" w:rsidRDefault="004A195F" w:rsidP="004A195F">
            <w:pPr>
              <w:jc w:val="right"/>
              <w:rPr>
                <w:highlight w:val="yellow"/>
              </w:rPr>
            </w:pPr>
          </w:p>
          <w:p w14:paraId="6C001C4F" w14:textId="77777777" w:rsidR="004A195F" w:rsidRPr="004A195F" w:rsidRDefault="004A195F" w:rsidP="004A195F">
            <w:pPr>
              <w:jc w:val="right"/>
              <w:rPr>
                <w:highlight w:val="yellow"/>
              </w:rPr>
            </w:pPr>
          </w:p>
          <w:p w14:paraId="5B4AF051" w14:textId="77777777" w:rsidR="004A195F" w:rsidRPr="004A195F" w:rsidRDefault="004A195F" w:rsidP="004A195F">
            <w:pPr>
              <w:jc w:val="right"/>
              <w:rPr>
                <w:highlight w:val="yellow"/>
              </w:rPr>
            </w:pPr>
          </w:p>
          <w:p w14:paraId="64F249BC" w14:textId="77777777" w:rsidR="004A195F" w:rsidRPr="004A195F" w:rsidRDefault="004A195F" w:rsidP="004A195F">
            <w:pPr>
              <w:jc w:val="right"/>
              <w:rPr>
                <w:highlight w:val="yellow"/>
              </w:rPr>
            </w:pPr>
          </w:p>
          <w:p w14:paraId="2DA679B8" w14:textId="354F7A8C" w:rsidR="004A195F" w:rsidRPr="00780A14" w:rsidRDefault="004A195F" w:rsidP="004A195F">
            <w:pPr>
              <w:jc w:val="center"/>
            </w:pPr>
            <w:r w:rsidRPr="00015581">
              <w:rPr>
                <w:sz w:val="32"/>
                <w:szCs w:val="32"/>
              </w:rPr>
              <w:t>г. Ижевск 202</w:t>
            </w:r>
            <w:r w:rsidR="00487DEC">
              <w:rPr>
                <w:sz w:val="32"/>
                <w:szCs w:val="32"/>
              </w:rPr>
              <w:t>3</w:t>
            </w:r>
            <w:r w:rsidRPr="00015581">
              <w:rPr>
                <w:sz w:val="32"/>
                <w:szCs w:val="32"/>
              </w:rPr>
              <w:t xml:space="preserve"> год</w:t>
            </w:r>
          </w:p>
        </w:tc>
      </w:tr>
    </w:tbl>
    <w:p w14:paraId="7B814F6E" w14:textId="77777777" w:rsidR="004A195F" w:rsidRDefault="004A195F" w:rsidP="004A195F">
      <w:pPr>
        <w:sectPr w:rsidR="004A195F" w:rsidSect="00B82697">
          <w:headerReference w:type="default" r:id="rId8"/>
          <w:headerReference w:type="first" r:id="rId9"/>
          <w:pgSz w:w="11907" w:h="16840" w:code="9"/>
          <w:pgMar w:top="397" w:right="454" w:bottom="709" w:left="1247" w:header="0" w:footer="0" w:gutter="0"/>
          <w:pgNumType w:chapSep="period"/>
          <w:cols w:space="720"/>
          <w:titlePg/>
          <w:docGrid w:linePitch="381"/>
        </w:sectPr>
      </w:pPr>
    </w:p>
    <w:p w14:paraId="016BFE52" w14:textId="061204C8" w:rsidR="00807189" w:rsidRPr="00C661B6" w:rsidRDefault="00CE56A1" w:rsidP="00807189">
      <w:pPr>
        <w:pStyle w:val="aff3"/>
        <w:jc w:val="center"/>
        <w:rPr>
          <w:b/>
        </w:rPr>
      </w:pPr>
      <w:bookmarkStart w:id="1" w:name="_Toc506373209"/>
      <w:r w:rsidRPr="00C661B6">
        <w:rPr>
          <w:b/>
          <w:noProof/>
        </w:rPr>
        <w:lastRenderedPageBreak/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1057FB4C" wp14:editId="2828A0A7">
                <wp:simplePos x="0" y="0"/>
                <wp:positionH relativeFrom="margin">
                  <wp:posOffset>-610870</wp:posOffset>
                </wp:positionH>
                <wp:positionV relativeFrom="paragraph">
                  <wp:posOffset>-80645</wp:posOffset>
                </wp:positionV>
                <wp:extent cx="7082155" cy="10161905"/>
                <wp:effectExtent l="0" t="0" r="23495" b="29845"/>
                <wp:wrapNone/>
                <wp:docPr id="1239" name="Group 2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082155" cy="10161905"/>
                          <a:chOff x="255" y="284"/>
                          <a:chExt cx="11338" cy="16279"/>
                        </a:xfrm>
                      </wpg:grpSpPr>
                      <wpg:grpSp>
                        <wpg:cNvPr id="1240" name="Group 909"/>
                        <wpg:cNvGrpSpPr>
                          <a:grpSpLocks/>
                        </wpg:cNvGrpSpPr>
                        <wpg:grpSpPr bwMode="auto">
                          <a:xfrm>
                            <a:off x="255" y="284"/>
                            <a:ext cx="11338" cy="16279"/>
                            <a:chOff x="206" y="278"/>
                            <a:chExt cx="11338" cy="16279"/>
                          </a:xfrm>
                        </wpg:grpSpPr>
                        <wps:wsp>
                          <wps:cNvPr id="1241" name="Rectangle 910"/>
                          <wps:cNvSpPr>
                            <a:spLocks noChangeArrowheads="1"/>
                          </wps:cNvSpPr>
                          <wps:spPr bwMode="auto">
                            <a:xfrm>
                              <a:off x="1056" y="278"/>
                              <a:ext cx="10488" cy="16271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242" name="Group 911"/>
                          <wpg:cNvGrpSpPr>
                            <a:grpSpLocks/>
                          </wpg:cNvGrpSpPr>
                          <wpg:grpSpPr bwMode="auto">
                            <a:xfrm>
                              <a:off x="206" y="8080"/>
                              <a:ext cx="11338" cy="8477"/>
                              <a:chOff x="206" y="8080"/>
                              <a:chExt cx="11338" cy="8477"/>
                            </a:xfrm>
                          </wpg:grpSpPr>
                          <wpg:grpSp>
                            <wpg:cNvPr id="1243" name="Group 912"/>
                            <wpg:cNvGrpSpPr>
                              <a:grpSpLocks/>
                            </wpg:cNvGrpSpPr>
                            <wpg:grpSpPr bwMode="auto">
                              <a:xfrm>
                                <a:off x="1056" y="14263"/>
                                <a:ext cx="10488" cy="2293"/>
                                <a:chOff x="1267" y="13709"/>
                                <a:chExt cx="10488" cy="2293"/>
                              </a:xfrm>
                            </wpg:grpSpPr>
                            <wpg:grpSp>
                              <wpg:cNvPr id="1244" name="Group 913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452" y="13709"/>
                                  <a:ext cx="649" cy="843"/>
                                  <a:chOff x="2169" y="9700"/>
                                  <a:chExt cx="642" cy="833"/>
                                </a:xfrm>
                              </wpg:grpSpPr>
                              <wps:wsp>
                                <wps:cNvPr id="1245" name="Rectangle 914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69" y="10293"/>
                                    <a:ext cx="591" cy="2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317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5747BF26" w14:textId="77777777" w:rsidR="00424467" w:rsidRPr="00A10278" w:rsidRDefault="00424467" w:rsidP="00921428">
                                      <w:pPr>
                                        <w:pStyle w:val="afd"/>
                                        <w:jc w:val="center"/>
                                        <w:rPr>
                                          <w:rFonts w:ascii="Times New Roman" w:hAnsi="Times New Roman"/>
                                          <w:i w:val="0"/>
                                          <w:sz w:val="18"/>
                                          <w:lang w:val="ru-RU"/>
                                        </w:rPr>
                                      </w:pPr>
                                      <w:r w:rsidRPr="00A10278">
                                        <w:rPr>
                                          <w:rFonts w:ascii="Times New Roman" w:hAnsi="Times New Roman"/>
                                          <w:i w:val="0"/>
                                          <w:sz w:val="18"/>
                                          <w:lang w:val="ru-RU"/>
                                        </w:rPr>
                                        <w:t>Лист</w:t>
                                      </w:r>
                                    </w:p>
                                  </w:txbxContent>
                                </wps:txbx>
                                <wps:bodyPr rot="0" vert="horz" wrap="square" lIns="12700" tIns="12700" rIns="12700" bIns="12700" anchor="t" anchorCtr="0" upright="1">
                                  <a:noAutofit/>
                                </wps:bodyPr>
                              </wps:wsp>
                              <wps:wsp>
                                <wps:cNvPr id="1246" name="Line 91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810" y="9700"/>
                                    <a:ext cx="1" cy="833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254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  <wpg:grpSp>
                              <wpg:cNvPr id="1247" name="Group 91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267" y="13709"/>
                                  <a:ext cx="10488" cy="2293"/>
                                  <a:chOff x="1267" y="13709"/>
                                  <a:chExt cx="10488" cy="2293"/>
                                </a:xfrm>
                              </wpg:grpSpPr>
                              <wps:wsp>
                                <wps:cNvPr id="1248" name="AutoShape 917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1267" y="13710"/>
                                    <a:ext cx="8" cy="2277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249" name="AutoShape 91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11755" y="13709"/>
                                    <a:ext cx="0" cy="2292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g:grpSp>
                                <wpg:cNvPr id="1250" name="Group 919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1267" y="13709"/>
                                    <a:ext cx="10488" cy="2293"/>
                                    <a:chOff x="1267" y="13709"/>
                                    <a:chExt cx="10488" cy="2293"/>
                                  </a:xfrm>
                                </wpg:grpSpPr>
                                <wps:wsp>
                                  <wps:cNvPr id="1251" name="AutoShape 920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1268" y="16001"/>
                                      <a:ext cx="10487" cy="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g:grpSp>
                                  <wpg:cNvPr id="1252" name="Group 921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1267" y="13709"/>
                                      <a:ext cx="10488" cy="2286"/>
                                      <a:chOff x="998" y="9700"/>
                                      <a:chExt cx="10366" cy="2259"/>
                                    </a:xfrm>
                                  </wpg:grpSpPr>
                                  <wps:wsp>
                                    <wps:cNvPr id="1253" name="Line 922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1508" y="9708"/>
                                        <a:ext cx="1" cy="833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25400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1254" name="Line 923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998" y="9700"/>
                                        <a:ext cx="10359" cy="1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25400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1255" name="Line 924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2127" y="9715"/>
                                        <a:ext cx="1" cy="2244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25400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1256" name="Line 925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3545" y="9715"/>
                                        <a:ext cx="1" cy="2244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25400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1257" name="Line 926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4395" y="9715"/>
                                        <a:ext cx="1" cy="2244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25400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1258" name="Line 927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4962" y="9708"/>
                                        <a:ext cx="1" cy="2243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25400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1259" name="Line 928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9215" y="10555"/>
                                        <a:ext cx="2" cy="556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25400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1260" name="Line 929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998" y="11401"/>
                                        <a:ext cx="3954" cy="1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12700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1261" name="Line 930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998" y="11684"/>
                                        <a:ext cx="3954" cy="1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12700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1262" name="Rectangle 931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1021" y="10293"/>
                                        <a:ext cx="458" cy="24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317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14:paraId="32CAADE2" w14:textId="77777777" w:rsidR="00424467" w:rsidRPr="00BC235F" w:rsidRDefault="00424467" w:rsidP="00921428">
                                          <w:pPr>
                                            <w:pStyle w:val="afd"/>
                                            <w:jc w:val="center"/>
                                            <w:rPr>
                                              <w:rFonts w:ascii="Journal" w:hAnsi="Journal"/>
                                              <w:sz w:val="18"/>
                                              <w:lang w:val="ru-RU"/>
                                            </w:rPr>
                                          </w:pPr>
                                          <w:r w:rsidRPr="00A10278">
                                            <w:rPr>
                                              <w:rFonts w:ascii="Times New Roman" w:hAnsi="Times New Roman"/>
                                              <w:i w:val="0"/>
                                              <w:sz w:val="18"/>
                                              <w:lang w:val="ru-RU"/>
                                            </w:rPr>
                                            <w:t>Изм</w:t>
                                          </w:r>
                                          <w:r>
                                            <w:rPr>
                                              <w:rFonts w:ascii="Journal" w:hAnsi="Journal"/>
                                              <w:sz w:val="18"/>
                                              <w:lang w:val="ru-RU"/>
                                            </w:rPr>
                                            <w:t>.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12700" tIns="12700" rIns="12700" bIns="1270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263" name="Rectangle 932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1538" y="10293"/>
                                        <a:ext cx="571" cy="24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317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14:paraId="7F3CCA15" w14:textId="77777777" w:rsidR="00424467" w:rsidRPr="00A10278" w:rsidRDefault="00424467" w:rsidP="00921428">
                                          <w:pPr>
                                            <w:pStyle w:val="afd"/>
                                            <w:rPr>
                                              <w:i w:val="0"/>
                                              <w:sz w:val="18"/>
                                              <w:lang w:val="ru-RU"/>
                                            </w:rPr>
                                          </w:pPr>
                                          <w:proofErr w:type="spellStart"/>
                                          <w:r w:rsidRPr="00A10278">
                                            <w:rPr>
                                              <w:rFonts w:ascii="Times New Roman" w:hAnsi="Times New Roman"/>
                                              <w:i w:val="0"/>
                                              <w:sz w:val="18"/>
                                              <w:lang w:val="ru-RU"/>
                                            </w:rPr>
                                            <w:t>Кол.уч</w:t>
                                          </w:r>
                                          <w:proofErr w:type="spellEnd"/>
                                          <w:r w:rsidRPr="00A10278">
                                            <w:rPr>
                                              <w:i w:val="0"/>
                                              <w:sz w:val="18"/>
                                              <w:lang w:val="ru-RU"/>
                                            </w:rPr>
                                            <w:t>.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12700" tIns="12700" rIns="12700" bIns="1270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264" name="Rectangle 933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834" y="10293"/>
                                        <a:ext cx="670" cy="2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317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14:paraId="53760759" w14:textId="77777777" w:rsidR="00424467" w:rsidRPr="00A10278" w:rsidRDefault="00424467" w:rsidP="00921428">
                                          <w:pPr>
                                            <w:pStyle w:val="afd"/>
                                            <w:jc w:val="center"/>
                                            <w:rPr>
                                              <w:rFonts w:ascii="Times New Roman" w:hAnsi="Times New Roman"/>
                                              <w:i w:val="0"/>
                                              <w:sz w:val="18"/>
                                              <w:lang w:val="ru-RU"/>
                                            </w:rPr>
                                          </w:pPr>
                                          <w:r w:rsidRPr="00A10278">
                                            <w:rPr>
                                              <w:rFonts w:ascii="Times New Roman" w:hAnsi="Times New Roman"/>
                                              <w:i w:val="0"/>
                                              <w:sz w:val="18"/>
                                              <w:lang w:val="ru-RU"/>
                                            </w:rPr>
                                            <w:t>№ Док</w:t>
                                          </w:r>
                                        </w:p>
                                        <w:p w14:paraId="7204CF53" w14:textId="77777777" w:rsidR="00424467" w:rsidRDefault="00424467" w:rsidP="00921428">
                                          <w:pPr>
                                            <w:pStyle w:val="afd"/>
                                            <w:jc w:val="center"/>
                                            <w:rPr>
                                              <w:sz w:val="18"/>
                                            </w:rPr>
                                          </w:pPr>
                                        </w:p>
                                      </w:txbxContent>
                                    </wps:txbx>
                                    <wps:bodyPr rot="0" vert="horz" wrap="square" lIns="12700" tIns="12700" rIns="12700" bIns="1270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265" name="Rectangle 934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3578" y="10293"/>
                                        <a:ext cx="796" cy="24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317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14:paraId="3B8C4316" w14:textId="77777777" w:rsidR="00424467" w:rsidRPr="00A10278" w:rsidRDefault="00424467" w:rsidP="00921428">
                                          <w:pPr>
                                            <w:pStyle w:val="afd"/>
                                            <w:jc w:val="center"/>
                                            <w:rPr>
                                              <w:rFonts w:ascii="Times New Roman" w:hAnsi="Times New Roman"/>
                                              <w:i w:val="0"/>
                                              <w:sz w:val="18"/>
                                              <w:lang w:val="ru-RU"/>
                                            </w:rPr>
                                          </w:pPr>
                                          <w:r w:rsidRPr="00A10278">
                                            <w:rPr>
                                              <w:rFonts w:ascii="Times New Roman" w:hAnsi="Times New Roman"/>
                                              <w:i w:val="0"/>
                                              <w:sz w:val="18"/>
                                              <w:lang w:val="ru-RU"/>
                                            </w:rPr>
                                            <w:t>Подпись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12700" tIns="12700" rIns="12700" bIns="1270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266" name="Rectangle 935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4419" y="10293"/>
                                        <a:ext cx="519" cy="24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317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14:paraId="1E4889C6" w14:textId="77777777" w:rsidR="00424467" w:rsidRPr="00A10278" w:rsidRDefault="00424467" w:rsidP="00921428">
                                          <w:pPr>
                                            <w:pStyle w:val="afd"/>
                                            <w:jc w:val="center"/>
                                            <w:rPr>
                                              <w:rFonts w:ascii="Times New Roman" w:hAnsi="Times New Roman"/>
                                              <w:i w:val="0"/>
                                              <w:sz w:val="18"/>
                                              <w:lang w:val="ru-RU"/>
                                            </w:rPr>
                                          </w:pPr>
                                          <w:r w:rsidRPr="00A10278">
                                            <w:rPr>
                                              <w:rFonts w:ascii="Times New Roman" w:hAnsi="Times New Roman"/>
                                              <w:i w:val="0"/>
                                              <w:sz w:val="18"/>
                                              <w:lang w:val="ru-RU"/>
                                            </w:rPr>
                                            <w:t>Дата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12700" tIns="12700" rIns="12700" bIns="1270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267" name="Rectangle 936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9257" y="10570"/>
                                        <a:ext cx="765" cy="24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317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14:paraId="4FA7D076" w14:textId="77777777" w:rsidR="00424467" w:rsidRPr="00A10278" w:rsidRDefault="00424467" w:rsidP="00921428">
                                          <w:pPr>
                                            <w:pStyle w:val="afd"/>
                                            <w:jc w:val="center"/>
                                            <w:rPr>
                                              <w:rFonts w:ascii="Journal" w:hAnsi="Journal"/>
                                              <w:i w:val="0"/>
                                              <w:sz w:val="18"/>
                                              <w:lang w:val="ru-RU"/>
                                            </w:rPr>
                                          </w:pPr>
                                          <w:r w:rsidRPr="00A10278">
                                            <w:rPr>
                                              <w:rFonts w:ascii="Times New Roman" w:hAnsi="Times New Roman"/>
                                              <w:i w:val="0"/>
                                              <w:sz w:val="18"/>
                                              <w:lang w:val="ru-RU"/>
                                            </w:rPr>
                                            <w:t>Лист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12700" tIns="12700" rIns="12700" bIns="1270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268" name="Rectangle 937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9257" y="10863"/>
                                        <a:ext cx="765" cy="221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317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14:paraId="1BEFD2DE" w14:textId="727825F2" w:rsidR="00424467" w:rsidRPr="000D1EB1" w:rsidRDefault="00424467" w:rsidP="00921428">
                                          <w:pPr>
                                            <w:pStyle w:val="afd"/>
                                            <w:jc w:val="center"/>
                                            <w:rPr>
                                              <w:rFonts w:ascii="Times New Roman" w:hAnsi="Times New Roman"/>
                                              <w:sz w:val="18"/>
                                              <w:lang w:val="ru-RU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/>
                                              <w:sz w:val="18"/>
                                              <w:lang w:val="ru-RU"/>
                                            </w:rPr>
                                            <w:t>2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12700" tIns="12700" rIns="12700" bIns="1270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269" name="Rectangle 938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5019" y="9947"/>
                                        <a:ext cx="6308" cy="38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317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14:paraId="7DB32033" w14:textId="255B3087" w:rsidR="00424467" w:rsidRPr="0060344C" w:rsidRDefault="00424467" w:rsidP="00921428">
                                          <w:pPr>
                                            <w:pStyle w:val="afd"/>
                                            <w:jc w:val="center"/>
                                            <w:rPr>
                                              <w:rFonts w:ascii="Times New Roman" w:hAnsi="Times New Roman"/>
                                              <w:i w:val="0"/>
                                              <w:lang w:val="ru-RU"/>
                                            </w:rPr>
                                          </w:pPr>
                                        </w:p>
                                      </w:txbxContent>
                                    </wps:txbx>
                                    <wps:bodyPr rot="0" vert="horz" wrap="square" lIns="12700" tIns="12700" rIns="12700" bIns="1270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270" name="Line 939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999" y="10550"/>
                                        <a:ext cx="10359" cy="1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25400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1271" name="Line 940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1006" y="10268"/>
                                        <a:ext cx="3954" cy="1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25400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1272" name="Line 941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998" y="9983"/>
                                        <a:ext cx="3954" cy="1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12700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1273" name="Line 942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998" y="11116"/>
                                        <a:ext cx="3954" cy="1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12700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1274" name="Line 943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998" y="10831"/>
                                        <a:ext cx="3954" cy="1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12700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g:grpSp>
                                    <wpg:cNvPr id="1275" name="Group 944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1013" y="10578"/>
                                        <a:ext cx="2491" cy="248"/>
                                        <a:chOff x="0" y="0"/>
                                        <a:chExt cx="19999" cy="20000"/>
                                      </a:xfrm>
                                    </wpg:grpSpPr>
                                    <wps:wsp>
                                      <wps:cNvPr id="1276" name="Rectangle 945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0" y="0"/>
                                          <a:ext cx="8856" cy="2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317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14:paraId="5391FCAD" w14:textId="77777777" w:rsidR="00424467" w:rsidRPr="00A10278" w:rsidRDefault="00424467" w:rsidP="00921428">
                                            <w:pPr>
                                              <w:pStyle w:val="afd"/>
                                              <w:rPr>
                                                <w:rFonts w:ascii="Times New Roman" w:hAnsi="Times New Roman"/>
                                                <w:i w:val="0"/>
                                                <w:sz w:val="18"/>
                                                <w:lang w:val="ru-RU"/>
                                              </w:rPr>
                                            </w:pPr>
                                            <w:r w:rsidRPr="00A10278">
                                              <w:rPr>
                                                <w:rFonts w:ascii="Times New Roman" w:hAnsi="Times New Roman"/>
                                                <w:i w:val="0"/>
                                                <w:sz w:val="18"/>
                                                <w:lang w:val="ru-RU"/>
                                              </w:rPr>
                                              <w:t>Разработал</w:t>
                                            </w:r>
                                          </w:p>
                                        </w:txbxContent>
                                      </wps:txbx>
                                      <wps:bodyPr rot="0" vert="horz" wrap="square" lIns="12700" tIns="12700" rIns="12700" bIns="1270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1277" name="Rectangle 946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9281" y="0"/>
                                          <a:ext cx="10718" cy="2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317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14:paraId="265F6CAA" w14:textId="3421CEA8" w:rsidR="00424467" w:rsidRPr="00A10278" w:rsidRDefault="00424467" w:rsidP="00921428">
                                            <w:pPr>
                                              <w:pStyle w:val="afd"/>
                                              <w:jc w:val="left"/>
                                              <w:rPr>
                                                <w:rFonts w:ascii="Times New Roman" w:hAnsi="Times New Roman"/>
                                                <w:i w:val="0"/>
                                                <w:sz w:val="18"/>
                                                <w:lang w:val="ru-RU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Times New Roman" w:hAnsi="Times New Roman"/>
                                                <w:i w:val="0"/>
                                                <w:sz w:val="18"/>
                                                <w:lang w:val="ru-RU"/>
                                              </w:rPr>
                                              <w:t>Завалин</w:t>
                                            </w:r>
                                          </w:p>
                                          <w:p w14:paraId="35D88F5F" w14:textId="77777777" w:rsidR="00424467" w:rsidRDefault="00424467" w:rsidP="00921428">
                                            <w:pPr>
                                              <w:pStyle w:val="afd"/>
                                              <w:rPr>
                                                <w:rFonts w:ascii="Journal" w:hAnsi="Journal"/>
                                                <w:sz w:val="18"/>
                                              </w:rPr>
                                            </w:pPr>
                                          </w:p>
                                        </w:txbxContent>
                                      </wps:txbx>
                                      <wps:bodyPr rot="0" vert="horz" wrap="square" lIns="12700" tIns="12700" rIns="12700" bIns="12700" anchor="t" anchorCtr="0" upright="1"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278" name="Group 947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1013" y="10856"/>
                                        <a:ext cx="2491" cy="248"/>
                                        <a:chOff x="0" y="0"/>
                                        <a:chExt cx="19999" cy="20000"/>
                                      </a:xfrm>
                                    </wpg:grpSpPr>
                                    <wps:wsp>
                                      <wps:cNvPr id="1279" name="Rectangle 948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0" y="0"/>
                                          <a:ext cx="8856" cy="2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317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14:paraId="54350354" w14:textId="77777777" w:rsidR="00424467" w:rsidRPr="00A10278" w:rsidRDefault="00424467" w:rsidP="00921428">
                                            <w:pPr>
                                              <w:pStyle w:val="afd"/>
                                              <w:rPr>
                                                <w:i w:val="0"/>
                                                <w:sz w:val="18"/>
                                                <w:lang w:val="ru-RU"/>
                                              </w:rPr>
                                            </w:pPr>
                                            <w:r w:rsidRPr="00A10278">
                                              <w:rPr>
                                                <w:rFonts w:ascii="Times New Roman" w:hAnsi="Times New Roman"/>
                                                <w:i w:val="0"/>
                                                <w:sz w:val="18"/>
                                                <w:lang w:val="ru-RU"/>
                                              </w:rPr>
                                              <w:t>Проверил</w:t>
                                            </w:r>
                                          </w:p>
                                        </w:txbxContent>
                                      </wps:txbx>
                                      <wps:bodyPr rot="0" vert="horz" wrap="square" lIns="12700" tIns="12700" rIns="12700" bIns="1270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1280" name="Rectangle 949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9281" y="0"/>
                                          <a:ext cx="10718" cy="2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317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14:paraId="3BA59380" w14:textId="29C7D224" w:rsidR="00424467" w:rsidRPr="00A10278" w:rsidRDefault="00424467" w:rsidP="00921428">
                                            <w:pPr>
                                              <w:pStyle w:val="afd"/>
                                              <w:rPr>
                                                <w:rFonts w:ascii="Times New Roman" w:hAnsi="Times New Roman"/>
                                                <w:i w:val="0"/>
                                                <w:sz w:val="18"/>
                                                <w:lang w:val="ru-RU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Times New Roman" w:hAnsi="Times New Roman"/>
                                                <w:i w:val="0"/>
                                                <w:sz w:val="18"/>
                                                <w:lang w:val="ru-RU"/>
                                              </w:rPr>
                                              <w:t>Сухов</w:t>
                                            </w:r>
                                          </w:p>
                                        </w:txbxContent>
                                      </wps:txbx>
                                      <wps:bodyPr rot="0" vert="horz" wrap="square" lIns="12700" tIns="12700" rIns="12700" bIns="12700" anchor="t" anchorCtr="0" upright="1"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284" name="Group 953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1013" y="11418"/>
                                        <a:ext cx="2491" cy="248"/>
                                        <a:chOff x="0" y="0"/>
                                        <a:chExt cx="19999" cy="20000"/>
                                      </a:xfrm>
                                    </wpg:grpSpPr>
                                    <wps:wsp>
                                      <wps:cNvPr id="1285" name="Rectangle 954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0" y="0"/>
                                          <a:ext cx="8856" cy="2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317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14:paraId="1D48CA77" w14:textId="77777777" w:rsidR="00424467" w:rsidRPr="00A10278" w:rsidRDefault="00424467" w:rsidP="00921428">
                                            <w:pPr>
                                              <w:pStyle w:val="afd"/>
                                              <w:rPr>
                                                <w:i w:val="0"/>
                                                <w:sz w:val="18"/>
                                                <w:lang w:val="ru-RU"/>
                                              </w:rPr>
                                            </w:pPr>
                                          </w:p>
                                        </w:txbxContent>
                                      </wps:txbx>
                                      <wps:bodyPr rot="0" vert="horz" wrap="square" lIns="12700" tIns="12700" rIns="12700" bIns="1270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1286" name="Rectangle 955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9281" y="0"/>
                                          <a:ext cx="10718" cy="2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317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14:paraId="71447611" w14:textId="77777777" w:rsidR="00424467" w:rsidRPr="00A10278" w:rsidRDefault="00424467" w:rsidP="00921428">
                                            <w:pPr>
                                              <w:pStyle w:val="afd"/>
                                              <w:rPr>
                                                <w:rFonts w:ascii="Journal" w:hAnsi="Journal"/>
                                                <w:i w:val="0"/>
                                                <w:sz w:val="18"/>
                                                <w:lang w:val="ru-RU"/>
                                              </w:rPr>
                                            </w:pPr>
                                          </w:p>
                                        </w:txbxContent>
                                      </wps:txbx>
                                      <wps:bodyPr rot="0" vert="horz" wrap="square" lIns="12700" tIns="12700" rIns="12700" bIns="12700" anchor="t" anchorCtr="0" upright="1"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287" name="Group 956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1013" y="11695"/>
                                        <a:ext cx="2491" cy="248"/>
                                        <a:chOff x="0" y="0"/>
                                        <a:chExt cx="19999" cy="20000"/>
                                      </a:xfrm>
                                    </wpg:grpSpPr>
                                    <wps:wsp>
                                      <wps:cNvPr id="1288" name="Rectangle 957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0" y="0"/>
                                          <a:ext cx="8856" cy="2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317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14:paraId="4020572A" w14:textId="77777777" w:rsidR="00424467" w:rsidRPr="00A10278" w:rsidRDefault="00424467" w:rsidP="00921428">
                                            <w:pPr>
                                              <w:pStyle w:val="afd"/>
                                              <w:rPr>
                                                <w:i w:val="0"/>
                                                <w:sz w:val="18"/>
                                                <w:lang w:val="ru-RU"/>
                                              </w:rPr>
                                            </w:pPr>
                                          </w:p>
                                        </w:txbxContent>
                                      </wps:txbx>
                                      <wps:bodyPr rot="0" vert="horz" wrap="square" lIns="12700" tIns="12700" rIns="12700" bIns="1270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1289" name="Rectangle 958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9281" y="0"/>
                                          <a:ext cx="10718" cy="2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317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14:paraId="69F47E55" w14:textId="77777777" w:rsidR="00424467" w:rsidRPr="00A10278" w:rsidRDefault="00424467" w:rsidP="00921428">
                                            <w:pPr>
                                              <w:pStyle w:val="afd"/>
                                              <w:rPr>
                                                <w:rFonts w:ascii="Journal" w:hAnsi="Journal"/>
                                                <w:i w:val="0"/>
                                                <w:sz w:val="18"/>
                                                <w:lang w:val="ru-RU"/>
                                              </w:rPr>
                                            </w:pPr>
                                          </w:p>
                                        </w:txbxContent>
                                      </wps:txbx>
                                      <wps:bodyPr rot="0" vert="horz" wrap="square" lIns="12700" tIns="12700" rIns="12700" bIns="12700" anchor="t" anchorCtr="0" upright="1"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1290" name="Line 959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8364" y="10555"/>
                                        <a:ext cx="1" cy="1396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25400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1291" name="Rectangle 960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4952" y="10614"/>
                                        <a:ext cx="3419" cy="1291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317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14:paraId="1838B720" w14:textId="013AFD4B" w:rsidR="00424467" w:rsidRPr="00CE56A1" w:rsidRDefault="00424467" w:rsidP="00CE56A1">
                                          <w:pPr>
                                            <w:jc w:val="center"/>
                                            <w:rPr>
                                              <w:i/>
                                              <w:sz w:val="14"/>
                                              <w:szCs w:val="14"/>
                                            </w:rPr>
                                          </w:pPr>
                                          <w:r w:rsidRPr="000F6348">
                                            <w:rPr>
                                              <w:bCs/>
                                              <w:sz w:val="14"/>
                                              <w:szCs w:val="14"/>
                                            </w:rPr>
                                            <w:t xml:space="preserve">Обследование технического состояния объекта </w:t>
                                          </w:r>
                                          <w:r w:rsidRPr="000F6348">
                                            <w:rPr>
                                              <w:sz w:val="14"/>
                                              <w:szCs w:val="14"/>
                                            </w:rPr>
                                            <w:t xml:space="preserve">«Строительство объекта вспомогательного назначения для Животноводческого комплекса на 960 голов с кадастровым номером 18:18:000000:4751, расположенного по адресу: УР, Сарапульский район, территория муниципального образования </w:t>
                                          </w:r>
                                          <w:proofErr w:type="spellStart"/>
                                          <w:r w:rsidRPr="000F6348">
                                            <w:rPr>
                                              <w:sz w:val="14"/>
                                              <w:szCs w:val="14"/>
                                            </w:rPr>
                                            <w:t>Юринское</w:t>
                                          </w:r>
                                          <w:proofErr w:type="spellEnd"/>
                                          <w:r w:rsidRPr="000F6348">
                                            <w:rPr>
                                              <w:sz w:val="14"/>
                                              <w:szCs w:val="14"/>
                                            </w:rPr>
                                            <w:t>, 300 м западнее границы д. Юрино»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12700" tIns="12700" rIns="12700" bIns="12700" anchor="ctr" anchorCtr="0" upright="1">
                                      <a:noAutofit/>
                                    </wps:bodyPr>
                                  </wps:wsp>
                                  <wps:wsp>
                                    <wps:cNvPr id="1292" name="Line 961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8371" y="10834"/>
                                        <a:ext cx="2993" cy="1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25400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1293" name="Line 962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8370" y="11117"/>
                                        <a:ext cx="2993" cy="1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25400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1294" name="Line 963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10065" y="10555"/>
                                        <a:ext cx="2" cy="556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25400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1295" name="Rectangle 964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8409" y="10570"/>
                                        <a:ext cx="765" cy="24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317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14:paraId="78556D2E" w14:textId="77777777" w:rsidR="00424467" w:rsidRPr="00A10278" w:rsidRDefault="00424467" w:rsidP="00921428">
                                          <w:pPr>
                                            <w:pStyle w:val="afd"/>
                                            <w:jc w:val="center"/>
                                            <w:rPr>
                                              <w:i w:val="0"/>
                                              <w:sz w:val="18"/>
                                              <w:lang w:val="ru-RU"/>
                                            </w:rPr>
                                          </w:pPr>
                                          <w:r w:rsidRPr="00A10278">
                                            <w:rPr>
                                              <w:rFonts w:ascii="Times New Roman" w:hAnsi="Times New Roman"/>
                                              <w:i w:val="0"/>
                                              <w:sz w:val="18"/>
                                              <w:lang w:val="ru-RU"/>
                                            </w:rPr>
                                            <w:t>Стадия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12700" tIns="12700" rIns="12700" bIns="1270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296" name="Rectangle 965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10112" y="10570"/>
                                        <a:ext cx="1207" cy="24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317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14:paraId="439119FB" w14:textId="77777777" w:rsidR="00424467" w:rsidRPr="00A10278" w:rsidRDefault="00424467" w:rsidP="00921428">
                                          <w:pPr>
                                            <w:pStyle w:val="afd"/>
                                            <w:jc w:val="center"/>
                                            <w:rPr>
                                              <w:rFonts w:ascii="Journal" w:hAnsi="Journal"/>
                                              <w:i w:val="0"/>
                                              <w:sz w:val="18"/>
                                              <w:lang w:val="ru-RU"/>
                                            </w:rPr>
                                          </w:pPr>
                                          <w:r w:rsidRPr="00A10278">
                                            <w:rPr>
                                              <w:rFonts w:ascii="Times New Roman" w:hAnsi="Times New Roman"/>
                                              <w:i w:val="0"/>
                                              <w:sz w:val="18"/>
                                              <w:lang w:val="ru-RU"/>
                                            </w:rPr>
                                            <w:t>Листов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12700" tIns="12700" rIns="12700" bIns="1270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297" name="Rectangle 966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10119" y="10855"/>
                                        <a:ext cx="1207" cy="24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317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14:paraId="4D5A8324" w14:textId="35131124" w:rsidR="00424467" w:rsidRPr="000D1EB1" w:rsidRDefault="00424467" w:rsidP="00921428">
                                          <w:pPr>
                                            <w:pStyle w:val="afd"/>
                                            <w:jc w:val="center"/>
                                            <w:rPr>
                                              <w:rFonts w:ascii="Times New Roman" w:hAnsi="Times New Roman"/>
                                              <w:sz w:val="18"/>
                                              <w:lang w:val="ru-RU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/>
                                              <w:sz w:val="18"/>
                                              <w:lang w:val="ru-RU"/>
                                            </w:rPr>
                                            <w:t>2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12700" tIns="12700" rIns="12700" bIns="1270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298" name="Rectangle 967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8371" y="11225"/>
                                        <a:ext cx="2910" cy="56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317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14:paraId="7555E14D" w14:textId="0DBA2357" w:rsidR="00424467" w:rsidRPr="00EA0B11" w:rsidRDefault="00424467" w:rsidP="009C20E3">
                                          <w:pPr>
                                            <w:pStyle w:val="afd"/>
                                            <w:jc w:val="center"/>
                                            <w:rPr>
                                              <w:rFonts w:ascii="Times New Roman" w:hAnsi="Times New Roman"/>
                                              <w:i w:val="0"/>
                                              <w:sz w:val="24"/>
                                              <w:lang w:val="ru-RU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/>
                                              <w:i w:val="0"/>
                                              <w:noProof/>
                                              <w:sz w:val="24"/>
                                              <w:lang w:val="ru-RU"/>
                                            </w:rPr>
                                            <w:drawing>
                                              <wp:inline distT="0" distB="0" distL="0" distR="0" wp14:anchorId="74EF5122" wp14:editId="17C7C59F">
                                                <wp:extent cx="1125179" cy="393700"/>
                                                <wp:effectExtent l="0" t="0" r="0" b="6350"/>
                                                <wp:docPr id="22" name="Рисунок 22"/>
                                                <wp:cNvGraphicFramePr>
                                                  <a:graphicFrameLocks xmlns:a="http://schemas.openxmlformats.org/drawingml/2006/main" noChangeAspect="1"/>
                                                </wp:cNvGraphicFramePr>
                                                <a:graphic xmlns:a="http://schemas.openxmlformats.org/drawingml/2006/main">
                                                  <a:graphicData uri="http://schemas.openxmlformats.org/drawingml/2006/picture">
                                                    <pic:pic xmlns:pic="http://schemas.openxmlformats.org/drawingml/2006/picture">
                                                      <pic:nvPicPr>
                                                        <pic:cNvPr id="0" name="Picture 1"/>
                                                        <pic:cNvPicPr>
                                                          <a:picLocks noChangeAspect="1" noChangeArrowheads="1"/>
                                                        </pic:cNvPicPr>
                                                      </pic:nvPicPr>
                                                      <pic:blipFill>
                                                        <a:blip r:embed="rId10">
                                                          <a:extLst>
                                                            <a:ext uri="{28A0092B-C50C-407E-A947-70E740481C1C}">
                                                              <a14:useLocalDpi xmlns:a14="http://schemas.microsoft.com/office/drawing/2010/main" val="0"/>
                                                            </a:ext>
                                                          </a:extLst>
                                                        </a:blip>
                                                        <a:srcRect/>
                                                        <a:stretch>
                                                          <a:fillRect/>
                                                        </a:stretch>
                                                      </pic:blipFill>
                                                      <pic:spPr bwMode="auto">
                                                        <a:xfrm>
                                                          <a:off x="0" y="0"/>
                                                          <a:ext cx="1163008" cy="406936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  <a:noFill/>
                                                        <a:ln>
                                                          <a:noFill/>
                                                        </a:ln>
                                                      </pic:spPr>
                                                    </pic:pic>
                                                  </a:graphicData>
                                                </a:graphic>
                                              </wp:inline>
                                            </w:drawing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12700" tIns="12700" rIns="12700" bIns="12700" anchor="t" anchorCtr="0" upright="1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grpSp>
                          <wpg:grpSp>
                            <wpg:cNvPr id="1299" name="Group 968"/>
                            <wpg:cNvGrpSpPr>
                              <a:grpSpLocks/>
                            </wpg:cNvGrpSpPr>
                            <wpg:grpSpPr bwMode="auto">
                              <a:xfrm>
                                <a:off x="206" y="8080"/>
                                <a:ext cx="969" cy="8477"/>
                                <a:chOff x="206" y="8080"/>
                                <a:chExt cx="969" cy="8477"/>
                              </a:xfrm>
                            </wpg:grpSpPr>
                            <wps:wsp>
                              <wps:cNvPr id="1300" name="Text Box 96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28" y="13238"/>
                                  <a:ext cx="185" cy="186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7EE1B10F" w14:textId="77777777" w:rsidR="00424467" w:rsidRPr="00A10278" w:rsidRDefault="00424467" w:rsidP="00921428">
                                    <w:r w:rsidRPr="00A10278">
                                      <w:rPr>
                                        <w:sz w:val="18"/>
                                      </w:rPr>
                                      <w:t>Подпись и дата</w:t>
                                    </w:r>
                                  </w:p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g:grpSp>
                              <wpg:cNvPr id="1301" name="Group 97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06" y="8080"/>
                                  <a:ext cx="969" cy="8477"/>
                                  <a:chOff x="206" y="8080"/>
                                  <a:chExt cx="969" cy="8477"/>
                                </a:xfrm>
                              </wpg:grpSpPr>
                              <wps:wsp>
                                <wps:cNvPr id="1302" name="Text Box 971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28" y="11765"/>
                                    <a:ext cx="185" cy="1377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7F4CC709" w14:textId="77777777" w:rsidR="00424467" w:rsidRPr="00A10278" w:rsidRDefault="00424467" w:rsidP="00921428">
                                      <w:proofErr w:type="spellStart"/>
                                      <w:r w:rsidRPr="00A10278">
                                        <w:rPr>
                                          <w:sz w:val="18"/>
                                        </w:rPr>
                                        <w:t>Взам</w:t>
                                      </w:r>
                                      <w:proofErr w:type="spellEnd"/>
                                      <w:r w:rsidRPr="00A10278">
                                        <w:rPr>
                                          <w:sz w:val="18"/>
                                        </w:rPr>
                                        <w:t>. инв. №</w:t>
                                      </w:r>
                                    </w:p>
                                  </w:txbxContent>
                                </wps:txbx>
                                <wps:bodyPr rot="0" vert="vert270" wrap="square" lIns="0" tIns="0" rIns="0" bIns="0" anchor="t" anchorCtr="0" upright="1">
                                  <a:noAutofit/>
                                </wps:bodyPr>
                              </wps:wsp>
                              <wpg:grpSp>
                                <wpg:cNvPr id="1303" name="Group 972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206" y="8080"/>
                                    <a:ext cx="969" cy="8477"/>
                                    <a:chOff x="206" y="8080"/>
                                    <a:chExt cx="969" cy="8477"/>
                                  </a:xfrm>
                                </wpg:grpSpPr>
                                <wps:wsp>
                                  <wps:cNvPr id="1304" name="Text Box 97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33" y="9846"/>
                                      <a:ext cx="223" cy="18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14:paraId="29AABFB5" w14:textId="77777777" w:rsidR="00424467" w:rsidRPr="00A10278" w:rsidRDefault="00424467" w:rsidP="00921428">
                                        <w:pPr>
                                          <w:jc w:val="left"/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A10278">
                                          <w:rPr>
                                            <w:sz w:val="18"/>
                                            <w:szCs w:val="18"/>
                                          </w:rPr>
                                          <w:t>Согласовано:</w:t>
                                        </w:r>
                                      </w:p>
                                      <w:p w14:paraId="16893ED9" w14:textId="77777777" w:rsidR="00424467" w:rsidRPr="000D7C0A" w:rsidRDefault="00424467" w:rsidP="00921428"/>
                                    </w:txbxContent>
                                  </wps:txbx>
                                  <wps:bodyPr rot="0" vert="vert270" wrap="square" lIns="0" tIns="0" rIns="0" bIns="0" anchor="t" anchorCtr="0" upright="1">
                                    <a:noAutofit/>
                                  </wps:bodyPr>
                                </wps:wsp>
                                <wpg:grpSp>
                                  <wpg:cNvPr id="1305" name="Group 974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206" y="8080"/>
                                      <a:ext cx="969" cy="8477"/>
                                      <a:chOff x="202" y="8080"/>
                                      <a:chExt cx="969" cy="8477"/>
                                    </a:xfrm>
                                  </wpg:grpSpPr>
                                  <wps:wsp>
                                    <wps:cNvPr id="1306" name="AutoShape 975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770" y="8080"/>
                                        <a:ext cx="283" cy="0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19050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ffectLst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  <a:ext uri="{AF507438-7753-43E0-B8FC-AC1667EBCBE1}">
                                          <a14:hiddenEffects xmlns:a14="http://schemas.microsoft.com/office/drawing/2010/main">
                                            <a:effectLst>
                                              <a:outerShdw dist="35921" dir="2700000" algn="ctr" rotWithShape="0">
                                                <a:srgbClr val="808080"/>
                                              </a:outerShdw>
                                            </a:effectLst>
                                          </a14:hiddenEffects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g:grpSp>
                                    <wpg:cNvPr id="1307" name="Group 976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202" y="8080"/>
                                        <a:ext cx="969" cy="8477"/>
                                        <a:chOff x="202" y="8080"/>
                                        <a:chExt cx="969" cy="8477"/>
                                      </a:xfrm>
                                    </wpg:grpSpPr>
                                    <wps:wsp>
                                      <wps:cNvPr id="1308" name="Text Box 977"/>
                                      <wps:cNvSpPr txBox="1"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428" y="15167"/>
                                          <a:ext cx="185" cy="1377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14:paraId="7B40419F" w14:textId="77777777" w:rsidR="00424467" w:rsidRPr="00A10278" w:rsidRDefault="00424467" w:rsidP="00921428">
                                            <w:r w:rsidRPr="00A10278">
                                              <w:rPr>
                                                <w:sz w:val="18"/>
                                              </w:rPr>
                                              <w:t>Инв. № подл.</w:t>
                                            </w:r>
                                          </w:p>
                                        </w:txbxContent>
                                      </wps:txbx>
                                      <wps:bodyPr rot="0" vert="vert270" wrap="square" lIns="0" tIns="0" rIns="0" bIns="0" anchor="t" anchorCtr="0" upright="1">
                                        <a:noAutofit/>
                                      </wps:bodyPr>
                                    </wps:wsp>
                                    <wpg:grpSp>
                                      <wpg:cNvPr id="1309" name="Group 978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202" y="8080"/>
                                          <a:ext cx="969" cy="8477"/>
                                          <a:chOff x="202" y="8080"/>
                                          <a:chExt cx="969" cy="8477"/>
                                        </a:xfrm>
                                      </wpg:grpSpPr>
                                      <wps:wsp>
                                        <wps:cNvPr id="1310" name="AutoShape 979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 flipH="1">
                                            <a:off x="486" y="8080"/>
                                            <a:ext cx="26" cy="3685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19050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ffectLst/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  <a:ext uri="{AF507438-7753-43E0-B8FC-AC1667EBCBE1}">
                                              <a14:hiddenEffects xmlns:a14="http://schemas.microsoft.com/office/drawing/2010/main">
                                                <a:effectLst>
                                                  <a:outerShdw dist="35921" dir="2700000" algn="ctr" rotWithShape="0">
                                                    <a:srgbClr val="808080"/>
                                                  </a:outerShdw>
                                                </a:effectLst>
                                              </a14:hiddenEffects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1311" name="AutoShape 980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 flipH="1">
                                            <a:off x="202" y="11765"/>
                                            <a:ext cx="85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19050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ffectLst/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  <a:ext uri="{AF507438-7753-43E0-B8FC-AC1667EBCBE1}">
                                              <a14:hiddenEffects xmlns:a14="http://schemas.microsoft.com/office/drawing/2010/main">
                                                <a:effectLst>
                                                  <a:outerShdw dist="35921" dir="2700000" algn="ctr" rotWithShape="0">
                                                    <a:srgbClr val="808080"/>
                                                  </a:outerShdw>
                                                </a:effectLst>
                                              </a14:hiddenEffects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1312" name="AutoShape 981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>
                                            <a:off x="486" y="10631"/>
                                            <a:ext cx="283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19050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ffectLst/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  <a:ext uri="{AF507438-7753-43E0-B8FC-AC1667EBCBE1}">
                                              <a14:hiddenEffects xmlns:a14="http://schemas.microsoft.com/office/drawing/2010/main">
                                                <a:effectLst>
                                                  <a:outerShdw dist="35921" dir="2700000" algn="ctr" rotWithShape="0">
                                                    <a:srgbClr val="808080"/>
                                                  </a:outerShdw>
                                                </a:effectLst>
                                              </a14:hiddenEffects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1313" name="AutoShape 982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>
                                            <a:off x="512" y="9497"/>
                                            <a:ext cx="283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19050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ffectLst/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  <a:ext uri="{AF507438-7753-43E0-B8FC-AC1667EBCBE1}">
                                              <a14:hiddenEffects xmlns:a14="http://schemas.microsoft.com/office/drawing/2010/main">
                                                <a:effectLst>
                                                  <a:outerShdw dist="35921" dir="2700000" algn="ctr" rotWithShape="0">
                                                    <a:srgbClr val="808080"/>
                                                  </a:outerShdw>
                                                </a:effectLst>
                                              </a14:hiddenEffects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1314" name="AutoShape 983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>
                                            <a:off x="512" y="8647"/>
                                            <a:ext cx="283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19050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ffectLst/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  <a:ext uri="{AF507438-7753-43E0-B8FC-AC1667EBCBE1}">
                                              <a14:hiddenEffects xmlns:a14="http://schemas.microsoft.com/office/drawing/2010/main">
                                                <a:effectLst>
                                                  <a:outerShdw dist="35921" dir="2700000" algn="ctr" rotWithShape="0">
                                                    <a:srgbClr val="808080"/>
                                                  </a:outerShdw>
                                                </a:effectLst>
                                              </a14:hiddenEffects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1315" name="AutoShape 984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>
                                            <a:off x="512" y="8080"/>
                                            <a:ext cx="283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19050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ffectLst/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  <a:ext uri="{AF507438-7753-43E0-B8FC-AC1667EBCBE1}">
                                              <a14:hiddenEffects xmlns:a14="http://schemas.microsoft.com/office/drawing/2010/main">
                                                <a:effectLst>
                                                  <a:outerShdw dist="35921" dir="2700000" algn="ctr" rotWithShape="0">
                                                    <a:srgbClr val="808080"/>
                                                  </a:outerShdw>
                                                </a:effectLst>
                                              </a14:hiddenEffects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1316" name="AutoShape 985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 flipH="1">
                                            <a:off x="769" y="8080"/>
                                            <a:ext cx="26" cy="3685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19050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ffectLst/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  <a:ext uri="{AF507438-7753-43E0-B8FC-AC1667EBCBE1}">
                                              <a14:hiddenEffects xmlns:a14="http://schemas.microsoft.com/office/drawing/2010/main">
                                                <a:effectLst>
                                                  <a:outerShdw dist="35921" dir="2700000" algn="ctr" rotWithShape="0">
                                                    <a:srgbClr val="808080"/>
                                                  </a:outerShdw>
                                                </a:effectLst>
                                              </a14:hiddenEffects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1317" name="AutoShape 986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 flipH="1">
                                            <a:off x="1171" y="8104"/>
                                            <a:ext cx="0" cy="3685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12700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ffectLst/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  <a:ext uri="{AF507438-7753-43E0-B8FC-AC1667EBCBE1}">
                                              <a14:hiddenEffects xmlns:a14="http://schemas.microsoft.com/office/drawing/2010/main">
                                                <a:effectLst>
                                                  <a:outerShdw dist="35921" dir="2700000" algn="ctr" rotWithShape="0">
                                                    <a:srgbClr val="808080"/>
                                                  </a:outerShdw>
                                                </a:effectLst>
                                              </a14:hiddenEffects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1318" name="AutoShape 987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>
                                            <a:off x="769" y="8647"/>
                                            <a:ext cx="283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19050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ffectLst/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  <a:ext uri="{AF507438-7753-43E0-B8FC-AC1667EBCBE1}">
                                              <a14:hiddenEffects xmlns:a14="http://schemas.microsoft.com/office/drawing/2010/main">
                                                <a:effectLst>
                                                  <a:outerShdw dist="35921" dir="2700000" algn="ctr" rotWithShape="0">
                                                    <a:srgbClr val="808080"/>
                                                  </a:outerShdw>
                                                </a:effectLst>
                                              </a14:hiddenEffects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1319" name="AutoShape 988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>
                                            <a:off x="769" y="9497"/>
                                            <a:ext cx="283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19050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ffectLst/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  <a:ext uri="{AF507438-7753-43E0-B8FC-AC1667EBCBE1}">
                                              <a14:hiddenEffects xmlns:a14="http://schemas.microsoft.com/office/drawing/2010/main">
                                                <a:effectLst>
                                                  <a:outerShdw dist="35921" dir="2700000" algn="ctr" rotWithShape="0">
                                                    <a:srgbClr val="808080"/>
                                                  </a:outerShdw>
                                                </a:effectLst>
                                              </a14:hiddenEffects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1320" name="AutoShape 989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>
                                            <a:off x="770" y="10631"/>
                                            <a:ext cx="283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19050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ffectLst/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  <a:ext uri="{AF507438-7753-43E0-B8FC-AC1667EBCBE1}">
                                              <a14:hiddenEffects xmlns:a14="http://schemas.microsoft.com/office/drawing/2010/main">
                                                <a:effectLst>
                                                  <a:outerShdw dist="35921" dir="2700000" algn="ctr" rotWithShape="0">
                                                    <a:srgbClr val="808080"/>
                                                  </a:outerShdw>
                                                </a:effectLst>
                                              </a14:hiddenEffects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1321" name="AutoShape 990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 flipH="1">
                                            <a:off x="202" y="8080"/>
                                            <a:ext cx="26" cy="3685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19050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ffectLst/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  <a:ext uri="{AF507438-7753-43E0-B8FC-AC1667EBCBE1}">
                                              <a14:hiddenEffects xmlns:a14="http://schemas.microsoft.com/office/drawing/2010/main">
                                                <a:effectLst>
                                                  <a:outerShdw dist="35921" dir="2700000" algn="ctr" rotWithShape="0">
                                                    <a:srgbClr val="808080"/>
                                                  </a:outerShdw>
                                                </a:effectLst>
                                              </a14:hiddenEffects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1322" name="AutoShape 991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>
                                            <a:off x="229" y="8080"/>
                                            <a:ext cx="283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19050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ffectLst/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  <a:ext uri="{AF507438-7753-43E0-B8FC-AC1667EBCBE1}">
                                              <a14:hiddenEffects xmlns:a14="http://schemas.microsoft.com/office/drawing/2010/main">
                                                <a:effectLst>
                                                  <a:outerShdw dist="35921" dir="2700000" algn="ctr" rotWithShape="0">
                                                    <a:srgbClr val="808080"/>
                                                  </a:outerShdw>
                                                </a:effectLst>
                                              </a14:hiddenEffects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1323" name="AutoShape 992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>
                                            <a:off x="1052" y="11765"/>
                                            <a:ext cx="0" cy="4791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12700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ffectLst/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  <a:ext uri="{AF507438-7753-43E0-B8FC-AC1667EBCBE1}">
                                              <a14:hiddenEffects xmlns:a14="http://schemas.microsoft.com/office/drawing/2010/main">
                                                <a:effectLst>
                                                  <a:outerShdw dist="35921" dir="2700000" algn="ctr" rotWithShape="0">
                                                    <a:srgbClr val="808080"/>
                                                  </a:outerShdw>
                                                </a:effectLst>
                                              </a14:hiddenEffects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1324" name="AutoShape 993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 flipH="1">
                                            <a:off x="373" y="16557"/>
                                            <a:ext cx="68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19050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ffectLst/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  <a:ext uri="{AF507438-7753-43E0-B8FC-AC1667EBCBE1}">
                                              <a14:hiddenEffects xmlns:a14="http://schemas.microsoft.com/office/drawing/2010/main">
                                                <a:effectLst>
                                                  <a:outerShdw dist="35921" dir="2700000" algn="ctr" rotWithShape="0">
                                                    <a:srgbClr val="808080"/>
                                                  </a:outerShdw>
                                                </a:effectLst>
                                              </a14:hiddenEffects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1325" name="AutoShape 994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>
                                            <a:off x="655" y="13182"/>
                                            <a:ext cx="397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19050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ffectLst/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  <a:ext uri="{AF507438-7753-43E0-B8FC-AC1667EBCBE1}">
                                              <a14:hiddenEffects xmlns:a14="http://schemas.microsoft.com/office/drawing/2010/main">
                                                <a:effectLst>
                                                  <a:outerShdw dist="35921" dir="2700000" algn="ctr" rotWithShape="0">
                                                    <a:srgbClr val="808080"/>
                                                  </a:outerShdw>
                                                </a:effectLst>
                                              </a14:hiddenEffects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1326" name="AutoShape 995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>
                                            <a:off x="655" y="11765"/>
                                            <a:ext cx="0" cy="4791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19050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ffectLst/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  <a:ext uri="{AF507438-7753-43E0-B8FC-AC1667EBCBE1}">
                                              <a14:hiddenEffects xmlns:a14="http://schemas.microsoft.com/office/drawing/2010/main">
                                                <a:effectLst>
                                                  <a:outerShdw dist="35921" dir="2700000" algn="ctr" rotWithShape="0">
                                                    <a:srgbClr val="808080"/>
                                                  </a:outerShdw>
                                                </a:effectLst>
                                              </a14:hiddenEffects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1327" name="AutoShape 996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>
                                            <a:off x="372" y="11765"/>
                                            <a:ext cx="0" cy="4791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19050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ffectLst/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  <a:ext uri="{AF507438-7753-43E0-B8FC-AC1667EBCBE1}">
                                              <a14:hiddenEffects xmlns:a14="http://schemas.microsoft.com/office/drawing/2010/main">
                                                <a:effectLst>
                                                  <a:outerShdw dist="35921" dir="2700000" algn="ctr" rotWithShape="0">
                                                    <a:srgbClr val="808080"/>
                                                  </a:outerShdw>
                                                </a:effectLst>
                                              </a14:hiddenEffects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1328" name="AutoShape 997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>
                                            <a:off x="655" y="15167"/>
                                            <a:ext cx="397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19050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ffectLst/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  <a:ext uri="{AF507438-7753-43E0-B8FC-AC1667EBCBE1}">
                                              <a14:hiddenEffects xmlns:a14="http://schemas.microsoft.com/office/drawing/2010/main">
                                                <a:effectLst>
                                                  <a:outerShdw dist="35921" dir="2700000" algn="ctr" rotWithShape="0">
                                                    <a:srgbClr val="808080"/>
                                                  </a:outerShdw>
                                                </a:effectLst>
                                              </a14:hiddenEffects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1329" name="AutoShape 998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>
                                            <a:off x="372" y="15167"/>
                                            <a:ext cx="283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19050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ffectLst/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  <a:ext uri="{AF507438-7753-43E0-B8FC-AC1667EBCBE1}">
                                              <a14:hiddenEffects xmlns:a14="http://schemas.microsoft.com/office/drawing/2010/main">
                                                <a:effectLst>
                                                  <a:outerShdw dist="35921" dir="2700000" algn="ctr" rotWithShape="0">
                                                    <a:srgbClr val="808080"/>
                                                  </a:outerShdw>
                                                </a:effectLst>
                                              </a14:hiddenEffects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1330" name="AutoShape 999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>
                                            <a:off x="372" y="13182"/>
                                            <a:ext cx="283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19050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ffectLst/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  <a:ext uri="{AF507438-7753-43E0-B8FC-AC1667EBCBE1}">
                                              <a14:hiddenEffects xmlns:a14="http://schemas.microsoft.com/office/drawing/2010/main">
                                                <a:effectLst>
                                                  <a:outerShdw dist="35921" dir="2700000" algn="ctr" rotWithShape="0">
                                                    <a:srgbClr val="808080"/>
                                                  </a:outerShdw>
                                                </a:effectLst>
                                              </a14:hiddenEffects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  <wps:wsp>
                        <wps:cNvPr id="1331" name="Rectangle 2303"/>
                        <wps:cNvSpPr>
                          <a:spLocks noChangeArrowheads="1"/>
                        </wps:cNvSpPr>
                        <wps:spPr bwMode="auto">
                          <a:xfrm>
                            <a:off x="8603" y="15418"/>
                            <a:ext cx="774" cy="2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4C1161" w14:textId="3411FA61" w:rsidR="00424467" w:rsidRPr="002152BD" w:rsidRDefault="00424467" w:rsidP="00921428">
                              <w:pPr>
                                <w:pStyle w:val="afd"/>
                                <w:jc w:val="center"/>
                                <w:rPr>
                                  <w:rFonts w:ascii="Times New Roman" w:hAnsi="Times New Roman"/>
                                  <w:i w:val="0"/>
                                  <w:sz w:val="18"/>
                                  <w:lang w:val="ru-RU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057FB4C" id="Group 2305" o:spid="_x0000_s1026" style="position:absolute;left:0;text-align:left;margin-left:-48.1pt;margin-top:-6.35pt;width:557.65pt;height:800.15pt;z-index:251659264;mso-position-horizontal-relative:margin;mso-width-relative:margin;mso-height-relative:margin" coordorigin="255,284" coordsize="11338,162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">
                <v:group id="Group 909" o:spid="_x0000_s1027" style="position:absolute;left:255;top:284;width:11338;height:16279" coordorigin="206,278" coordsize="11338,162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">
                  <v:rect id="Rectangle 910" o:spid="_x0000_s1028" style="position:absolute;left:1056;top:278;width:10488;height:162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" filled="f" strokeweight="1.5pt"/>
                  <v:group id="Group 911" o:spid="_x0000_s1029" style="position:absolute;left:206;top:8080;width:11338;height:8477" coordorigin="206,8080" coordsize="11338,8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">
                    <v:group id="Group 912" o:spid="_x0000_s1030" style="position:absolute;left:1056;top:14263;width:10488;height:2293" coordorigin="1267,13709" coordsize="10488,22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">
                      <v:group id="Group 913" o:spid="_x0000_s1031" style="position:absolute;left:2452;top:13709;width:649;height:843" coordorigin="2169,9700" coordsize="642,8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">
                        <v:rect id="Rectangle 914" o:spid="_x0000_s1032" style="position:absolute;left:2169;top:10293;width:59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" filled="f" stroked="f" strokeweight=".25pt">
                          <v:textbox inset="1pt,1pt,1pt,1pt">
                            <w:txbxContent>
                              <w:p w14:paraId="5747BF26" w14:textId="77777777" w:rsidR="00424467" w:rsidRPr="00A10278" w:rsidRDefault="00424467" w:rsidP="00921428">
                                <w:pPr>
                                  <w:pStyle w:val="afd"/>
                                  <w:jc w:val="center"/>
                                  <w:rPr>
                                    <w:rFonts w:ascii="Times New Roman" w:hAnsi="Times New Roman"/>
                                    <w:i w:val="0"/>
                                    <w:sz w:val="18"/>
                                    <w:lang w:val="ru-RU"/>
                                  </w:rPr>
                                </w:pPr>
                                <w:r w:rsidRPr="00A10278">
                                  <w:rPr>
                                    <w:rFonts w:ascii="Times New Roman" w:hAnsi="Times New Roman"/>
                                    <w:i w:val="0"/>
                                    <w:sz w:val="18"/>
                                    <w:lang w:val="ru-RU"/>
                                  </w:rPr>
                                  <w:t>Лист</w:t>
                                </w:r>
                              </w:p>
                            </w:txbxContent>
                          </v:textbox>
                        </v:rect>
                        <v:line id="Line 915" o:spid="_x0000_s1033" style="position:absolute;visibility:visible;mso-wrap-style:square" from="2810,9700" to="2811,105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" strokeweight="2pt"/>
                      </v:group>
                      <v:group id="Group 916" o:spid="_x0000_s1034" style="position:absolute;left:1267;top:13709;width:10488;height:2293" coordorigin="1267,13709" coordsize="10488,22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SY2xAAAAN0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PH0wU8vwknyPUfAAAA//8DAFBLAQItABQABgAIAAAAIQDb4fbL7gAAAIUBAAATAAAAAAAAAAAA&#10;AAAAAAAAAABbQ29udGVudF9UeXBlc10ueG1sUEsBAi0AFAAGAAgAAAAhAFr0LFu/AAAAFQEAAAsA&#10;AAAAAAAAAAAAAAAAHwEAAF9yZWxzLy5yZWxzUEsBAi0AFAAGAAgAAAAhANvdJjbEAAAA3QAAAA8A&#10;AAAAAAAAAAAAAAAABwIAAGRycy9kb3ducmV2LnhtbFBLBQYAAAAAAwADALcAAAD4AgAAAAA=&#10;">
                        <v:shapetype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AutoShape 917" o:spid="_x0000_s1035" type="#_x0000_t32" style="position:absolute;left:1267;top:13710;width:8;height:227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" strokeweight="1pt"/>
                        <v:shape id="AutoShape 918" o:spid="_x0000_s1036" type="#_x0000_t32" style="position:absolute;left:11755;top:13709;width:0;height:229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" strokeweight="1pt"/>
                        <v:group id="Group 919" o:spid="_x0000_s1037" style="position:absolute;left:1267;top:13709;width:10488;height:2293" coordorigin="1267,13709" coordsize="10488,22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">
                          <v:shape id="AutoShape 920" o:spid="_x0000_s1038" type="#_x0000_t32" style="position:absolute;left:1268;top:16001;width:10487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" strokeweight="1pt"/>
                          <v:group id="Group 921" o:spid="_x0000_s1039" style="position:absolute;left:1267;top:13709;width:10488;height:2286" coordorigin="998,9700" coordsize="10366,2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">
                            <v:line id="Line 922" o:spid="_x0000_s1040" style="position:absolute;visibility:visible;mso-wrap-style:square" from="1508,9708" to="1509,10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" strokeweight="2pt"/>
                            <v:line id="Line 923" o:spid="_x0000_s1041" style="position:absolute;visibility:visible;mso-wrap-style:square" from="998,9700" to="11357,97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" strokeweight="2pt"/>
                            <v:line id="Line 924" o:spid="_x0000_s1042" style="position:absolute;visibility:visible;mso-wrap-style:square" from="2127,9715" to="2128,119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" strokeweight="2pt"/>
                            <v:line id="Line 925" o:spid="_x0000_s1043" style="position:absolute;visibility:visible;mso-wrap-style:square" from="3545,9715" to="3546,119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" strokeweight="2pt"/>
                            <v:line id="Line 926" o:spid="_x0000_s1044" style="position:absolute;visibility:visible;mso-wrap-style:square" from="4395,9715" to="4396,119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" strokeweight="2pt"/>
                            <v:line id="Line 927" o:spid="_x0000_s1045" style="position:absolute;visibility:visible;mso-wrap-style:square" from="4962,9708" to="4963,11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" strokeweight="2pt"/>
                            <v:line id="Line 928" o:spid="_x0000_s1046" style="position:absolute;visibility:visible;mso-wrap-style:square" from="9215,10555" to="9217,11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" strokeweight="2pt"/>
                            <v:line id="Line 929" o:spid="_x0000_s1047" style="position:absolute;visibility:visible;mso-wrap-style:square" from="998,11401" to="4952,114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" strokeweight="1pt"/>
                            <v:line id="Line 930" o:spid="_x0000_s1048" style="position:absolute;visibility:visible;mso-wrap-style:square" from="998,11684" to="4952,116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" strokeweight="1pt"/>
                            <v:rect id="Rectangle 931" o:spid="_x0000_s1049" style="position:absolute;left:1021;top:10293;width:458;height: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" filled="f" stroked="f" strokeweight=".25pt">
                              <v:textbox inset="1pt,1pt,1pt,1pt">
                                <w:txbxContent>
                                  <w:p w14:paraId="32CAADE2" w14:textId="77777777" w:rsidR="00424467" w:rsidRPr="00BC235F" w:rsidRDefault="00424467" w:rsidP="00921428">
                                    <w:pPr>
                                      <w:pStyle w:val="afd"/>
                                      <w:jc w:val="center"/>
                                      <w:rPr>
                                        <w:rFonts w:ascii="Journal" w:hAnsi="Journal"/>
                                        <w:sz w:val="18"/>
                                        <w:lang w:val="ru-RU"/>
                                      </w:rPr>
                                    </w:pPr>
                                    <w:r w:rsidRPr="00A10278">
                                      <w:rPr>
                                        <w:rFonts w:ascii="Times New Roman" w:hAnsi="Times New Roman"/>
                                        <w:i w:val="0"/>
                                        <w:sz w:val="18"/>
                                        <w:lang w:val="ru-RU"/>
                                      </w:rPr>
                                      <w:t>Изм</w:t>
                                    </w:r>
                                    <w:r>
                                      <w:rPr>
                                        <w:rFonts w:ascii="Journal" w:hAnsi="Journal"/>
                                        <w:sz w:val="18"/>
                                        <w:lang w:val="ru-RU"/>
                                      </w:rPr>
                                      <w:t>.</w:t>
                                    </w:r>
                                  </w:p>
                                </w:txbxContent>
                              </v:textbox>
                            </v:rect>
                            <v:rect id="Rectangle 932" o:spid="_x0000_s1050" style="position:absolute;left:1538;top:10293;width:571;height: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" filled="f" stroked="f" strokeweight=".25pt">
                              <v:textbox inset="1pt,1pt,1pt,1pt">
                                <w:txbxContent>
                                  <w:p w14:paraId="7F3CCA15" w14:textId="77777777" w:rsidR="00424467" w:rsidRPr="00A10278" w:rsidRDefault="00424467" w:rsidP="00921428">
                                    <w:pPr>
                                      <w:pStyle w:val="afd"/>
                                      <w:rPr>
                                        <w:i w:val="0"/>
                                        <w:sz w:val="18"/>
                                        <w:lang w:val="ru-RU"/>
                                      </w:rPr>
                                    </w:pPr>
                                    <w:proofErr w:type="spellStart"/>
                                    <w:r w:rsidRPr="00A10278">
                                      <w:rPr>
                                        <w:rFonts w:ascii="Times New Roman" w:hAnsi="Times New Roman"/>
                                        <w:i w:val="0"/>
                                        <w:sz w:val="18"/>
                                        <w:lang w:val="ru-RU"/>
                                      </w:rPr>
                                      <w:t>Кол.уч</w:t>
                                    </w:r>
                                    <w:proofErr w:type="spellEnd"/>
                                    <w:r w:rsidRPr="00A10278">
                                      <w:rPr>
                                        <w:i w:val="0"/>
                                        <w:sz w:val="18"/>
                                        <w:lang w:val="ru-RU"/>
                                      </w:rPr>
                                      <w:t>.</w:t>
                                    </w:r>
                                  </w:p>
                                </w:txbxContent>
                              </v:textbox>
                            </v:rect>
                            <v:rect id="Rectangle 933" o:spid="_x0000_s1051" style="position:absolute;left:2834;top:10293;width:670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" filled="f" stroked="f" strokeweight=".25pt">
                              <v:textbox inset="1pt,1pt,1pt,1pt">
                                <w:txbxContent>
                                  <w:p w14:paraId="53760759" w14:textId="77777777" w:rsidR="00424467" w:rsidRPr="00A10278" w:rsidRDefault="00424467" w:rsidP="00921428">
                                    <w:pPr>
                                      <w:pStyle w:val="afd"/>
                                      <w:jc w:val="center"/>
                                      <w:rPr>
                                        <w:rFonts w:ascii="Times New Roman" w:hAnsi="Times New Roman"/>
                                        <w:i w:val="0"/>
                                        <w:sz w:val="18"/>
                                        <w:lang w:val="ru-RU"/>
                                      </w:rPr>
                                    </w:pPr>
                                    <w:r w:rsidRPr="00A10278">
                                      <w:rPr>
                                        <w:rFonts w:ascii="Times New Roman" w:hAnsi="Times New Roman"/>
                                        <w:i w:val="0"/>
                                        <w:sz w:val="18"/>
                                        <w:lang w:val="ru-RU"/>
                                      </w:rPr>
                                      <w:t>№ Док</w:t>
                                    </w:r>
                                  </w:p>
                                  <w:p w14:paraId="7204CF53" w14:textId="77777777" w:rsidR="00424467" w:rsidRDefault="00424467" w:rsidP="00921428">
                                    <w:pPr>
                                      <w:pStyle w:val="afd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</w:p>
                                </w:txbxContent>
                              </v:textbox>
                            </v:rect>
                            <v:rect id="Rectangle 934" o:spid="_x0000_s1052" style="position:absolute;left:3578;top:10293;width:796;height: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" filled="f" stroked="f" strokeweight=".25pt">
                              <v:textbox inset="1pt,1pt,1pt,1pt">
                                <w:txbxContent>
                                  <w:p w14:paraId="3B8C4316" w14:textId="77777777" w:rsidR="00424467" w:rsidRPr="00A10278" w:rsidRDefault="00424467" w:rsidP="00921428">
                                    <w:pPr>
                                      <w:pStyle w:val="afd"/>
                                      <w:jc w:val="center"/>
                                      <w:rPr>
                                        <w:rFonts w:ascii="Times New Roman" w:hAnsi="Times New Roman"/>
                                        <w:i w:val="0"/>
                                        <w:sz w:val="18"/>
                                        <w:lang w:val="ru-RU"/>
                                      </w:rPr>
                                    </w:pPr>
                                    <w:r w:rsidRPr="00A10278">
                                      <w:rPr>
                                        <w:rFonts w:ascii="Times New Roman" w:hAnsi="Times New Roman"/>
                                        <w:i w:val="0"/>
                                        <w:sz w:val="18"/>
                                        <w:lang w:val="ru-RU"/>
                                      </w:rPr>
                                      <w:t>Подпись</w:t>
                                    </w:r>
                                  </w:p>
                                </w:txbxContent>
                              </v:textbox>
                            </v:rect>
                            <v:rect id="Rectangle 935" o:spid="_x0000_s1053" style="position:absolute;left:4419;top:10293;width:519;height: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" filled="f" stroked="f" strokeweight=".25pt">
                              <v:textbox inset="1pt,1pt,1pt,1pt">
                                <w:txbxContent>
                                  <w:p w14:paraId="1E4889C6" w14:textId="77777777" w:rsidR="00424467" w:rsidRPr="00A10278" w:rsidRDefault="00424467" w:rsidP="00921428">
                                    <w:pPr>
                                      <w:pStyle w:val="afd"/>
                                      <w:jc w:val="center"/>
                                      <w:rPr>
                                        <w:rFonts w:ascii="Times New Roman" w:hAnsi="Times New Roman"/>
                                        <w:i w:val="0"/>
                                        <w:sz w:val="18"/>
                                        <w:lang w:val="ru-RU"/>
                                      </w:rPr>
                                    </w:pPr>
                                    <w:r w:rsidRPr="00A10278">
                                      <w:rPr>
                                        <w:rFonts w:ascii="Times New Roman" w:hAnsi="Times New Roman"/>
                                        <w:i w:val="0"/>
                                        <w:sz w:val="18"/>
                                        <w:lang w:val="ru-RU"/>
                                      </w:rPr>
                                      <w:t>Дата</w:t>
                                    </w:r>
                                  </w:p>
                                </w:txbxContent>
                              </v:textbox>
                            </v:rect>
                            <v:rect id="Rectangle 936" o:spid="_x0000_s1054" style="position:absolute;left:9257;top:10570;width:765;height: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" filled="f" stroked="f" strokeweight=".25pt">
                              <v:textbox inset="1pt,1pt,1pt,1pt">
                                <w:txbxContent>
                                  <w:p w14:paraId="4FA7D076" w14:textId="77777777" w:rsidR="00424467" w:rsidRPr="00A10278" w:rsidRDefault="00424467" w:rsidP="00921428">
                                    <w:pPr>
                                      <w:pStyle w:val="afd"/>
                                      <w:jc w:val="center"/>
                                      <w:rPr>
                                        <w:rFonts w:ascii="Journal" w:hAnsi="Journal"/>
                                        <w:i w:val="0"/>
                                        <w:sz w:val="18"/>
                                        <w:lang w:val="ru-RU"/>
                                      </w:rPr>
                                    </w:pPr>
                                    <w:r w:rsidRPr="00A10278">
                                      <w:rPr>
                                        <w:rFonts w:ascii="Times New Roman" w:hAnsi="Times New Roman"/>
                                        <w:i w:val="0"/>
                                        <w:sz w:val="18"/>
                                        <w:lang w:val="ru-RU"/>
                                      </w:rPr>
                                      <w:t>Лист</w:t>
                                    </w:r>
                                  </w:p>
                                </w:txbxContent>
                              </v:textbox>
                            </v:rect>
                            <v:rect id="Rectangle 937" o:spid="_x0000_s1055" style="position:absolute;left:9257;top:10863;width:765;height: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" filled="f" stroked="f" strokeweight=".25pt">
                              <v:textbox inset="1pt,1pt,1pt,1pt">
                                <w:txbxContent>
                                  <w:p w14:paraId="1BEFD2DE" w14:textId="727825F2" w:rsidR="00424467" w:rsidRPr="000D1EB1" w:rsidRDefault="00424467" w:rsidP="00921428">
                                    <w:pPr>
                                      <w:pStyle w:val="afd"/>
                                      <w:jc w:val="center"/>
                                      <w:rPr>
                                        <w:rFonts w:ascii="Times New Roman" w:hAnsi="Times New Roman"/>
                                        <w:sz w:val="18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8"/>
                                        <w:lang w:val="ru-RU"/>
                                      </w:rPr>
                                      <w:t>2</w:t>
                                    </w:r>
                                  </w:p>
                                </w:txbxContent>
                              </v:textbox>
                            </v:rect>
                            <v:rect id="Rectangle 938" o:spid="_x0000_s1056" style="position:absolute;left:5019;top:9947;width:6308;height:3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" filled="f" stroked="f" strokeweight=".25pt">
                              <v:textbox inset="1pt,1pt,1pt,1pt">
                                <w:txbxContent>
                                  <w:p w14:paraId="7DB32033" w14:textId="255B3087" w:rsidR="00424467" w:rsidRPr="0060344C" w:rsidRDefault="00424467" w:rsidP="00921428">
                                    <w:pPr>
                                      <w:pStyle w:val="afd"/>
                                      <w:jc w:val="center"/>
                                      <w:rPr>
                                        <w:rFonts w:ascii="Times New Roman" w:hAnsi="Times New Roman"/>
                                        <w:i w:val="0"/>
                                        <w:lang w:val="ru-RU"/>
                                      </w:rPr>
                                    </w:pPr>
                                  </w:p>
                                </w:txbxContent>
                              </v:textbox>
                            </v:rect>
                            <v:line id="Line 939" o:spid="_x0000_s1057" style="position:absolute;visibility:visible;mso-wrap-style:square" from="999,10550" to="11358,105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" strokeweight="2pt"/>
                            <v:line id="Line 940" o:spid="_x0000_s1058" style="position:absolute;visibility:visible;mso-wrap-style:square" from="1006,10268" to="4960,102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" strokeweight="2pt"/>
                            <v:line id="Line 941" o:spid="_x0000_s1059" style="position:absolute;visibility:visible;mso-wrap-style:square" from="998,9983" to="4952,99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" strokeweight="1pt"/>
                            <v:line id="Line 942" o:spid="_x0000_s1060" style="position:absolute;visibility:visible;mso-wrap-style:square" from="998,11116" to="4952,111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" strokeweight="1pt"/>
                            <v:line id="Line 943" o:spid="_x0000_s1061" style="position:absolute;visibility:visible;mso-wrap-style:square" from="998,10831" to="4952,108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" strokeweight="1pt"/>
                            <v:group id="Group 944" o:spid="_x0000_s1062" style="position:absolute;left:1013;top:10578;width:2491;height:248" coordsize="19999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">
                              <v:rect id="_x0000_s1063" style="position:absolute;width:8856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" filled="f" stroked="f" strokeweight=".25pt">
                                <v:textbox inset="1pt,1pt,1pt,1pt">
                                  <w:txbxContent>
                                    <w:p w14:paraId="5391FCAD" w14:textId="77777777" w:rsidR="00424467" w:rsidRPr="00A10278" w:rsidRDefault="00424467" w:rsidP="00921428">
                                      <w:pPr>
                                        <w:pStyle w:val="afd"/>
                                        <w:rPr>
                                          <w:rFonts w:ascii="Times New Roman" w:hAnsi="Times New Roman"/>
                                          <w:i w:val="0"/>
                                          <w:sz w:val="18"/>
                                          <w:lang w:val="ru-RU"/>
                                        </w:rPr>
                                      </w:pPr>
                                      <w:r w:rsidRPr="00A10278">
                                        <w:rPr>
                                          <w:rFonts w:ascii="Times New Roman" w:hAnsi="Times New Roman"/>
                                          <w:i w:val="0"/>
                                          <w:sz w:val="18"/>
                                          <w:lang w:val="ru-RU"/>
                                        </w:rPr>
                                        <w:t>Разработал</w:t>
                                      </w:r>
                                    </w:p>
                                  </w:txbxContent>
                                </v:textbox>
                              </v:rect>
                              <v:rect id="Rectangle 946" o:spid="_x0000_s1064" style="position:absolute;left:9281;width:10718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" filled="f" stroked="f" strokeweight=".25pt">
                                <v:textbox inset="1pt,1pt,1pt,1pt">
                                  <w:txbxContent>
                                    <w:p w14:paraId="265F6CAA" w14:textId="3421CEA8" w:rsidR="00424467" w:rsidRPr="00A10278" w:rsidRDefault="00424467" w:rsidP="00921428">
                                      <w:pPr>
                                        <w:pStyle w:val="afd"/>
                                        <w:jc w:val="left"/>
                                        <w:rPr>
                                          <w:rFonts w:ascii="Times New Roman" w:hAnsi="Times New Roman"/>
                                          <w:i w:val="0"/>
                                          <w:sz w:val="18"/>
                                          <w:lang w:val="ru-RU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/>
                                          <w:i w:val="0"/>
                                          <w:sz w:val="18"/>
                                          <w:lang w:val="ru-RU"/>
                                        </w:rPr>
                                        <w:t>Завалин</w:t>
                                      </w:r>
                                    </w:p>
                                    <w:p w14:paraId="35D88F5F" w14:textId="77777777" w:rsidR="00424467" w:rsidRDefault="00424467" w:rsidP="00921428">
                                      <w:pPr>
                                        <w:pStyle w:val="afd"/>
                                        <w:rPr>
                                          <w:rFonts w:ascii="Journal" w:hAnsi="Journal"/>
                                          <w:sz w:val="18"/>
                                        </w:rPr>
                                      </w:pPr>
                                    </w:p>
                                  </w:txbxContent>
                                </v:textbox>
                              </v:rect>
                            </v:group>
                            <v:group id="Group 947" o:spid="_x0000_s1065" style="position:absolute;left:1013;top:10856;width:2491;height:248" coordsize="19999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">
                              <v:rect id="Rectangle 948" o:spid="_x0000_s1066" style="position:absolute;width:8856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" filled="f" stroked="f" strokeweight=".25pt">
                                <v:textbox inset="1pt,1pt,1pt,1pt">
                                  <w:txbxContent>
                                    <w:p w14:paraId="54350354" w14:textId="77777777" w:rsidR="00424467" w:rsidRPr="00A10278" w:rsidRDefault="00424467" w:rsidP="00921428">
                                      <w:pPr>
                                        <w:pStyle w:val="afd"/>
                                        <w:rPr>
                                          <w:i w:val="0"/>
                                          <w:sz w:val="18"/>
                                          <w:lang w:val="ru-RU"/>
                                        </w:rPr>
                                      </w:pPr>
                                      <w:r w:rsidRPr="00A10278">
                                        <w:rPr>
                                          <w:rFonts w:ascii="Times New Roman" w:hAnsi="Times New Roman"/>
                                          <w:i w:val="0"/>
                                          <w:sz w:val="18"/>
                                          <w:lang w:val="ru-RU"/>
                                        </w:rPr>
                                        <w:t>Проверил</w:t>
                                      </w:r>
                                    </w:p>
                                  </w:txbxContent>
                                </v:textbox>
                              </v:rect>
                              <v:rect id="Rectangle 949" o:spid="_x0000_s1067" style="position:absolute;left:9281;width:10718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" filled="f" stroked="f" strokeweight=".25pt">
                                <v:textbox inset="1pt,1pt,1pt,1pt">
                                  <w:txbxContent>
                                    <w:p w14:paraId="3BA59380" w14:textId="29C7D224" w:rsidR="00424467" w:rsidRPr="00A10278" w:rsidRDefault="00424467" w:rsidP="00921428">
                                      <w:pPr>
                                        <w:pStyle w:val="afd"/>
                                        <w:rPr>
                                          <w:rFonts w:ascii="Times New Roman" w:hAnsi="Times New Roman"/>
                                          <w:i w:val="0"/>
                                          <w:sz w:val="18"/>
                                          <w:lang w:val="ru-RU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/>
                                          <w:i w:val="0"/>
                                          <w:sz w:val="18"/>
                                          <w:lang w:val="ru-RU"/>
                                        </w:rPr>
                                        <w:t>Сухов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oup 953" o:spid="_x0000_s1068" style="position:absolute;left:1013;top:11418;width:2491;height:248" coordsize="19999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">
                              <v:rect id="Rectangle 954" o:spid="_x0000_s1069" style="position:absolute;width:8856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" filled="f" stroked="f" strokeweight=".25pt">
                                <v:textbox inset="1pt,1pt,1pt,1pt">
                                  <w:txbxContent>
                                    <w:p w14:paraId="1D48CA77" w14:textId="77777777" w:rsidR="00424467" w:rsidRPr="00A10278" w:rsidRDefault="00424467" w:rsidP="00921428">
                                      <w:pPr>
                                        <w:pStyle w:val="afd"/>
                                        <w:rPr>
                                          <w:i w:val="0"/>
                                          <w:sz w:val="18"/>
                                          <w:lang w:val="ru-RU"/>
                                        </w:rPr>
                                      </w:pPr>
                                    </w:p>
                                  </w:txbxContent>
                                </v:textbox>
                              </v:rect>
                              <v:rect id="Rectangle 955" o:spid="_x0000_s1070" style="position:absolute;left:9281;width:10718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" filled="f" stroked="f" strokeweight=".25pt">
                                <v:textbox inset="1pt,1pt,1pt,1pt">
                                  <w:txbxContent>
                                    <w:p w14:paraId="71447611" w14:textId="77777777" w:rsidR="00424467" w:rsidRPr="00A10278" w:rsidRDefault="00424467" w:rsidP="00921428">
                                      <w:pPr>
                                        <w:pStyle w:val="afd"/>
                                        <w:rPr>
                                          <w:rFonts w:ascii="Journal" w:hAnsi="Journal"/>
                                          <w:i w:val="0"/>
                                          <w:sz w:val="18"/>
                                          <w:lang w:val="ru-RU"/>
                                        </w:rPr>
                                      </w:pPr>
                                    </w:p>
                                  </w:txbxContent>
                                </v:textbox>
                              </v:rect>
                            </v:group>
                            <v:group id="Group 956" o:spid="_x0000_s1071" style="position:absolute;left:1013;top:11695;width:2491;height:248" coordsize="19999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">
                              <v:rect id="Rectangle 957" o:spid="_x0000_s1072" style="position:absolute;width:8856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" filled="f" stroked="f" strokeweight=".25pt">
                                <v:textbox inset="1pt,1pt,1pt,1pt">
                                  <w:txbxContent>
                                    <w:p w14:paraId="4020572A" w14:textId="77777777" w:rsidR="00424467" w:rsidRPr="00A10278" w:rsidRDefault="00424467" w:rsidP="00921428">
                                      <w:pPr>
                                        <w:pStyle w:val="afd"/>
                                        <w:rPr>
                                          <w:i w:val="0"/>
                                          <w:sz w:val="18"/>
                                          <w:lang w:val="ru-RU"/>
                                        </w:rPr>
                                      </w:pPr>
                                    </w:p>
                                  </w:txbxContent>
                                </v:textbox>
                              </v:rect>
                              <v:rect id="Rectangle 958" o:spid="_x0000_s1073" style="position:absolute;left:9281;width:10718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" filled="f" stroked="f" strokeweight=".25pt">
                                <v:textbox inset="1pt,1pt,1pt,1pt">
                                  <w:txbxContent>
                                    <w:p w14:paraId="69F47E55" w14:textId="77777777" w:rsidR="00424467" w:rsidRPr="00A10278" w:rsidRDefault="00424467" w:rsidP="00921428">
                                      <w:pPr>
                                        <w:pStyle w:val="afd"/>
                                        <w:rPr>
                                          <w:rFonts w:ascii="Journal" w:hAnsi="Journal"/>
                                          <w:i w:val="0"/>
                                          <w:sz w:val="18"/>
                                          <w:lang w:val="ru-RU"/>
                                        </w:rPr>
                                      </w:pPr>
                                    </w:p>
                                  </w:txbxContent>
                                </v:textbox>
                              </v:rect>
                            </v:group>
                            <v:line id="Line 959" o:spid="_x0000_s1074" style="position:absolute;visibility:visible;mso-wrap-style:square" from="8364,10555" to="8365,11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" strokeweight="2pt"/>
                            <v:rect id="Rectangle 960" o:spid="_x0000_s1075" style="position:absolute;left:4952;top:10614;width:3419;height:12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" filled="f" stroked="f" strokeweight=".25pt">
                              <v:textbox inset="1pt,1pt,1pt,1pt">
                                <w:txbxContent>
                                  <w:p w14:paraId="1838B720" w14:textId="013AFD4B" w:rsidR="00424467" w:rsidRPr="00CE56A1" w:rsidRDefault="00424467" w:rsidP="00CE56A1">
                                    <w:pPr>
                                      <w:jc w:val="center"/>
                                      <w:rPr>
                                        <w:i/>
                                        <w:sz w:val="14"/>
                                        <w:szCs w:val="14"/>
                                      </w:rPr>
                                    </w:pPr>
                                    <w:r w:rsidRPr="000F6348">
                                      <w:rPr>
                                        <w:bCs/>
                                        <w:sz w:val="14"/>
                                        <w:szCs w:val="14"/>
                                      </w:rPr>
                                      <w:t xml:space="preserve">Обследование технического состояния объекта </w:t>
                                    </w:r>
                                    <w:r w:rsidRPr="000F6348">
                                      <w:rPr>
                                        <w:sz w:val="14"/>
                                        <w:szCs w:val="14"/>
                                      </w:rPr>
                                      <w:t xml:space="preserve">«Строительство объекта вспомогательного назначения для Животноводческого комплекса на 960 голов с кадастровым номером 18:18:000000:4751, расположенного по адресу: УР, Сарапульский район, территория муниципального образования </w:t>
                                    </w:r>
                                    <w:proofErr w:type="spellStart"/>
                                    <w:r w:rsidRPr="000F6348">
                                      <w:rPr>
                                        <w:sz w:val="14"/>
                                        <w:szCs w:val="14"/>
                                      </w:rPr>
                                      <w:t>Юринское</w:t>
                                    </w:r>
                                    <w:proofErr w:type="spellEnd"/>
                                    <w:r w:rsidRPr="000F6348">
                                      <w:rPr>
                                        <w:sz w:val="14"/>
                                        <w:szCs w:val="14"/>
                                      </w:rPr>
                                      <w:t>, 300 м западнее границы д. Юрино»</w:t>
                                    </w:r>
                                  </w:p>
                                </w:txbxContent>
                              </v:textbox>
                            </v:rect>
                            <v:line id="Line 961" o:spid="_x0000_s1076" style="position:absolute;visibility:visible;mso-wrap-style:square" from="8371,10834" to="11364,10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" strokeweight="2pt"/>
                            <v:line id="Line 962" o:spid="_x0000_s1077" style="position:absolute;visibility:visible;mso-wrap-style:square" from="8370,11117" to="11363,1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" strokeweight="2pt"/>
                            <v:line id="Line 963" o:spid="_x0000_s1078" style="position:absolute;visibility:visible;mso-wrap-style:square" from="10065,10555" to="10067,11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" strokeweight="2pt"/>
                            <v:rect id="Rectangle 964" o:spid="_x0000_s1079" style="position:absolute;left:8409;top:10570;width:765;height: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" filled="f" stroked="f" strokeweight=".25pt">
                              <v:textbox inset="1pt,1pt,1pt,1pt">
                                <w:txbxContent>
                                  <w:p w14:paraId="78556D2E" w14:textId="77777777" w:rsidR="00424467" w:rsidRPr="00A10278" w:rsidRDefault="00424467" w:rsidP="00921428">
                                    <w:pPr>
                                      <w:pStyle w:val="afd"/>
                                      <w:jc w:val="center"/>
                                      <w:rPr>
                                        <w:i w:val="0"/>
                                        <w:sz w:val="18"/>
                                        <w:lang w:val="ru-RU"/>
                                      </w:rPr>
                                    </w:pPr>
                                    <w:r w:rsidRPr="00A10278">
                                      <w:rPr>
                                        <w:rFonts w:ascii="Times New Roman" w:hAnsi="Times New Roman"/>
                                        <w:i w:val="0"/>
                                        <w:sz w:val="18"/>
                                        <w:lang w:val="ru-RU"/>
                                      </w:rPr>
                                      <w:t>Стадия</w:t>
                                    </w:r>
                                  </w:p>
                                </w:txbxContent>
                              </v:textbox>
                            </v:rect>
                            <v:rect id="Rectangle 965" o:spid="_x0000_s1080" style="position:absolute;left:10112;top:10570;width:1207;height: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" filled="f" stroked="f" strokeweight=".25pt">
                              <v:textbox inset="1pt,1pt,1pt,1pt">
                                <w:txbxContent>
                                  <w:p w14:paraId="439119FB" w14:textId="77777777" w:rsidR="00424467" w:rsidRPr="00A10278" w:rsidRDefault="00424467" w:rsidP="00921428">
                                    <w:pPr>
                                      <w:pStyle w:val="afd"/>
                                      <w:jc w:val="center"/>
                                      <w:rPr>
                                        <w:rFonts w:ascii="Journal" w:hAnsi="Journal"/>
                                        <w:i w:val="0"/>
                                        <w:sz w:val="18"/>
                                        <w:lang w:val="ru-RU"/>
                                      </w:rPr>
                                    </w:pPr>
                                    <w:r w:rsidRPr="00A10278">
                                      <w:rPr>
                                        <w:rFonts w:ascii="Times New Roman" w:hAnsi="Times New Roman"/>
                                        <w:i w:val="0"/>
                                        <w:sz w:val="18"/>
                                        <w:lang w:val="ru-RU"/>
                                      </w:rPr>
                                      <w:t>Листов</w:t>
                                    </w:r>
                                  </w:p>
                                </w:txbxContent>
                              </v:textbox>
                            </v:rect>
                            <v:rect id="Rectangle 966" o:spid="_x0000_s1081" style="position:absolute;left:10119;top:10855;width:1207;height: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" filled="f" stroked="f" strokeweight=".25pt">
                              <v:textbox inset="1pt,1pt,1pt,1pt">
                                <w:txbxContent>
                                  <w:p w14:paraId="4D5A8324" w14:textId="35131124" w:rsidR="00424467" w:rsidRPr="000D1EB1" w:rsidRDefault="00424467" w:rsidP="00921428">
                                    <w:pPr>
                                      <w:pStyle w:val="afd"/>
                                      <w:jc w:val="center"/>
                                      <w:rPr>
                                        <w:rFonts w:ascii="Times New Roman" w:hAnsi="Times New Roman"/>
                                        <w:sz w:val="18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18"/>
                                        <w:lang w:val="ru-RU"/>
                                      </w:rPr>
                                      <w:t>2</w:t>
                                    </w:r>
                                  </w:p>
                                </w:txbxContent>
                              </v:textbox>
                            </v:rect>
                            <v:rect id="Rectangle 967" o:spid="_x0000_s1082" style="position:absolute;left:8371;top:11225;width:2910;height:5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" filled="f" stroked="f" strokeweight=".25pt">
                              <v:textbox inset="1pt,1pt,1pt,1pt">
                                <w:txbxContent>
                                  <w:p w14:paraId="7555E14D" w14:textId="0DBA2357" w:rsidR="00424467" w:rsidRPr="00EA0B11" w:rsidRDefault="00424467" w:rsidP="009C20E3">
                                    <w:pPr>
                                      <w:pStyle w:val="afd"/>
                                      <w:jc w:val="center"/>
                                      <w:rPr>
                                        <w:rFonts w:ascii="Times New Roman" w:hAnsi="Times New Roman"/>
                                        <w:i w:val="0"/>
                                        <w:sz w:val="24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i w:val="0"/>
                                        <w:noProof/>
                                        <w:sz w:val="24"/>
                                        <w:lang w:val="ru-RU"/>
                                      </w:rPr>
                                      <w:drawing>
                                        <wp:inline distT="0" distB="0" distL="0" distR="0" wp14:anchorId="74EF5122" wp14:editId="17C7C59F">
                                          <wp:extent cx="1125179" cy="393700"/>
                                          <wp:effectExtent l="0" t="0" r="0" b="6350"/>
                                          <wp:docPr id="22" name="Рисунок 22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1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10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1163008" cy="406936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</v:group>
                    <v:group id="Group 968" o:spid="_x0000_s1083" style="position:absolute;left:206;top:8080;width:969;height:8477" coordorigin="206,8080" coordsize="969,8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"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969" o:spid="_x0000_s1084" type="#_x0000_t202" style="position:absolute;left:428;top:13238;width:185;height:1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" filled="f" stroked="f">
                        <v:textbox style="layout-flow:vertical;mso-layout-flow-alt:bottom-to-top" inset="0,0,0,0">
                          <w:txbxContent>
                            <w:p w14:paraId="7EE1B10F" w14:textId="77777777" w:rsidR="00424467" w:rsidRPr="00A10278" w:rsidRDefault="00424467" w:rsidP="00921428">
                              <w:r w:rsidRPr="00A10278">
                                <w:rPr>
                                  <w:sz w:val="18"/>
                                </w:rPr>
                                <w:t>Подпись и дата</w:t>
                              </w:r>
                            </w:p>
                          </w:txbxContent>
                        </v:textbox>
                      </v:shape>
                      <v:group id="Group 970" o:spid="_x0000_s1085" style="position:absolute;left:206;top:8080;width:969;height:8477" coordorigin="206,8080" coordsize="969,8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">
                        <v:shape id="Text Box 971" o:spid="_x0000_s1086" type="#_x0000_t202" style="position:absolute;left:428;top:11765;width:185;height:13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" filled="f" stroked="f">
                          <v:textbox style="layout-flow:vertical;mso-layout-flow-alt:bottom-to-top" inset="0,0,0,0">
                            <w:txbxContent>
                              <w:p w14:paraId="7F4CC709" w14:textId="77777777" w:rsidR="00424467" w:rsidRPr="00A10278" w:rsidRDefault="00424467" w:rsidP="00921428">
                                <w:proofErr w:type="spellStart"/>
                                <w:r w:rsidRPr="00A10278">
                                  <w:rPr>
                                    <w:sz w:val="18"/>
                                  </w:rPr>
                                  <w:t>Взам</w:t>
                                </w:r>
                                <w:proofErr w:type="spellEnd"/>
                                <w:r w:rsidRPr="00A10278">
                                  <w:rPr>
                                    <w:sz w:val="18"/>
                                  </w:rPr>
                                  <w:t>. инв. №</w:t>
                                </w:r>
                              </w:p>
                            </w:txbxContent>
                          </v:textbox>
                        </v:shape>
                        <v:group id="Group 972" o:spid="_x0000_s1087" style="position:absolute;left:206;top:8080;width:969;height:8477" coordorigin="206,8080" coordsize="969,8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">
                          <v:shape id="Text Box 973" o:spid="_x0000_s1088" type="#_x0000_t202" style="position:absolute;left:233;top:9846;width:223;height:18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" filled="f" stroked="f">
                            <v:textbox style="layout-flow:vertical;mso-layout-flow-alt:bottom-to-top" inset="0,0,0,0">
                              <w:txbxContent>
                                <w:p w14:paraId="29AABFB5" w14:textId="77777777" w:rsidR="00424467" w:rsidRPr="00A10278" w:rsidRDefault="00424467" w:rsidP="00921428">
                                  <w:pPr>
                                    <w:jc w:val="left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A10278">
                                    <w:rPr>
                                      <w:sz w:val="18"/>
                                      <w:szCs w:val="18"/>
                                    </w:rPr>
                                    <w:t>Согласовано:</w:t>
                                  </w:r>
                                </w:p>
                                <w:p w14:paraId="16893ED9" w14:textId="77777777" w:rsidR="00424467" w:rsidRPr="000D7C0A" w:rsidRDefault="00424467" w:rsidP="00921428"/>
                              </w:txbxContent>
                            </v:textbox>
                          </v:shape>
                          <v:group id="Group 974" o:spid="_x0000_s1089" style="position:absolute;left:206;top:8080;width:969;height:8477" coordorigin="202,8080" coordsize="969,8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">
                            <v:shape id="AutoShape 975" o:spid="_x0000_s1090" type="#_x0000_t32" style="position:absolute;left:770;top:8080;width:2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" strokeweight="1.5pt"/>
                            <v:group id="Group 976" o:spid="_x0000_s1091" style="position:absolute;left:202;top:8080;width:969;height:8477" coordorigin="202,8080" coordsize="969,8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VpBrwwAAAN0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xxNIW/b8IJcvkLAAD//wMAUEsBAi0AFAAGAAgAAAAhANvh9svuAAAAhQEAABMAAAAAAAAAAAAA&#10;AAAAAAAAAFtDb250ZW50X1R5cGVzXS54bWxQSwECLQAUAAYACAAAACEAWvQsW78AAAAVAQAACwAA&#10;AAAAAAAAAAAAAAAfAQAAX3JlbHMvLnJlbHNQSwECLQAUAAYACAAAACEAO1aQa8MAAADdAAAADwAA&#10;AAAAAAAAAAAAAAAHAgAAZHJzL2Rvd25yZXYueG1sUEsFBgAAAAADAAMAtwAAAPcCAAAAAA==&#10;">
                              <v:shape id="Text Box 977" o:spid="_x0000_s1092" type="#_x0000_t202" style="position:absolute;left:428;top:15167;width:185;height:13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" filled="f" stroked="f">
                                <v:textbox style="layout-flow:vertical;mso-layout-flow-alt:bottom-to-top" inset="0,0,0,0">
                                  <w:txbxContent>
                                    <w:p w14:paraId="7B40419F" w14:textId="77777777" w:rsidR="00424467" w:rsidRPr="00A10278" w:rsidRDefault="00424467" w:rsidP="00921428">
                                      <w:r w:rsidRPr="00A10278">
                                        <w:rPr>
                                          <w:sz w:val="18"/>
                                        </w:rPr>
                                        <w:t>Инв. № подл.</w:t>
                                      </w:r>
                                    </w:p>
                                  </w:txbxContent>
                                </v:textbox>
                              </v:shape>
                              <v:group id="Group 978" o:spid="_x0000_s1093" style="position:absolute;left:202;top:8080;width:969;height:8477" coordorigin="202,8080" coordsize="969,8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aGCwwAAAN0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xxNIO/b8IJcvkLAAD//wMAUEsBAi0AFAAGAAgAAAAhANvh9svuAAAAhQEAABMAAAAAAAAAAAAA&#10;AAAAAAAAAFtDb250ZW50X1R5cGVzXS54bWxQSwECLQAUAAYACAAAACEAWvQsW78AAAAVAQAACwAA&#10;AAAAAAAAAAAAAAAfAQAAX3JlbHMvLnJlbHNQSwECLQAUAAYACAAAACEAJYWhgsMAAADdAAAADwAA&#10;AAAAAAAAAAAAAAAHAgAAZHJzL2Rvd25yZXYueG1sUEsFBgAAAAADAAMAtwAAAPcCAAAAAA==&#10;">
                                <v:shape id="AutoShape 979" o:spid="_x0000_s1094" type="#_x0000_t32" style="position:absolute;left:486;top:8080;width:26;height:368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" strokeweight="1.5pt"/>
                                <v:shape id="AutoShape 980" o:spid="_x0000_s1095" type="#_x0000_t32" style="position:absolute;left:202;top:11765;width:85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" strokeweight="1.5pt"/>
                                <v:shape id="AutoShape 981" o:spid="_x0000_s1096" type="#_x0000_t32" style="position:absolute;left:486;top:10631;width:2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" strokeweight="1.5pt"/>
                                <v:shape id="AutoShape 982" o:spid="_x0000_s1097" type="#_x0000_t32" style="position:absolute;left:512;top:9497;width:2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" strokeweight="1.5pt"/>
                                <v:shape id="AutoShape 983" o:spid="_x0000_s1098" type="#_x0000_t32" style="position:absolute;left:512;top:8647;width:2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" strokeweight="1.5pt"/>
                                <v:shape id="AutoShape 984" o:spid="_x0000_s1099" type="#_x0000_t32" style="position:absolute;left:512;top:8080;width:2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" strokeweight="1.5pt"/>
                                <v:shape id="AutoShape 985" o:spid="_x0000_s1100" type="#_x0000_t32" style="position:absolute;left:769;top:8080;width:26;height:368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" strokeweight="1.5pt"/>
                                <v:shape id="AutoShape 986" o:spid="_x0000_s1101" type="#_x0000_t32" style="position:absolute;left:1171;top:8104;width:0;height:368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" strokeweight="1pt"/>
                                <v:shape id="AutoShape 987" o:spid="_x0000_s1102" type="#_x0000_t32" style="position:absolute;left:769;top:8647;width:2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" strokeweight="1.5pt"/>
                                <v:shape id="AutoShape 988" o:spid="_x0000_s1103" type="#_x0000_t32" style="position:absolute;left:769;top:9497;width:2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" strokeweight="1.5pt"/>
                                <v:shape id="AutoShape 989" o:spid="_x0000_s1104" type="#_x0000_t32" style="position:absolute;left:770;top:10631;width:2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" strokeweight="1.5pt"/>
                                <v:shape id="AutoShape 990" o:spid="_x0000_s1105" type="#_x0000_t32" style="position:absolute;left:202;top:8080;width:26;height:368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" strokeweight="1.5pt"/>
                                <v:shape id="AutoShape 991" o:spid="_x0000_s1106" type="#_x0000_t32" style="position:absolute;left:229;top:8080;width:2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" strokeweight="1.5pt"/>
                                <v:shape id="AutoShape 992" o:spid="_x0000_s1107" type="#_x0000_t32" style="position:absolute;left:1052;top:11765;width:0;height:479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" strokeweight="1pt"/>
                                <v:shape id="AutoShape 993" o:spid="_x0000_s1108" type="#_x0000_t32" style="position:absolute;left:373;top:16557;width:68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" strokeweight="1.5pt"/>
                                <v:shape id="AutoShape 994" o:spid="_x0000_s1109" type="#_x0000_t32" style="position:absolute;left:655;top:13182;width:39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" strokeweight="1.5pt"/>
                                <v:shape id="AutoShape 995" o:spid="_x0000_s1110" type="#_x0000_t32" style="position:absolute;left:655;top:11765;width:0;height:479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" strokeweight="1.5pt"/>
                                <v:shape id="AutoShape 996" o:spid="_x0000_s1111" type="#_x0000_t32" style="position:absolute;left:372;top:11765;width:0;height:479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" strokeweight="1.5pt"/>
                                <v:shape id="AutoShape 997" o:spid="_x0000_s1112" type="#_x0000_t32" style="position:absolute;left:655;top:15167;width:39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" strokeweight="1.5pt"/>
                                <v:shape id="AutoShape 998" o:spid="_x0000_s1113" type="#_x0000_t32" style="position:absolute;left:372;top:15167;width:2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" strokeweight="1.5pt"/>
                                <v:shape id="AutoShape 999" o:spid="_x0000_s1114" type="#_x0000_t32" style="position:absolute;left:372;top:13182;width:2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" strokeweight="1.5pt"/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v:rect id="Rectangle 2303" o:spid="_x0000_s1115" style="position:absolute;left:8603;top:15418;width:774;height:2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" filled="f" stroked="f" strokeweight=".25pt">
                  <v:textbox inset="1pt,1pt,1pt,1pt">
                    <w:txbxContent>
                      <w:p w14:paraId="224C1161" w14:textId="3411FA61" w:rsidR="00424467" w:rsidRPr="002152BD" w:rsidRDefault="00424467" w:rsidP="00921428">
                        <w:pPr>
                          <w:pStyle w:val="afd"/>
                          <w:jc w:val="center"/>
                          <w:rPr>
                            <w:rFonts w:ascii="Times New Roman" w:hAnsi="Times New Roman"/>
                            <w:i w:val="0"/>
                            <w:sz w:val="18"/>
                            <w:lang w:val="ru-RU"/>
                          </w:rPr>
                        </w:pPr>
                      </w:p>
                    </w:txbxContent>
                  </v:textbox>
                </v:rect>
                <w10:wrap anchorx="margin"/>
              </v:group>
            </w:pict>
          </mc:Fallback>
        </mc:AlternateContent>
      </w:r>
      <w:r w:rsidR="00157F87" w:rsidRPr="00C661B6">
        <w:rPr>
          <w:noProof/>
          <w:sz w:val="20"/>
        </w:rPr>
        <w:drawing>
          <wp:anchor distT="0" distB="0" distL="114300" distR="114300" simplePos="0" relativeHeight="251670528" behindDoc="1" locked="0" layoutInCell="1" allowOverlap="1" wp14:anchorId="54AD1628" wp14:editId="07D916D0">
            <wp:simplePos x="0" y="0"/>
            <wp:positionH relativeFrom="page">
              <wp:posOffset>4203865</wp:posOffset>
            </wp:positionH>
            <wp:positionV relativeFrom="page">
              <wp:posOffset>2220686</wp:posOffset>
            </wp:positionV>
            <wp:extent cx="638175" cy="458470"/>
            <wp:effectExtent l="0" t="0" r="9525" b="0"/>
            <wp:wrapNone/>
            <wp:docPr id="189" name="Рисунок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" name="Останин.jpg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4584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7F87" w:rsidRPr="00C661B6">
        <w:rPr>
          <w:noProof/>
        </w:rPr>
        <w:drawing>
          <wp:anchor distT="0" distB="0" distL="114300" distR="114300" simplePos="0" relativeHeight="251669504" behindDoc="1" locked="0" layoutInCell="1" allowOverlap="1" wp14:anchorId="51FDFC8C" wp14:editId="7C4E1BEF">
            <wp:simplePos x="0" y="0"/>
            <wp:positionH relativeFrom="page">
              <wp:posOffset>3981450</wp:posOffset>
            </wp:positionH>
            <wp:positionV relativeFrom="page">
              <wp:posOffset>1590675</wp:posOffset>
            </wp:positionV>
            <wp:extent cx="992505" cy="614680"/>
            <wp:effectExtent l="0" t="0" r="0" b="0"/>
            <wp:wrapNone/>
            <wp:docPr id="188" name="Рисунок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" name="Баженов.jpg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2505" cy="614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7189" w:rsidRPr="00C661B6">
        <w:rPr>
          <w:b/>
        </w:rPr>
        <w:t>Список исполнителей</w:t>
      </w:r>
      <w:bookmarkEnd w:id="1"/>
    </w:p>
    <w:p w14:paraId="2708321C" w14:textId="0337177F" w:rsidR="00807189" w:rsidRPr="00C661B6" w:rsidRDefault="00157F87" w:rsidP="00807189">
      <w:pPr>
        <w:pStyle w:val="a7"/>
        <w:ind w:left="142" w:right="141"/>
        <w:rPr>
          <w:b/>
        </w:rPr>
      </w:pPr>
      <w:r w:rsidRPr="00C661B6">
        <w:rPr>
          <w:noProof/>
          <w:sz w:val="20"/>
        </w:rPr>
        <w:drawing>
          <wp:anchor distT="0" distB="0" distL="114300" distR="114300" simplePos="0" relativeHeight="251667456" behindDoc="1" locked="0" layoutInCell="1" allowOverlap="1" wp14:anchorId="38094B46" wp14:editId="04703052">
            <wp:simplePos x="0" y="0"/>
            <wp:positionH relativeFrom="page">
              <wp:posOffset>4048125</wp:posOffset>
            </wp:positionH>
            <wp:positionV relativeFrom="page">
              <wp:posOffset>600075</wp:posOffset>
            </wp:positionV>
            <wp:extent cx="925830" cy="561340"/>
            <wp:effectExtent l="0" t="0" r="7620" b="0"/>
            <wp:wrapNone/>
            <wp:docPr id="186" name="Рисунок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Сухов.jpg"/>
                    <pic:cNvPicPr/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830" cy="5613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7189" w:rsidRPr="00C661B6">
        <w:rPr>
          <w:b/>
        </w:rPr>
        <w:t>Исполнители:</w:t>
      </w:r>
    </w:p>
    <w:tbl>
      <w:tblPr>
        <w:tblW w:w="4829" w:type="pct"/>
        <w:tblInd w:w="108" w:type="dxa"/>
        <w:tblLook w:val="04A0" w:firstRow="1" w:lastRow="0" w:firstColumn="1" w:lastColumn="0" w:noHBand="0" w:noVBand="1"/>
      </w:tblPr>
      <w:tblGrid>
        <w:gridCol w:w="4145"/>
        <w:gridCol w:w="3066"/>
        <w:gridCol w:w="2646"/>
      </w:tblGrid>
      <w:tr w:rsidR="00807189" w:rsidRPr="00C661B6" w14:paraId="0621A4A9" w14:textId="77777777" w:rsidTr="00D43E0F">
        <w:trPr>
          <w:trHeight w:val="794"/>
        </w:trPr>
        <w:tc>
          <w:tcPr>
            <w:tcW w:w="2103" w:type="pct"/>
            <w:shd w:val="clear" w:color="auto" w:fill="auto"/>
          </w:tcPr>
          <w:p w14:paraId="322606E3" w14:textId="5A69ECA1" w:rsidR="005716D1" w:rsidRPr="00C661B6" w:rsidRDefault="005716D1" w:rsidP="00D43E0F">
            <w:pPr>
              <w:pStyle w:val="a7"/>
              <w:ind w:firstLine="0"/>
              <w:jc w:val="left"/>
            </w:pPr>
          </w:p>
          <w:p w14:paraId="007716FF" w14:textId="66EA85EF" w:rsidR="00807189" w:rsidRPr="00C661B6" w:rsidRDefault="00803A34" w:rsidP="00D43E0F">
            <w:pPr>
              <w:pStyle w:val="a7"/>
              <w:ind w:firstLine="0"/>
              <w:jc w:val="left"/>
            </w:pPr>
            <w:r w:rsidRPr="00C661B6">
              <w:t>Начальник отдела обследований</w:t>
            </w:r>
          </w:p>
        </w:tc>
        <w:tc>
          <w:tcPr>
            <w:tcW w:w="1555" w:type="pct"/>
            <w:shd w:val="clear" w:color="auto" w:fill="auto"/>
            <w:vAlign w:val="bottom"/>
          </w:tcPr>
          <w:p w14:paraId="73B9E3CD" w14:textId="04CA037C" w:rsidR="00807189" w:rsidRPr="00C661B6" w:rsidRDefault="00807189" w:rsidP="00D43E0F">
            <w:pPr>
              <w:pStyle w:val="a7"/>
              <w:ind w:firstLine="0"/>
              <w:jc w:val="center"/>
            </w:pPr>
            <w:r w:rsidRPr="00C661B6">
              <w:rPr>
                <w:sz w:val="20"/>
              </w:rPr>
              <w:t>(подпись, дата)</w:t>
            </w:r>
          </w:p>
        </w:tc>
        <w:tc>
          <w:tcPr>
            <w:tcW w:w="1342" w:type="pct"/>
            <w:shd w:val="clear" w:color="auto" w:fill="auto"/>
          </w:tcPr>
          <w:p w14:paraId="3D6529A5" w14:textId="6C50781D" w:rsidR="00807189" w:rsidRPr="00C661B6" w:rsidRDefault="00807189" w:rsidP="00D43E0F">
            <w:pPr>
              <w:pStyle w:val="a7"/>
              <w:ind w:firstLine="0"/>
            </w:pPr>
          </w:p>
          <w:p w14:paraId="6CFB776E" w14:textId="77777777" w:rsidR="00807189" w:rsidRPr="00C661B6" w:rsidRDefault="00807189" w:rsidP="00D43E0F">
            <w:pPr>
              <w:pStyle w:val="a7"/>
              <w:ind w:firstLine="0"/>
            </w:pPr>
            <w:r w:rsidRPr="00C661B6">
              <w:t>А.П. Сухов</w:t>
            </w:r>
          </w:p>
        </w:tc>
      </w:tr>
      <w:tr w:rsidR="00807189" w:rsidRPr="00C661B6" w14:paraId="251A51D9" w14:textId="77777777" w:rsidTr="00D43E0F">
        <w:trPr>
          <w:trHeight w:val="794"/>
        </w:trPr>
        <w:tc>
          <w:tcPr>
            <w:tcW w:w="2103" w:type="pct"/>
            <w:shd w:val="clear" w:color="auto" w:fill="auto"/>
          </w:tcPr>
          <w:p w14:paraId="6C43E8E7" w14:textId="65F6A457" w:rsidR="005716D1" w:rsidRPr="00C661B6" w:rsidRDefault="005716D1" w:rsidP="00D43E0F">
            <w:pPr>
              <w:pStyle w:val="a7"/>
              <w:ind w:firstLine="0"/>
              <w:jc w:val="left"/>
            </w:pPr>
          </w:p>
          <w:p w14:paraId="53B697DF" w14:textId="0A99CA25" w:rsidR="00807189" w:rsidRPr="00C661B6" w:rsidRDefault="00803A34" w:rsidP="00D43E0F">
            <w:pPr>
              <w:pStyle w:val="a7"/>
              <w:ind w:firstLine="0"/>
              <w:jc w:val="left"/>
            </w:pPr>
            <w:r w:rsidRPr="00C661B6">
              <w:t>Ведущий инженер</w:t>
            </w:r>
          </w:p>
        </w:tc>
        <w:tc>
          <w:tcPr>
            <w:tcW w:w="1555" w:type="pct"/>
            <w:shd w:val="clear" w:color="auto" w:fill="auto"/>
            <w:vAlign w:val="bottom"/>
          </w:tcPr>
          <w:p w14:paraId="1EED33DC" w14:textId="53307A65" w:rsidR="00807189" w:rsidRPr="00C661B6" w:rsidRDefault="00157F87" w:rsidP="00D43E0F">
            <w:pPr>
              <w:pStyle w:val="a7"/>
              <w:ind w:firstLine="0"/>
              <w:jc w:val="center"/>
              <w:rPr>
                <w:sz w:val="20"/>
              </w:rPr>
            </w:pPr>
            <w:r w:rsidRPr="00C661B6">
              <w:rPr>
                <w:noProof/>
                <w:sz w:val="20"/>
              </w:rPr>
              <w:drawing>
                <wp:anchor distT="0" distB="0" distL="114300" distR="114300" simplePos="0" relativeHeight="251668480" behindDoc="1" locked="0" layoutInCell="1" allowOverlap="1" wp14:anchorId="4C826BEF" wp14:editId="3F876A0A">
                  <wp:simplePos x="0" y="0"/>
                  <wp:positionH relativeFrom="page">
                    <wp:posOffset>67945</wp:posOffset>
                  </wp:positionH>
                  <wp:positionV relativeFrom="page">
                    <wp:posOffset>2540</wp:posOffset>
                  </wp:positionV>
                  <wp:extent cx="1828800" cy="352425"/>
                  <wp:effectExtent l="0" t="0" r="0" b="9525"/>
                  <wp:wrapNone/>
                  <wp:docPr id="187" name="Рисунок 1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" name="Завалин.jpg"/>
                          <pic:cNvPicPr/>
                        </pic:nvPicPr>
                        <pic:blipFill rotWithShape="1">
                          <a:blip r:embed="rId1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t="36150" b="26626"/>
                          <a:stretch/>
                        </pic:blipFill>
                        <pic:spPr bwMode="auto">
                          <a:xfrm>
                            <a:off x="0" y="0"/>
                            <a:ext cx="1828800" cy="3524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CEB3D57" w14:textId="12E6EE67" w:rsidR="00807189" w:rsidRPr="00C661B6" w:rsidRDefault="00807189" w:rsidP="00D43E0F">
            <w:pPr>
              <w:pStyle w:val="a7"/>
              <w:ind w:firstLine="0"/>
              <w:jc w:val="center"/>
              <w:rPr>
                <w:sz w:val="20"/>
              </w:rPr>
            </w:pPr>
          </w:p>
          <w:p w14:paraId="379CF1D9" w14:textId="65E45808" w:rsidR="00807189" w:rsidRPr="00C661B6" w:rsidRDefault="00807189" w:rsidP="00D43E0F">
            <w:pPr>
              <w:pStyle w:val="a7"/>
              <w:ind w:firstLine="0"/>
              <w:jc w:val="center"/>
            </w:pPr>
            <w:r w:rsidRPr="00C661B6">
              <w:rPr>
                <w:sz w:val="20"/>
              </w:rPr>
              <w:t>(подпись, дата)</w:t>
            </w:r>
          </w:p>
        </w:tc>
        <w:tc>
          <w:tcPr>
            <w:tcW w:w="1342" w:type="pct"/>
            <w:shd w:val="clear" w:color="auto" w:fill="auto"/>
          </w:tcPr>
          <w:p w14:paraId="1AF6D100" w14:textId="3901D11C" w:rsidR="00807189" w:rsidRPr="00C661B6" w:rsidRDefault="00807189" w:rsidP="00D43E0F"/>
          <w:p w14:paraId="09BCA533" w14:textId="77777777" w:rsidR="00807189" w:rsidRPr="00C661B6" w:rsidRDefault="00807189" w:rsidP="00D43E0F">
            <w:pPr>
              <w:pStyle w:val="a7"/>
              <w:ind w:firstLine="0"/>
            </w:pPr>
            <w:r w:rsidRPr="00C661B6">
              <w:t>С.В. Завалин</w:t>
            </w:r>
          </w:p>
        </w:tc>
      </w:tr>
      <w:tr w:rsidR="00807189" w:rsidRPr="00C661B6" w14:paraId="1F16DBC6" w14:textId="77777777" w:rsidTr="00D43E0F">
        <w:trPr>
          <w:trHeight w:val="794"/>
        </w:trPr>
        <w:tc>
          <w:tcPr>
            <w:tcW w:w="2103" w:type="pct"/>
            <w:shd w:val="clear" w:color="auto" w:fill="auto"/>
          </w:tcPr>
          <w:p w14:paraId="7DC2ADC5" w14:textId="7B26F04E" w:rsidR="00807189" w:rsidRPr="00C661B6" w:rsidRDefault="00803A34" w:rsidP="00D43E0F">
            <w:pPr>
              <w:pStyle w:val="a7"/>
              <w:ind w:firstLine="0"/>
              <w:jc w:val="left"/>
            </w:pPr>
            <w:r w:rsidRPr="00C661B6">
              <w:t>Инженер</w:t>
            </w:r>
          </w:p>
        </w:tc>
        <w:tc>
          <w:tcPr>
            <w:tcW w:w="1555" w:type="pct"/>
            <w:shd w:val="clear" w:color="auto" w:fill="auto"/>
            <w:vAlign w:val="bottom"/>
          </w:tcPr>
          <w:p w14:paraId="55B9689F" w14:textId="61875162" w:rsidR="00807189" w:rsidRPr="00C661B6" w:rsidRDefault="00807189" w:rsidP="00D43E0F">
            <w:pPr>
              <w:pStyle w:val="a7"/>
              <w:ind w:firstLine="0"/>
              <w:jc w:val="center"/>
            </w:pPr>
            <w:r w:rsidRPr="00C661B6">
              <w:rPr>
                <w:sz w:val="20"/>
              </w:rPr>
              <w:t>(подпись, дата)</w:t>
            </w:r>
          </w:p>
        </w:tc>
        <w:tc>
          <w:tcPr>
            <w:tcW w:w="1342" w:type="pct"/>
            <w:shd w:val="clear" w:color="auto" w:fill="auto"/>
          </w:tcPr>
          <w:p w14:paraId="44EF74ED" w14:textId="6C4B60CB" w:rsidR="00807189" w:rsidRPr="00C661B6" w:rsidRDefault="00807189" w:rsidP="00D43E0F">
            <w:pPr>
              <w:pStyle w:val="a7"/>
              <w:ind w:firstLine="0"/>
            </w:pPr>
          </w:p>
          <w:p w14:paraId="316587C8" w14:textId="77777777" w:rsidR="00807189" w:rsidRPr="00C661B6" w:rsidRDefault="00807189" w:rsidP="00D43E0F">
            <w:pPr>
              <w:pStyle w:val="a7"/>
              <w:ind w:firstLine="0"/>
            </w:pPr>
            <w:r w:rsidRPr="00C661B6">
              <w:t>Е.О. Баженов</w:t>
            </w:r>
          </w:p>
        </w:tc>
      </w:tr>
      <w:tr w:rsidR="005716D1" w:rsidRPr="00C661B6" w14:paraId="7E5AF383" w14:textId="77777777" w:rsidTr="00D43E0F">
        <w:trPr>
          <w:trHeight w:val="794"/>
        </w:trPr>
        <w:tc>
          <w:tcPr>
            <w:tcW w:w="2103" w:type="pct"/>
            <w:shd w:val="clear" w:color="auto" w:fill="auto"/>
          </w:tcPr>
          <w:p w14:paraId="7EBE6B76" w14:textId="4E467D54" w:rsidR="005716D1" w:rsidRPr="00C661B6" w:rsidRDefault="00803A34" w:rsidP="005716D1">
            <w:pPr>
              <w:pStyle w:val="a7"/>
              <w:ind w:firstLine="0"/>
              <w:jc w:val="left"/>
            </w:pPr>
            <w:r w:rsidRPr="00C661B6">
              <w:t>Инженер</w:t>
            </w:r>
          </w:p>
        </w:tc>
        <w:tc>
          <w:tcPr>
            <w:tcW w:w="1555" w:type="pct"/>
            <w:shd w:val="clear" w:color="auto" w:fill="auto"/>
            <w:vAlign w:val="bottom"/>
          </w:tcPr>
          <w:p w14:paraId="6A2D8766" w14:textId="3649B61A" w:rsidR="005716D1" w:rsidRPr="00C661B6" w:rsidRDefault="005716D1" w:rsidP="005716D1">
            <w:pPr>
              <w:pStyle w:val="a7"/>
              <w:ind w:firstLine="0"/>
              <w:jc w:val="center"/>
              <w:rPr>
                <w:sz w:val="20"/>
              </w:rPr>
            </w:pPr>
            <w:r w:rsidRPr="00C661B6">
              <w:rPr>
                <w:sz w:val="20"/>
              </w:rPr>
              <w:t>(подпись, дата)</w:t>
            </w:r>
          </w:p>
        </w:tc>
        <w:tc>
          <w:tcPr>
            <w:tcW w:w="1342" w:type="pct"/>
            <w:shd w:val="clear" w:color="auto" w:fill="auto"/>
          </w:tcPr>
          <w:p w14:paraId="27EA03D7" w14:textId="1E98E98E" w:rsidR="005716D1" w:rsidRPr="00C661B6" w:rsidRDefault="005716D1" w:rsidP="005716D1">
            <w:pPr>
              <w:pStyle w:val="a7"/>
              <w:ind w:firstLine="0"/>
            </w:pPr>
          </w:p>
          <w:p w14:paraId="57A209B3" w14:textId="77777777" w:rsidR="005716D1" w:rsidRPr="00C661B6" w:rsidRDefault="005716D1" w:rsidP="005716D1">
            <w:pPr>
              <w:pStyle w:val="a7"/>
              <w:ind w:firstLine="0"/>
            </w:pPr>
            <w:r w:rsidRPr="00C661B6">
              <w:t>И.И. Останин</w:t>
            </w:r>
          </w:p>
        </w:tc>
      </w:tr>
    </w:tbl>
    <w:p w14:paraId="6C76B022" w14:textId="0A9FFFFE" w:rsidR="00807189" w:rsidRPr="00C661B6" w:rsidRDefault="00807189" w:rsidP="00921428">
      <w:pPr>
        <w:pStyle w:val="a7"/>
        <w:ind w:right="141"/>
      </w:pPr>
      <w:bookmarkStart w:id="2" w:name="_Hlk57384418"/>
      <w:r w:rsidRPr="00C661B6">
        <w:t>В соответствии с требованиями Градостроительного кодекса от 29.12.2004 года № 190-ФЗ глава 6 ст. 48 п. 4, выполнение работ по обследованию обеспечивал специалист по организации выполнения работ по инженерным изысканиям и подготовке проектной документации, включенный в Национальный реестр специалистов Национального объединения изыскателей и проектировщиков «НОПРИЗ»:</w:t>
      </w:r>
    </w:p>
    <w:p w14:paraId="204FFFA4" w14:textId="55FF5362" w:rsidR="00807189" w:rsidRPr="00C661B6" w:rsidRDefault="00807189" w:rsidP="00921428">
      <w:pPr>
        <w:pStyle w:val="-"/>
        <w:ind w:right="141"/>
      </w:pPr>
      <w:bookmarkStart w:id="3" w:name="_Hlk57383700"/>
      <w:r w:rsidRPr="00C661B6">
        <w:t>Завалин Сергей Вениаминович, регистрационный номер ПИ-080101, дата включения в реестр 10.05.2018 г.</w:t>
      </w:r>
    </w:p>
    <w:bookmarkEnd w:id="2"/>
    <w:bookmarkEnd w:id="3"/>
    <w:p w14:paraId="49184FB7" w14:textId="7750C600" w:rsidR="006E1619" w:rsidRPr="00C661B6" w:rsidRDefault="00D167C2" w:rsidP="006E1619">
      <w:r w:rsidRPr="00C661B6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53E846D" wp14:editId="542C8605">
                <wp:simplePos x="0" y="0"/>
                <wp:positionH relativeFrom="column">
                  <wp:posOffset>-584448</wp:posOffset>
                </wp:positionH>
                <wp:positionV relativeFrom="paragraph">
                  <wp:posOffset>5447926</wp:posOffset>
                </wp:positionV>
                <wp:extent cx="777094" cy="263987"/>
                <wp:effectExtent l="256540" t="0" r="260985" b="0"/>
                <wp:wrapNone/>
                <wp:docPr id="175" name="Rectangle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777094" cy="2639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48BDF88" w14:textId="3E74BE0B" w:rsidR="00424467" w:rsidRPr="006E1619" w:rsidRDefault="00424467" w:rsidP="006E1619">
                            <w:pPr>
                              <w:pStyle w:val="afd"/>
                              <w:jc w:val="center"/>
                              <w:rPr>
                                <w:rFonts w:ascii="Times New Roman" w:hAnsi="Times New Roman"/>
                                <w:b/>
                                <w:lang w:val="ru-RU"/>
                              </w:rPr>
                            </w:pPr>
                          </w:p>
                        </w:txbxContent>
                      </wps:txbx>
                      <wps:bodyPr rot="0" vert="vert270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3E846D" id="Rectangle 945" o:spid="_x0000_s1116" style="position:absolute;left:0;text-align:left;margin-left:-46pt;margin-top:428.95pt;width:61.2pt;height:20.8pt;rotation:-9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" filled="f" stroked="f" strokeweight=".25pt">
                <v:textbox style="layout-flow:vertical;mso-layout-flow-alt:bottom-to-top" inset="1pt,1pt,1pt,1pt">
                  <w:txbxContent>
                    <w:p w14:paraId="448BDF88" w14:textId="3E74BE0B" w:rsidR="00424467" w:rsidRPr="006E1619" w:rsidRDefault="00424467" w:rsidP="006E1619">
                      <w:pPr>
                        <w:pStyle w:val="afd"/>
                        <w:jc w:val="center"/>
                        <w:rPr>
                          <w:rFonts w:ascii="Times New Roman" w:hAnsi="Times New Roman"/>
                          <w:b/>
                          <w:lang w:val="ru-RU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44B70E99" w14:textId="6406AE8C" w:rsidR="00157F87" w:rsidRPr="00C661B6" w:rsidRDefault="00157F87" w:rsidP="006E1619"/>
    <w:p w14:paraId="7979E37F" w14:textId="366F0246" w:rsidR="00157F87" w:rsidRPr="00C661B6" w:rsidRDefault="00157F87" w:rsidP="00157F87"/>
    <w:p w14:paraId="6F541414" w14:textId="32DD693C" w:rsidR="00157F87" w:rsidRPr="00C661B6" w:rsidRDefault="00157F87" w:rsidP="00157F87"/>
    <w:p w14:paraId="330F7847" w14:textId="7BEA70AD" w:rsidR="00157F87" w:rsidRPr="00C661B6" w:rsidRDefault="00157F87" w:rsidP="00157F87"/>
    <w:p w14:paraId="76AE7F6A" w14:textId="4562A948" w:rsidR="00157F87" w:rsidRPr="00C661B6" w:rsidRDefault="00157F87" w:rsidP="00157F87"/>
    <w:p w14:paraId="7EE34C4C" w14:textId="434125D7" w:rsidR="00157F87" w:rsidRPr="00C661B6" w:rsidRDefault="00157F87" w:rsidP="00157F87"/>
    <w:p w14:paraId="33051A7D" w14:textId="09EF30F7" w:rsidR="00157F87" w:rsidRPr="00C661B6" w:rsidRDefault="00157F87" w:rsidP="00157F87"/>
    <w:p w14:paraId="5DB6015F" w14:textId="783B395B" w:rsidR="00157F87" w:rsidRPr="00C661B6" w:rsidRDefault="00157F87" w:rsidP="00157F87"/>
    <w:p w14:paraId="2BC4CAC4" w14:textId="2BF329A7" w:rsidR="00157F87" w:rsidRPr="00C661B6" w:rsidRDefault="00157F87" w:rsidP="00157F87"/>
    <w:p w14:paraId="15C87CFD" w14:textId="0ABDF30B" w:rsidR="00157F87" w:rsidRPr="00C661B6" w:rsidRDefault="00157F87" w:rsidP="00157F87"/>
    <w:p w14:paraId="225D45A8" w14:textId="65EB2C7A" w:rsidR="00157F87" w:rsidRPr="00C661B6" w:rsidRDefault="00157F87" w:rsidP="00157F87"/>
    <w:p w14:paraId="6A62CD7B" w14:textId="29AB494A" w:rsidR="00157F87" w:rsidRPr="00C661B6" w:rsidRDefault="00157F87" w:rsidP="00157F87"/>
    <w:p w14:paraId="0A02565A" w14:textId="16FA1455" w:rsidR="00157F87" w:rsidRPr="00C661B6" w:rsidRDefault="00157F87" w:rsidP="00157F87"/>
    <w:p w14:paraId="13CB7986" w14:textId="67B55DF3" w:rsidR="00157F87" w:rsidRPr="00C661B6" w:rsidRDefault="00157F87" w:rsidP="00157F87"/>
    <w:p w14:paraId="607A19E8" w14:textId="47EF9C2C" w:rsidR="00157F87" w:rsidRPr="00C661B6" w:rsidRDefault="00157F87" w:rsidP="00157F87"/>
    <w:p w14:paraId="6F631CFA" w14:textId="12EAAC1E" w:rsidR="00157F87" w:rsidRPr="00C661B6" w:rsidRDefault="00157F87" w:rsidP="00157F87">
      <w:pPr>
        <w:tabs>
          <w:tab w:val="left" w:pos="2715"/>
        </w:tabs>
      </w:pPr>
      <w:r w:rsidRPr="00C661B6">
        <w:rPr>
          <w:noProof/>
        </w:rPr>
        <w:drawing>
          <wp:anchor distT="0" distB="0" distL="114300" distR="114300" simplePos="0" relativeHeight="251672576" behindDoc="1" locked="0" layoutInCell="1" allowOverlap="1" wp14:anchorId="741ADD4F" wp14:editId="2218FA00">
            <wp:simplePos x="0" y="0"/>
            <wp:positionH relativeFrom="page">
              <wp:posOffset>2294415</wp:posOffset>
            </wp:positionH>
            <wp:positionV relativeFrom="page">
              <wp:posOffset>9619141</wp:posOffset>
            </wp:positionV>
            <wp:extent cx="540000" cy="327658"/>
            <wp:effectExtent l="0" t="0" r="0" b="0"/>
            <wp:wrapNone/>
            <wp:docPr id="191" name="Рисунок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" name="Сухов.jpg"/>
                    <pic:cNvPicPr/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" cy="3276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661B6">
        <w:rPr>
          <w:noProof/>
        </w:rPr>
        <w:drawing>
          <wp:anchor distT="0" distB="0" distL="114300" distR="114300" simplePos="0" relativeHeight="251671552" behindDoc="1" locked="0" layoutInCell="1" allowOverlap="1" wp14:anchorId="68ED9B90" wp14:editId="5CE73231">
            <wp:simplePos x="0" y="0"/>
            <wp:positionH relativeFrom="page">
              <wp:posOffset>2087997</wp:posOffset>
            </wp:positionH>
            <wp:positionV relativeFrom="page">
              <wp:posOffset>9238470</wp:posOffset>
            </wp:positionV>
            <wp:extent cx="1080000" cy="559577"/>
            <wp:effectExtent l="0" t="0" r="6350" b="0"/>
            <wp:wrapNone/>
            <wp:docPr id="190" name="Рисунок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" name="Завалин.jpg"/>
                    <pic:cNvPicPr/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5595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190C51" w14:textId="41655F82" w:rsidR="006E1619" w:rsidRPr="00C661B6" w:rsidRDefault="006E1619" w:rsidP="00157F87">
      <w:pPr>
        <w:tabs>
          <w:tab w:val="left" w:pos="2715"/>
        </w:tabs>
        <w:sectPr w:rsidR="006E1619" w:rsidRPr="00C661B6" w:rsidSect="008D493F">
          <w:headerReference w:type="default" r:id="rId17"/>
          <w:footerReference w:type="default" r:id="rId18"/>
          <w:headerReference w:type="first" r:id="rId19"/>
          <w:pgSz w:w="11907" w:h="16840" w:code="9"/>
          <w:pgMar w:top="397" w:right="454" w:bottom="1247" w:left="1247" w:header="0" w:footer="0" w:gutter="0"/>
          <w:pgNumType w:start="2" w:chapSep="period"/>
          <w:cols w:space="720"/>
          <w:docGrid w:linePitch="381"/>
        </w:sectPr>
      </w:pPr>
    </w:p>
    <w:p w14:paraId="3DB7EBBC" w14:textId="77777777" w:rsidR="007C63F4" w:rsidRPr="00C661B6" w:rsidRDefault="004E65B2" w:rsidP="00397626">
      <w:pPr>
        <w:pStyle w:val="a7"/>
        <w:jc w:val="center"/>
        <w:rPr>
          <w:rStyle w:val="ac"/>
          <w:u w:val="none"/>
        </w:rPr>
      </w:pPr>
      <w:r w:rsidRPr="00C661B6">
        <w:rPr>
          <w:rStyle w:val="ac"/>
          <w:b/>
          <w:bCs/>
          <w:u w:val="none"/>
        </w:rPr>
        <w:lastRenderedPageBreak/>
        <w:t>Содержание</w:t>
      </w:r>
    </w:p>
    <w:p w14:paraId="3D06232E" w14:textId="685F53AC" w:rsidR="00CA33D1" w:rsidRDefault="00450365">
      <w:pPr>
        <w:pStyle w:val="11"/>
        <w:tabs>
          <w:tab w:val="left" w:pos="5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C661B6">
        <w:fldChar w:fldCharType="begin"/>
      </w:r>
      <w:r w:rsidRPr="00C661B6">
        <w:instrText xml:space="preserve"> TOC \o "1-1" \h \z \t "Заголовок 2;1;Заголовок 3;1;Заглавияразделов;1;ПРИЛ_Е;1" </w:instrText>
      </w:r>
      <w:r w:rsidRPr="00C661B6">
        <w:fldChar w:fldCharType="separate"/>
      </w:r>
      <w:hyperlink w:anchor="_Toc141340674" w:history="1">
        <w:r w:rsidR="00CA33D1" w:rsidRPr="003F277C">
          <w:rPr>
            <w:rStyle w:val="ac"/>
            <w:noProof/>
          </w:rPr>
          <w:t>1</w:t>
        </w:r>
        <w:r w:rsidR="00CA33D1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A33D1" w:rsidRPr="003F277C">
          <w:rPr>
            <w:rStyle w:val="ac"/>
            <w:noProof/>
          </w:rPr>
          <w:t>ВВЕДЕНИЕ</w:t>
        </w:r>
        <w:r w:rsidR="00CA33D1">
          <w:rPr>
            <w:noProof/>
            <w:webHidden/>
          </w:rPr>
          <w:tab/>
        </w:r>
        <w:r w:rsidR="00CA33D1">
          <w:rPr>
            <w:noProof/>
            <w:webHidden/>
          </w:rPr>
          <w:fldChar w:fldCharType="begin"/>
        </w:r>
        <w:r w:rsidR="00CA33D1">
          <w:rPr>
            <w:noProof/>
            <w:webHidden/>
          </w:rPr>
          <w:instrText xml:space="preserve"> PAGEREF _Toc141340674 \h </w:instrText>
        </w:r>
        <w:r w:rsidR="00CA33D1">
          <w:rPr>
            <w:noProof/>
            <w:webHidden/>
          </w:rPr>
        </w:r>
        <w:r w:rsidR="00CA33D1">
          <w:rPr>
            <w:noProof/>
            <w:webHidden/>
          </w:rPr>
          <w:fldChar w:fldCharType="separate"/>
        </w:r>
        <w:r w:rsidR="00CA33D1">
          <w:rPr>
            <w:noProof/>
            <w:webHidden/>
          </w:rPr>
          <w:t>4</w:t>
        </w:r>
        <w:r w:rsidR="00CA33D1">
          <w:rPr>
            <w:noProof/>
            <w:webHidden/>
          </w:rPr>
          <w:fldChar w:fldCharType="end"/>
        </w:r>
      </w:hyperlink>
    </w:p>
    <w:p w14:paraId="2F806EF5" w14:textId="71368B5E" w:rsidR="00CA33D1" w:rsidRDefault="00CA33D1">
      <w:pPr>
        <w:pStyle w:val="11"/>
        <w:tabs>
          <w:tab w:val="left" w:pos="5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41340675" w:history="1">
        <w:r w:rsidRPr="003F277C">
          <w:rPr>
            <w:rStyle w:val="ac"/>
            <w:noProof/>
          </w:rPr>
          <w:t>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3F277C">
          <w:rPr>
            <w:rStyle w:val="ac"/>
            <w:noProof/>
          </w:rPr>
          <w:t>ОБСЛЕДОВАНИЕ ТЕХНИЧЕСКОГО СОСТОЯНИЯ ОБЪЕКТА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_Toc141340675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6D2D7F46" w14:textId="3D574CFB" w:rsidR="00CA33D1" w:rsidRDefault="00CA33D1">
      <w:pPr>
        <w:pStyle w:val="11"/>
        <w:tabs>
          <w:tab w:val="left" w:pos="5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41340676" w:history="1">
        <w:r w:rsidRPr="003F277C">
          <w:rPr>
            <w:rStyle w:val="ac"/>
            <w:bCs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3F277C">
          <w:rPr>
            <w:rStyle w:val="ac"/>
            <w:noProof/>
          </w:rPr>
          <w:t>Доильно-молочный блок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_Toc141340676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05788B35" w14:textId="34BD2BE9" w:rsidR="00CA33D1" w:rsidRDefault="00CA33D1">
      <w:pPr>
        <w:pStyle w:val="11"/>
        <w:tabs>
          <w:tab w:val="left" w:pos="5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41340677" w:history="1">
        <w:r w:rsidRPr="003F277C">
          <w:rPr>
            <w:rStyle w:val="ac"/>
            <w:bCs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3F277C">
          <w:rPr>
            <w:rStyle w:val="ac"/>
            <w:noProof/>
          </w:rPr>
          <w:t>Деревянный навес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_Toc141340677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7C811D95" w14:textId="1F6D19EB" w:rsidR="00CA33D1" w:rsidRDefault="00CA33D1">
      <w:pPr>
        <w:pStyle w:val="11"/>
        <w:tabs>
          <w:tab w:val="left" w:pos="5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41340678" w:history="1">
        <w:r w:rsidRPr="003F277C">
          <w:rPr>
            <w:rStyle w:val="ac"/>
            <w:noProof/>
          </w:rPr>
          <w:t>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3F277C">
          <w:rPr>
            <w:rStyle w:val="ac"/>
            <w:noProof/>
          </w:rPr>
          <w:t>ВЫВОДЫ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_Toc141340678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0058D937" w14:textId="0FA85300" w:rsidR="00CA33D1" w:rsidRDefault="00CA33D1">
      <w:pPr>
        <w:pStyle w:val="11"/>
        <w:tabs>
          <w:tab w:val="left" w:pos="5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41340679" w:history="1">
        <w:r w:rsidRPr="003F277C">
          <w:rPr>
            <w:rStyle w:val="ac"/>
            <w:noProof/>
          </w:rPr>
          <w:t>4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3F277C">
          <w:rPr>
            <w:rStyle w:val="ac"/>
            <w:noProof/>
          </w:rPr>
          <w:t>РЕКОМЕНДАЦИИ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_Toc141340679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6B91BEA9" w14:textId="488028E4" w:rsidR="00CA33D1" w:rsidRDefault="00CA33D1">
      <w:pPr>
        <w:pStyle w:val="11"/>
        <w:tabs>
          <w:tab w:val="left" w:pos="5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41340680" w:history="1">
        <w:r w:rsidRPr="003F277C">
          <w:rPr>
            <w:rStyle w:val="ac"/>
            <w:noProof/>
          </w:rPr>
          <w:t>5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3F277C">
          <w:rPr>
            <w:rStyle w:val="ac"/>
            <w:noProof/>
          </w:rPr>
          <w:t>ЛИТЕРАТУРА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_Toc141340680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514C55A0" w14:textId="7FA7339E" w:rsidR="00CA33D1" w:rsidRDefault="00CA33D1">
      <w:pPr>
        <w:pStyle w:val="1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41340681" w:history="1">
        <w:r w:rsidRPr="003F277C">
          <w:rPr>
            <w:rStyle w:val="ac"/>
            <w:noProof/>
          </w:rPr>
          <w:t xml:space="preserve">Приложение А </w:t>
        </w:r>
        <w:r w:rsidRPr="003F277C">
          <w:rPr>
            <w:rStyle w:val="ac"/>
            <w:noProof/>
            <w:highlight w:val="yellow"/>
          </w:rPr>
          <w:t>«Выписка из единого реестра членов СРО»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_Toc141340681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787DC97E" w14:textId="6313871E" w:rsidR="00CA33D1" w:rsidRDefault="00CA33D1">
      <w:pPr>
        <w:pStyle w:val="1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41340682" w:history="1">
        <w:r w:rsidRPr="003F277C">
          <w:rPr>
            <w:rStyle w:val="ac"/>
            <w:noProof/>
          </w:rPr>
          <w:t xml:space="preserve">Приложение Б </w:t>
        </w:r>
        <w:r w:rsidRPr="003F277C">
          <w:rPr>
            <w:rStyle w:val="ac"/>
            <w:noProof/>
            <w:highlight w:val="yellow"/>
          </w:rPr>
          <w:t>«Фотографии объекта»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_Toc141340682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0CA7D5F8" w14:textId="40C3DD71" w:rsidR="00CA33D1" w:rsidRDefault="00CA33D1">
      <w:pPr>
        <w:pStyle w:val="1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41340683" w:history="1">
        <w:r w:rsidRPr="003F277C">
          <w:rPr>
            <w:rStyle w:val="ac"/>
            <w:noProof/>
          </w:rPr>
          <w:t xml:space="preserve">Приложение В </w:t>
        </w:r>
        <w:r w:rsidRPr="003F277C">
          <w:rPr>
            <w:rStyle w:val="ac"/>
            <w:noProof/>
            <w:highlight w:val="yellow"/>
          </w:rPr>
          <w:t>«Графические материалы»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_Toc141340683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6B07B0F2" w14:textId="1DC853DA" w:rsidR="00CC6375" w:rsidRPr="00C661B6" w:rsidRDefault="00450365" w:rsidP="00CC6375">
      <w:r w:rsidRPr="00C661B6">
        <w:fldChar w:fldCharType="end"/>
      </w:r>
    </w:p>
    <w:p w14:paraId="4FE60D37" w14:textId="77777777" w:rsidR="00CC6375" w:rsidRPr="00C661B6" w:rsidRDefault="00CC6375">
      <w:pPr>
        <w:jc w:val="left"/>
        <w:rPr>
          <w:b/>
          <w:kern w:val="28"/>
          <w:sz w:val="24"/>
          <w:lang w:val="x-none" w:eastAsia="x-none"/>
        </w:rPr>
      </w:pPr>
      <w:r w:rsidRPr="00C661B6">
        <w:rPr>
          <w:sz w:val="24"/>
        </w:rPr>
        <w:br w:type="page"/>
      </w:r>
    </w:p>
    <w:p w14:paraId="79975F66" w14:textId="211C25E2" w:rsidR="007921E1" w:rsidRPr="00C661B6" w:rsidRDefault="001174CE" w:rsidP="00346804">
      <w:pPr>
        <w:pStyle w:val="1"/>
      </w:pPr>
      <w:bookmarkStart w:id="4" w:name="_Toc141340674"/>
      <w:r w:rsidRPr="00C661B6">
        <w:lastRenderedPageBreak/>
        <w:t>ВВЕДЕНИЕ</w:t>
      </w:r>
      <w:bookmarkEnd w:id="4"/>
    </w:p>
    <w:p w14:paraId="5E856122" w14:textId="49A4297C" w:rsidR="00861804" w:rsidRPr="000F6348" w:rsidRDefault="000F6348" w:rsidP="002F0888">
      <w:pPr>
        <w:pStyle w:val="a7"/>
      </w:pPr>
      <w:r w:rsidRPr="000F6348">
        <w:rPr>
          <w:rFonts w:hint="eastAsia"/>
        </w:rPr>
        <w:t>О</w:t>
      </w:r>
      <w:r w:rsidR="00861804" w:rsidRPr="000F6348">
        <w:rPr>
          <w:rFonts w:hint="eastAsia"/>
        </w:rPr>
        <w:t>бследование</w:t>
      </w:r>
      <w:r w:rsidR="00861804" w:rsidRPr="000F6348">
        <w:t xml:space="preserve"> </w:t>
      </w:r>
      <w:r w:rsidR="00861804" w:rsidRPr="000F6348">
        <w:rPr>
          <w:rFonts w:hint="eastAsia"/>
        </w:rPr>
        <w:t>строительных</w:t>
      </w:r>
      <w:r w:rsidR="00861804" w:rsidRPr="000F6348">
        <w:t xml:space="preserve"> </w:t>
      </w:r>
      <w:r w:rsidR="00861804" w:rsidRPr="000F6348">
        <w:rPr>
          <w:rFonts w:hint="eastAsia"/>
        </w:rPr>
        <w:t>конструкций</w:t>
      </w:r>
      <w:r w:rsidR="00861804" w:rsidRPr="000F6348">
        <w:t xml:space="preserve"> </w:t>
      </w:r>
      <w:r w:rsidR="00777E56" w:rsidRPr="000F6348">
        <w:t>объекта</w:t>
      </w:r>
      <w:r w:rsidR="003D7CDD" w:rsidRPr="000F6348">
        <w:t xml:space="preserve"> </w:t>
      </w:r>
      <w:r w:rsidR="002F0888" w:rsidRPr="000F6348">
        <w:t xml:space="preserve">«Строительство объекта вспомогательного назначения для Животноводческого комплекса на 960 голов с кадастровым номером 18:18:000000:4751, расположенного по адресу: УР, Сарапульский район, территория муниципального образования </w:t>
      </w:r>
      <w:proofErr w:type="spellStart"/>
      <w:r w:rsidR="002F0888" w:rsidRPr="000F6348">
        <w:t>Юринское</w:t>
      </w:r>
      <w:proofErr w:type="spellEnd"/>
      <w:r w:rsidR="002F0888" w:rsidRPr="000F6348">
        <w:t>, 300 м западнее границы д. Юрино»</w:t>
      </w:r>
      <w:r w:rsidR="00777E56" w:rsidRPr="000F6348">
        <w:t xml:space="preserve"> проведено специалистами ООО «</w:t>
      </w:r>
      <w:proofErr w:type="spellStart"/>
      <w:r w:rsidR="002F0888" w:rsidRPr="000F6348">
        <w:t>Промлинк</w:t>
      </w:r>
      <w:proofErr w:type="spellEnd"/>
      <w:r w:rsidR="00777E56" w:rsidRPr="000F6348">
        <w:t xml:space="preserve">» в </w:t>
      </w:r>
      <w:r w:rsidR="002F0888" w:rsidRPr="000F6348">
        <w:t>июле</w:t>
      </w:r>
      <w:r w:rsidR="00777E56" w:rsidRPr="000F6348">
        <w:t xml:space="preserve"> 202</w:t>
      </w:r>
      <w:r w:rsidR="002F0888" w:rsidRPr="000F6348">
        <w:t>3</w:t>
      </w:r>
      <w:r w:rsidR="008602FE" w:rsidRPr="000F6348">
        <w:t> </w:t>
      </w:r>
      <w:r w:rsidR="00777E56" w:rsidRPr="000F6348">
        <w:t xml:space="preserve">года в соответствии с </w:t>
      </w:r>
      <w:r w:rsidR="008602FE" w:rsidRPr="000F6348">
        <w:t>договором</w:t>
      </w:r>
      <w:r w:rsidR="00EB0AF6" w:rsidRPr="000F6348">
        <w:t xml:space="preserve"> на обследование и проведение обмерных работ</w:t>
      </w:r>
      <w:r w:rsidR="00777E56" w:rsidRPr="000F6348">
        <w:rPr>
          <w:rFonts w:hint="eastAsia"/>
        </w:rPr>
        <w:t>.</w:t>
      </w:r>
    </w:p>
    <w:p w14:paraId="3F33C178" w14:textId="324CB1DF" w:rsidR="00D21B29" w:rsidRPr="00C661B6" w:rsidRDefault="00861804" w:rsidP="00C518E8">
      <w:pPr>
        <w:pStyle w:val="a7"/>
      </w:pPr>
      <w:r w:rsidRPr="000F6348">
        <w:t>О</w:t>
      </w:r>
      <w:r w:rsidRPr="000F6348">
        <w:rPr>
          <w:rFonts w:hint="eastAsia"/>
        </w:rPr>
        <w:t>бследование</w:t>
      </w:r>
      <w:r w:rsidRPr="000F6348">
        <w:t xml:space="preserve"> </w:t>
      </w:r>
      <w:r w:rsidRPr="000F6348">
        <w:rPr>
          <w:rFonts w:hint="eastAsia"/>
        </w:rPr>
        <w:t>строительных</w:t>
      </w:r>
      <w:r w:rsidRPr="000F6348">
        <w:t xml:space="preserve"> </w:t>
      </w:r>
      <w:r w:rsidRPr="000F6348">
        <w:rPr>
          <w:rFonts w:hint="eastAsia"/>
        </w:rPr>
        <w:t>конструкций</w:t>
      </w:r>
      <w:r w:rsidRPr="000F6348">
        <w:t xml:space="preserve"> </w:t>
      </w:r>
      <w:r w:rsidRPr="000F6348">
        <w:rPr>
          <w:rFonts w:hint="eastAsia"/>
        </w:rPr>
        <w:t>объекта</w:t>
      </w:r>
      <w:r w:rsidRPr="000F6348">
        <w:t xml:space="preserve"> </w:t>
      </w:r>
      <w:r w:rsidRPr="000F6348">
        <w:rPr>
          <w:rFonts w:hint="eastAsia"/>
        </w:rPr>
        <w:t>проводится</w:t>
      </w:r>
      <w:r w:rsidRPr="000F6348">
        <w:t xml:space="preserve"> </w:t>
      </w:r>
      <w:r w:rsidRPr="000F6348">
        <w:rPr>
          <w:rFonts w:hint="eastAsia"/>
        </w:rPr>
        <w:t>с</w:t>
      </w:r>
      <w:r w:rsidRPr="000F6348">
        <w:t xml:space="preserve"> </w:t>
      </w:r>
      <w:r w:rsidRPr="000F6348">
        <w:rPr>
          <w:rFonts w:hint="eastAsia"/>
        </w:rPr>
        <w:t>целью</w:t>
      </w:r>
      <w:r w:rsidRPr="000F6348">
        <w:t xml:space="preserve"> </w:t>
      </w:r>
      <w:r w:rsidR="00C518E8" w:rsidRPr="000F6348">
        <w:t>проведение обмерных работ существующего здания доильно-молочного блока, определения действительного технического состояния здания (сооружения) и его элементов по визуальным признакам в зоне пристраиваемого нового доильного зала, определения расположения существующих инженерных коммуникаций в зоне пристраиваемого доильного зала.</w:t>
      </w:r>
    </w:p>
    <w:p w14:paraId="7FED1997" w14:textId="699D6EB2" w:rsidR="0074496A" w:rsidRPr="001D1ECC" w:rsidRDefault="0074496A" w:rsidP="0074496A">
      <w:pPr>
        <w:pStyle w:val="a7"/>
      </w:pPr>
      <w:r w:rsidRPr="00D153E2">
        <w:t xml:space="preserve">Регистрационный номер члена </w:t>
      </w:r>
      <w:r w:rsidRPr="00C518E8">
        <w:rPr>
          <w:highlight w:val="yellow"/>
        </w:rPr>
        <w:t xml:space="preserve">СРО </w:t>
      </w:r>
      <w:r w:rsidR="00D153E2" w:rsidRPr="00C518E8">
        <w:rPr>
          <w:highlight w:val="yellow"/>
        </w:rPr>
        <w:t>«Национальный альянс изыскателей «</w:t>
      </w:r>
      <w:proofErr w:type="spellStart"/>
      <w:r w:rsidR="00D153E2" w:rsidRPr="00C518E8">
        <w:rPr>
          <w:highlight w:val="yellow"/>
        </w:rPr>
        <w:t>ГеоЦентр</w:t>
      </w:r>
      <w:proofErr w:type="spellEnd"/>
      <w:r w:rsidRPr="00C518E8">
        <w:rPr>
          <w:highlight w:val="yellow"/>
        </w:rPr>
        <w:t xml:space="preserve">» № СРО-И-035-26102012, дата регистрации в реестре </w:t>
      </w:r>
      <w:r w:rsidR="00D153E2" w:rsidRPr="00C518E8">
        <w:rPr>
          <w:highlight w:val="yellow"/>
        </w:rPr>
        <w:t>09.06.2014</w:t>
      </w:r>
      <w:r w:rsidRPr="00C518E8">
        <w:rPr>
          <w:highlight w:val="yellow"/>
        </w:rPr>
        <w:t>.</w:t>
      </w:r>
    </w:p>
    <w:p w14:paraId="32DFC9A6" w14:textId="73101C12" w:rsidR="00D21B29" w:rsidRPr="00C661B6" w:rsidRDefault="00D21B29" w:rsidP="00D21B29">
      <w:pPr>
        <w:pStyle w:val="a7"/>
      </w:pPr>
      <w:r w:rsidRPr="00C661B6">
        <w:t>Согласно</w:t>
      </w:r>
      <w:r w:rsidR="00DA3314" w:rsidRPr="00C661B6">
        <w:t xml:space="preserve"> </w:t>
      </w:r>
      <w:r w:rsidRPr="00C661B6">
        <w:t>Градостроительному кодексу</w:t>
      </w:r>
      <w:r w:rsidR="0054516D" w:rsidRPr="00C661B6">
        <w:t>,</w:t>
      </w:r>
      <w:r w:rsidRPr="00C661B6">
        <w:t xml:space="preserve"> статья 55.18 п. 3 «Сведения, содержащиеся в государственном реестре саморегулируемых организаций, подлежат размещению на официальном сайте органа надзора за саморегулируемыми организациями в сети "Интернет" и должны быть доступны для ознакомления без взимания платы». Выписку из реестра членов саморегулируемой организации можно получить по адресу официального сайта </w:t>
      </w:r>
      <w:hyperlink r:id="rId20" w:history="1">
        <w:r w:rsidRPr="00C661B6">
          <w:t>http://www.nopriz.ru</w:t>
        </w:r>
      </w:hyperlink>
      <w:r w:rsidRPr="00C661B6">
        <w:t xml:space="preserve">. Выписка из реестра приведена в Приложении </w:t>
      </w:r>
      <w:r w:rsidR="00A92D8D" w:rsidRPr="00C518E8">
        <w:rPr>
          <w:highlight w:val="yellow"/>
        </w:rPr>
        <w:t>А</w:t>
      </w:r>
      <w:r w:rsidRPr="00D153E2">
        <w:t>.</w:t>
      </w:r>
    </w:p>
    <w:p w14:paraId="62C0223D" w14:textId="5F227DFB" w:rsidR="00412704" w:rsidRPr="000F6348" w:rsidRDefault="00D21B29" w:rsidP="00412704">
      <w:pPr>
        <w:pStyle w:val="a7"/>
        <w:rPr>
          <w:lang w:val="x-none"/>
        </w:rPr>
      </w:pPr>
      <w:r w:rsidRPr="00C661B6">
        <w:t>Основанием для выполнения работ по обследованию и оценке технического состояния стр</w:t>
      </w:r>
      <w:r w:rsidR="0034603E" w:rsidRPr="00C661B6">
        <w:t xml:space="preserve">оительных конструкций </w:t>
      </w:r>
      <w:r w:rsidR="0034603E" w:rsidRPr="000F6348">
        <w:t>явля</w:t>
      </w:r>
      <w:r w:rsidR="0074496A" w:rsidRPr="000F6348">
        <w:t>ется</w:t>
      </w:r>
      <w:r w:rsidR="00C518E8" w:rsidRPr="000F6348">
        <w:t xml:space="preserve"> </w:t>
      </w:r>
      <w:r w:rsidR="000F6348" w:rsidRPr="000F6348">
        <w:t xml:space="preserve">договор </w:t>
      </w:r>
      <w:r w:rsidR="000F6348" w:rsidRPr="000F6348">
        <w:rPr>
          <w:rStyle w:val="17"/>
        </w:rPr>
        <w:t>№ </w:t>
      </w:r>
      <w:r w:rsidR="000F6348" w:rsidRPr="000F6348">
        <w:t>КА/КА/9811/2023 от 12 июля 2023 года,</w:t>
      </w:r>
      <w:r w:rsidR="00793E7A" w:rsidRPr="000F6348">
        <w:t xml:space="preserve"> заключенный между Заказчиком – </w:t>
      </w:r>
      <w:r w:rsidR="00EB0AF6" w:rsidRPr="000F6348">
        <w:t xml:space="preserve">ООО </w:t>
      </w:r>
      <w:r w:rsidR="00C64836" w:rsidRPr="000F6348">
        <w:t>«</w:t>
      </w:r>
      <w:r w:rsidR="000F6348" w:rsidRPr="000F6348">
        <w:t>Русская Нива</w:t>
      </w:r>
      <w:r w:rsidR="00C64836" w:rsidRPr="000F6348">
        <w:t>»</w:t>
      </w:r>
      <w:r w:rsidR="00793E7A" w:rsidRPr="000F6348">
        <w:t xml:space="preserve"> (далее по тексту – </w:t>
      </w:r>
      <w:r w:rsidR="00C64836" w:rsidRPr="000F6348">
        <w:t>Заказчик</w:t>
      </w:r>
      <w:r w:rsidR="00793E7A" w:rsidRPr="000F6348">
        <w:t xml:space="preserve">) и Подрядчиком – </w:t>
      </w:r>
      <w:r w:rsidR="00C518E8" w:rsidRPr="000F6348">
        <w:t xml:space="preserve">ООО </w:t>
      </w:r>
      <w:r w:rsidR="00C64836" w:rsidRPr="000F6348">
        <w:t>«</w:t>
      </w:r>
      <w:proofErr w:type="spellStart"/>
      <w:r w:rsidR="00C518E8" w:rsidRPr="000F6348">
        <w:t>Промлинк</w:t>
      </w:r>
      <w:proofErr w:type="spellEnd"/>
      <w:r w:rsidR="00C64836" w:rsidRPr="000F6348">
        <w:t>»</w:t>
      </w:r>
      <w:r w:rsidR="00793E7A" w:rsidRPr="000F6348">
        <w:t xml:space="preserve"> (далее по тексту – </w:t>
      </w:r>
      <w:r w:rsidR="00C64836" w:rsidRPr="000F6348">
        <w:t>Подрядчик</w:t>
      </w:r>
      <w:r w:rsidR="00793E7A" w:rsidRPr="000F6348">
        <w:t>).</w:t>
      </w:r>
    </w:p>
    <w:p w14:paraId="7530A0E2" w14:textId="77D7AECA" w:rsidR="003B4192" w:rsidRPr="000F6348" w:rsidRDefault="003B4192" w:rsidP="00FA0A4D">
      <w:pPr>
        <w:pStyle w:val="a7"/>
      </w:pPr>
      <w:r w:rsidRPr="000F6348">
        <w:rPr>
          <w:rFonts w:hint="eastAsia"/>
        </w:rPr>
        <w:t>Для</w:t>
      </w:r>
      <w:r w:rsidRPr="000F6348">
        <w:t xml:space="preserve"> </w:t>
      </w:r>
      <w:r w:rsidRPr="000F6348">
        <w:rPr>
          <w:rFonts w:hint="eastAsia"/>
        </w:rPr>
        <w:t>проведения</w:t>
      </w:r>
      <w:r w:rsidR="00973A11" w:rsidRPr="000F6348">
        <w:t xml:space="preserve"> визуального</w:t>
      </w:r>
      <w:r w:rsidRPr="000F6348">
        <w:t xml:space="preserve"> </w:t>
      </w:r>
      <w:r w:rsidRPr="000F6348">
        <w:rPr>
          <w:rFonts w:hint="eastAsia"/>
        </w:rPr>
        <w:t>обследования</w:t>
      </w:r>
      <w:r w:rsidRPr="000F6348">
        <w:t xml:space="preserve"> </w:t>
      </w:r>
      <w:r w:rsidRPr="000F6348">
        <w:rPr>
          <w:rFonts w:hint="eastAsia"/>
        </w:rPr>
        <w:t>строит</w:t>
      </w:r>
      <w:r w:rsidRPr="00C661B6">
        <w:rPr>
          <w:rFonts w:hint="eastAsia"/>
        </w:rPr>
        <w:t>ельных</w:t>
      </w:r>
      <w:r w:rsidRPr="00C661B6">
        <w:t xml:space="preserve"> </w:t>
      </w:r>
      <w:r w:rsidRPr="00C661B6">
        <w:rPr>
          <w:rFonts w:hint="eastAsia"/>
        </w:rPr>
        <w:t>конструкций</w:t>
      </w:r>
      <w:r w:rsidRPr="00C661B6">
        <w:t xml:space="preserve"> </w:t>
      </w:r>
      <w:r w:rsidR="00407F5E" w:rsidRPr="00C661B6">
        <w:t>здания</w:t>
      </w:r>
      <w:r w:rsidR="00973A11">
        <w:t>,</w:t>
      </w:r>
      <w:r w:rsidR="00407F5E" w:rsidRPr="00C661B6">
        <w:t xml:space="preserve"> </w:t>
      </w:r>
      <w:r w:rsidR="009C1FDD">
        <w:t xml:space="preserve">проектная, </w:t>
      </w:r>
      <w:r w:rsidR="00BD4EE3">
        <w:t xml:space="preserve">рабочая и </w:t>
      </w:r>
      <w:r w:rsidRPr="00C661B6">
        <w:rPr>
          <w:rFonts w:hint="eastAsia"/>
        </w:rPr>
        <w:t>исполнительная</w:t>
      </w:r>
      <w:r w:rsidRPr="00C661B6">
        <w:t xml:space="preserve"> </w:t>
      </w:r>
      <w:r w:rsidRPr="00C661B6">
        <w:rPr>
          <w:rFonts w:hint="eastAsia"/>
        </w:rPr>
        <w:t>документация</w:t>
      </w:r>
      <w:r w:rsidRPr="00C661B6">
        <w:t xml:space="preserve"> </w:t>
      </w:r>
      <w:r w:rsidRPr="00C661B6">
        <w:rPr>
          <w:rFonts w:hint="eastAsia"/>
        </w:rPr>
        <w:t>на</w:t>
      </w:r>
      <w:r w:rsidRPr="00C661B6">
        <w:t xml:space="preserve"> </w:t>
      </w:r>
      <w:r w:rsidRPr="00C661B6">
        <w:rPr>
          <w:rFonts w:hint="eastAsia"/>
        </w:rPr>
        <w:t>строительство</w:t>
      </w:r>
      <w:r w:rsidRPr="00C661B6">
        <w:t xml:space="preserve"> </w:t>
      </w:r>
      <w:r w:rsidRPr="00C661B6">
        <w:rPr>
          <w:rFonts w:hint="eastAsia"/>
        </w:rPr>
        <w:t>объекта</w:t>
      </w:r>
      <w:r w:rsidR="00FA0A4D" w:rsidRPr="00C661B6">
        <w:t xml:space="preserve"> не </w:t>
      </w:r>
      <w:r w:rsidR="00FA0A4D" w:rsidRPr="000F6348">
        <w:t>предоставлена.</w:t>
      </w:r>
    </w:p>
    <w:p w14:paraId="7546906D" w14:textId="77777777" w:rsidR="00F221C0" w:rsidRPr="000F6348" w:rsidRDefault="00F221C0" w:rsidP="00F221C0">
      <w:pPr>
        <w:pStyle w:val="a7"/>
      </w:pPr>
    </w:p>
    <w:p w14:paraId="2859731F" w14:textId="60FEEBCF" w:rsidR="00F221C0" w:rsidRPr="00F221C0" w:rsidRDefault="00F221C0" w:rsidP="00F221C0">
      <w:pPr>
        <w:pStyle w:val="a7"/>
      </w:pPr>
      <w:r w:rsidRPr="000F6348">
        <w:t>Перечень зданий и сооружений, подлежащих обследованию: здание существующего доильно-молочного блока.</w:t>
      </w:r>
    </w:p>
    <w:p w14:paraId="5833EF81" w14:textId="7B50D539" w:rsidR="00BD4EE3" w:rsidRDefault="003B4192" w:rsidP="003B4192">
      <w:pPr>
        <w:pStyle w:val="a7"/>
      </w:pPr>
      <w:r w:rsidRPr="00C661B6">
        <w:rPr>
          <w:rFonts w:hint="eastAsia"/>
        </w:rPr>
        <w:t>Год</w:t>
      </w:r>
      <w:r w:rsidRPr="00C661B6">
        <w:t xml:space="preserve"> </w:t>
      </w:r>
      <w:r w:rsidRPr="00C661B6">
        <w:rPr>
          <w:rFonts w:hint="eastAsia"/>
        </w:rPr>
        <w:t>ввода</w:t>
      </w:r>
      <w:r w:rsidRPr="00C661B6">
        <w:t xml:space="preserve"> </w:t>
      </w:r>
      <w:r w:rsidRPr="00C661B6">
        <w:rPr>
          <w:rFonts w:hint="eastAsia"/>
        </w:rPr>
        <w:t>в</w:t>
      </w:r>
      <w:r w:rsidRPr="00C661B6">
        <w:t xml:space="preserve"> </w:t>
      </w:r>
      <w:r w:rsidRPr="00C661B6">
        <w:rPr>
          <w:rFonts w:hint="eastAsia"/>
        </w:rPr>
        <w:t>эксплуатацию</w:t>
      </w:r>
      <w:r w:rsidRPr="00C661B6">
        <w:t xml:space="preserve"> </w:t>
      </w:r>
      <w:r w:rsidRPr="00C661B6">
        <w:rPr>
          <w:rFonts w:hint="eastAsia"/>
        </w:rPr>
        <w:t>–</w:t>
      </w:r>
      <w:r w:rsidRPr="00C661B6">
        <w:t xml:space="preserve"> </w:t>
      </w:r>
      <w:r w:rsidR="009C1FDD" w:rsidRPr="009C1FDD">
        <w:rPr>
          <w:highlight w:val="yellow"/>
        </w:rPr>
        <w:t>_____</w:t>
      </w:r>
      <w:r w:rsidRPr="00C661B6">
        <w:t xml:space="preserve">, </w:t>
      </w:r>
      <w:r w:rsidRPr="00C661B6">
        <w:rPr>
          <w:rFonts w:hint="eastAsia"/>
        </w:rPr>
        <w:t>на</w:t>
      </w:r>
      <w:r w:rsidRPr="00C661B6">
        <w:t xml:space="preserve"> </w:t>
      </w:r>
      <w:r w:rsidRPr="00C661B6">
        <w:rPr>
          <w:rFonts w:hint="eastAsia"/>
        </w:rPr>
        <w:t>момент</w:t>
      </w:r>
      <w:r w:rsidRPr="00C661B6">
        <w:t xml:space="preserve"> </w:t>
      </w:r>
      <w:r w:rsidRPr="00C661B6">
        <w:rPr>
          <w:rFonts w:hint="eastAsia"/>
        </w:rPr>
        <w:t>настоящего</w:t>
      </w:r>
      <w:r w:rsidRPr="00C661B6">
        <w:t xml:space="preserve"> </w:t>
      </w:r>
      <w:r w:rsidRPr="00C661B6">
        <w:rPr>
          <w:rFonts w:hint="eastAsia"/>
        </w:rPr>
        <w:t>обследования</w:t>
      </w:r>
      <w:r w:rsidRPr="00C661B6">
        <w:t xml:space="preserve"> </w:t>
      </w:r>
      <w:r w:rsidR="00E7553D" w:rsidRPr="00C661B6">
        <w:t>здание</w:t>
      </w:r>
      <w:r w:rsidR="009C1FDD">
        <w:t xml:space="preserve"> </w:t>
      </w:r>
      <w:r w:rsidR="009C1FDD" w:rsidRPr="000F6348">
        <w:t>функционирует по прямому назначению</w:t>
      </w:r>
      <w:r w:rsidR="00BD4EE3" w:rsidRPr="000F6348">
        <w:t>.</w:t>
      </w:r>
    </w:p>
    <w:p w14:paraId="435AE063" w14:textId="4BCFF8A5" w:rsidR="00BD4EE3" w:rsidRDefault="00BD4EE3" w:rsidP="009832F3">
      <w:pPr>
        <w:pStyle w:val="a7"/>
      </w:pPr>
      <w:r>
        <w:t xml:space="preserve">Здание в плане </w:t>
      </w:r>
      <w:r w:rsidR="00D40817">
        <w:t xml:space="preserve">представляет собой </w:t>
      </w:r>
      <w:r w:rsidR="00D40817" w:rsidRPr="009B6E2A">
        <w:t>прямоугольник</w:t>
      </w:r>
      <w:r w:rsidRPr="009B6E2A">
        <w:t>. По конструктивно</w:t>
      </w:r>
      <w:r w:rsidR="00D40817" w:rsidRPr="009B6E2A">
        <w:t xml:space="preserve">му типу здание выполнено из </w:t>
      </w:r>
      <w:r w:rsidR="009C1FDD">
        <w:t xml:space="preserve">металлического каркаса </w:t>
      </w:r>
      <w:r w:rsidR="009C1FDD" w:rsidRPr="000F6348">
        <w:t>с покрытием сэндвич-панелями</w:t>
      </w:r>
      <w:r w:rsidR="00F221C0" w:rsidRPr="000F6348">
        <w:t xml:space="preserve">, выполненными из плоских хризотилцементных листов с утеплителем из </w:t>
      </w:r>
      <w:r w:rsidR="000F6348" w:rsidRPr="000F6348">
        <w:t>экструзионный пенополистирола</w:t>
      </w:r>
      <w:r w:rsidR="00973A11" w:rsidRPr="000F6348">
        <w:t>, профилированного листа</w:t>
      </w:r>
      <w:r w:rsidR="009C1FDD" w:rsidRPr="000F6348">
        <w:t xml:space="preserve"> и </w:t>
      </w:r>
      <w:r w:rsidR="00F221C0" w:rsidRPr="000F6348">
        <w:t xml:space="preserve">заполнением оконных проемов, выполненным из </w:t>
      </w:r>
      <w:r w:rsidR="000F6348" w:rsidRPr="000F6348">
        <w:t>пластиковых стеклопакетов</w:t>
      </w:r>
      <w:r w:rsidR="00D40817" w:rsidRPr="000F6348">
        <w:t>.</w:t>
      </w:r>
    </w:p>
    <w:p w14:paraId="1C5CB33B" w14:textId="76FAA9E0" w:rsidR="003B4192" w:rsidRPr="00C661B6" w:rsidRDefault="009832F3" w:rsidP="009832F3">
      <w:pPr>
        <w:pStyle w:val="a7"/>
      </w:pPr>
      <w:r w:rsidRPr="005953F3">
        <w:t xml:space="preserve">Размеры в </w:t>
      </w:r>
      <w:r w:rsidRPr="000F6348">
        <w:t xml:space="preserve">плане </w:t>
      </w:r>
      <w:r w:rsidR="000F6348" w:rsidRPr="000F6348">
        <w:t>41,95</w:t>
      </w:r>
      <w:r w:rsidRPr="000F6348">
        <w:t>×</w:t>
      </w:r>
      <w:r w:rsidR="000F6348" w:rsidRPr="000F6348">
        <w:t>20,33</w:t>
      </w:r>
      <w:r w:rsidRPr="000F6348">
        <w:t xml:space="preserve"> м</w:t>
      </w:r>
      <w:r w:rsidR="005953F3" w:rsidRPr="000F6348">
        <w:t>.</w:t>
      </w:r>
    </w:p>
    <w:p w14:paraId="67659E31" w14:textId="388B8003" w:rsidR="003B4192" w:rsidRPr="00C661B6" w:rsidRDefault="00D40817" w:rsidP="003B4192">
      <w:pPr>
        <w:pStyle w:val="a7"/>
      </w:pPr>
      <w:r w:rsidRPr="000F6348">
        <w:rPr>
          <w:rFonts w:hint="eastAsia"/>
        </w:rPr>
        <w:t xml:space="preserve">Данные о проводимых </w:t>
      </w:r>
      <w:r w:rsidR="009C1FDD" w:rsidRPr="000F6348">
        <w:rPr>
          <w:rFonts w:hint="eastAsia"/>
        </w:rPr>
        <w:t xml:space="preserve">ранее </w:t>
      </w:r>
      <w:r w:rsidRPr="000F6348">
        <w:rPr>
          <w:rFonts w:hint="eastAsia"/>
        </w:rPr>
        <w:t xml:space="preserve">обследованиях </w:t>
      </w:r>
      <w:r w:rsidR="009C1FDD" w:rsidRPr="000F6348">
        <w:rPr>
          <w:rFonts w:hint="eastAsia"/>
        </w:rPr>
        <w:t xml:space="preserve">специализированными организациями </w:t>
      </w:r>
      <w:r w:rsidRPr="000F6348">
        <w:rPr>
          <w:rFonts w:hint="eastAsia"/>
        </w:rPr>
        <w:t>не предоставлены.</w:t>
      </w:r>
    </w:p>
    <w:p w14:paraId="1B7BEE08" w14:textId="4797175C" w:rsidR="003B4192" w:rsidRPr="00C661B6" w:rsidRDefault="003B4192" w:rsidP="003B4192">
      <w:pPr>
        <w:pStyle w:val="a7"/>
        <w:rPr>
          <w:lang w:val="x-none"/>
        </w:rPr>
      </w:pPr>
      <w:r w:rsidRPr="00D153E2">
        <w:rPr>
          <w:rFonts w:hint="eastAsia"/>
        </w:rPr>
        <w:t>Обследование</w:t>
      </w:r>
      <w:r w:rsidRPr="00D153E2">
        <w:t xml:space="preserve"> </w:t>
      </w:r>
      <w:r w:rsidRPr="00D153E2">
        <w:rPr>
          <w:rFonts w:hint="eastAsia"/>
        </w:rPr>
        <w:t>объекта</w:t>
      </w:r>
      <w:r w:rsidRPr="00D153E2">
        <w:t xml:space="preserve"> </w:t>
      </w:r>
      <w:r w:rsidRPr="00D153E2">
        <w:rPr>
          <w:rFonts w:hint="eastAsia"/>
        </w:rPr>
        <w:t>выполнено</w:t>
      </w:r>
      <w:r w:rsidRPr="00D153E2">
        <w:t xml:space="preserve"> </w:t>
      </w:r>
      <w:r w:rsidRPr="00D153E2">
        <w:rPr>
          <w:rFonts w:hint="eastAsia"/>
        </w:rPr>
        <w:t>в</w:t>
      </w:r>
      <w:r w:rsidRPr="00D153E2">
        <w:t xml:space="preserve"> </w:t>
      </w:r>
      <w:r w:rsidRPr="00D153E2">
        <w:rPr>
          <w:rFonts w:hint="eastAsia"/>
        </w:rPr>
        <w:t>соответствии</w:t>
      </w:r>
      <w:r w:rsidRPr="00D153E2">
        <w:t xml:space="preserve"> </w:t>
      </w:r>
      <w:r w:rsidRPr="00D153E2">
        <w:rPr>
          <w:rFonts w:hint="eastAsia"/>
        </w:rPr>
        <w:t>с</w:t>
      </w:r>
      <w:r w:rsidRPr="00D153E2">
        <w:t xml:space="preserve"> </w:t>
      </w:r>
      <w:r w:rsidR="00D153E2" w:rsidRPr="00D153E2">
        <w:rPr>
          <w:rFonts w:hint="eastAsia"/>
        </w:rPr>
        <w:t>договором</w:t>
      </w:r>
      <w:r w:rsidRPr="00D153E2">
        <w:t>.</w:t>
      </w:r>
    </w:p>
    <w:p w14:paraId="7AB39B9B" w14:textId="22EE7C22" w:rsidR="007921E1" w:rsidRPr="00C661B6" w:rsidRDefault="007921E1" w:rsidP="007921E1">
      <w:pPr>
        <w:pStyle w:val="a7"/>
      </w:pPr>
      <w:r w:rsidRPr="005953F3">
        <w:t xml:space="preserve">Работы по </w:t>
      </w:r>
      <w:r w:rsidR="00973A11" w:rsidRPr="005953F3">
        <w:t xml:space="preserve">визуальному </w:t>
      </w:r>
      <w:r w:rsidRPr="005953F3">
        <w:t>обследованию и оценке технического состояния строительных конструкций</w:t>
      </w:r>
      <w:r w:rsidR="00E83736" w:rsidRPr="005953F3">
        <w:t xml:space="preserve"> </w:t>
      </w:r>
      <w:r w:rsidRPr="005953F3">
        <w:t>выполнены в соответствии с требованиями ГОСТ</w:t>
      </w:r>
      <w:r w:rsidR="00412CC3" w:rsidRPr="005953F3">
        <w:t> </w:t>
      </w:r>
      <w:r w:rsidRPr="005953F3">
        <w:t xml:space="preserve">31937-2011 </w:t>
      </w:r>
      <w:r w:rsidR="0094731F" w:rsidRPr="005953F3">
        <w:t>[</w:t>
      </w:r>
      <w:r w:rsidR="0094731F" w:rsidRPr="00F221C0">
        <w:rPr>
          <w:highlight w:val="yellow"/>
        </w:rPr>
        <w:t>8</w:t>
      </w:r>
      <w:r w:rsidR="0094731F" w:rsidRPr="005953F3">
        <w:t>]</w:t>
      </w:r>
      <w:r w:rsidRPr="005953F3">
        <w:t xml:space="preserve">, действующими строительными нормами и правилами, с использованием </w:t>
      </w:r>
      <w:r w:rsidRPr="005953F3">
        <w:lastRenderedPageBreak/>
        <w:t>приборов и оборудования, соответствующих требованиям действующих государственных стандартов.</w:t>
      </w:r>
    </w:p>
    <w:p w14:paraId="7579D4DF" w14:textId="2CCCC80E" w:rsidR="00B86378" w:rsidRPr="00C661B6" w:rsidRDefault="00B86378">
      <w:pPr>
        <w:jc w:val="left"/>
        <w:rPr>
          <w:color w:val="000000"/>
        </w:rPr>
      </w:pPr>
      <w:r w:rsidRPr="00C661B6">
        <w:br w:type="page"/>
      </w:r>
    </w:p>
    <w:p w14:paraId="1BCE48BC" w14:textId="4E2F7DBB" w:rsidR="009D184E" w:rsidRPr="00C968CE" w:rsidRDefault="00C7599C" w:rsidP="00346804">
      <w:pPr>
        <w:pStyle w:val="1"/>
      </w:pPr>
      <w:bookmarkStart w:id="5" w:name="_Toc141340675"/>
      <w:r w:rsidRPr="00C968CE">
        <w:rPr>
          <w:lang w:val="ru-RU"/>
        </w:rPr>
        <w:lastRenderedPageBreak/>
        <w:t>ОБСЛЕДОВАНИЕ ТЕХНИЧЕСКОГО СОСТОЯНИЯ ОБЪЕКТА</w:t>
      </w:r>
      <w:bookmarkEnd w:id="5"/>
    </w:p>
    <w:p w14:paraId="5B62D55A" w14:textId="4FE063CD" w:rsidR="006248C5" w:rsidRPr="00873041" w:rsidRDefault="006248C5" w:rsidP="006248C5">
      <w:pPr>
        <w:pStyle w:val="a7"/>
      </w:pPr>
      <w:r w:rsidRPr="000F6348">
        <w:t xml:space="preserve">Климат </w:t>
      </w:r>
      <w:r w:rsidR="00240D1E" w:rsidRPr="000F6348">
        <w:t xml:space="preserve">на территории муниципального образования </w:t>
      </w:r>
      <w:proofErr w:type="spellStart"/>
      <w:r w:rsidR="00240D1E" w:rsidRPr="000F6348">
        <w:t>Юринское</w:t>
      </w:r>
      <w:proofErr w:type="spellEnd"/>
      <w:r w:rsidR="00240D1E" w:rsidRPr="000F6348">
        <w:t xml:space="preserve"> Сарапульского района </w:t>
      </w:r>
      <w:r w:rsidRPr="000F6348">
        <w:t>Удмуртской Республики, находящегося в средней части умеренного климатического</w:t>
      </w:r>
      <w:r w:rsidRPr="00E11247">
        <w:t xml:space="preserve"> пояса, характеризуется сезонностью с продолжительной холодной зимой, сравнительно коротким тёплым летом, хорошо выраженными переходными сезонами (весной и осенью).</w:t>
      </w:r>
    </w:p>
    <w:p w14:paraId="799FBBBA" w14:textId="77777777" w:rsidR="006248C5" w:rsidRPr="00E11247" w:rsidRDefault="006248C5" w:rsidP="006248C5">
      <w:pPr>
        <w:pStyle w:val="a7"/>
      </w:pPr>
      <w:r w:rsidRPr="00873041">
        <w:t>В соответствии с СП 14.13330.2018 [</w:t>
      </w:r>
      <w:r w:rsidRPr="00873041">
        <w:rPr>
          <w:highlight w:val="yellow"/>
        </w:rPr>
        <w:t>9</w:t>
      </w:r>
      <w:r w:rsidRPr="00E11247">
        <w:t>] сейсмическая интенсивность в баллах шкалы MSK-64 для средних грунтовых условий:</w:t>
      </w:r>
    </w:p>
    <w:p w14:paraId="7FF1CD32" w14:textId="77777777" w:rsidR="006248C5" w:rsidRPr="00E11247" w:rsidRDefault="006248C5" w:rsidP="006248C5">
      <w:pPr>
        <w:pStyle w:val="-"/>
      </w:pPr>
      <w:r w:rsidRPr="00E11247">
        <w:t>&lt;5 баллов для степени сейсмической опасности А (10 %) (90 %-ная вероятность</w:t>
      </w:r>
      <w:r>
        <w:rPr>
          <w:lang w:val="ru-RU"/>
        </w:rPr>
        <w:t xml:space="preserve"> </w:t>
      </w:r>
      <w:proofErr w:type="spellStart"/>
      <w:r w:rsidRPr="00E11247">
        <w:t>непревышения</w:t>
      </w:r>
      <w:proofErr w:type="spellEnd"/>
      <w:r w:rsidRPr="00E11247">
        <w:t>) в течение 50 лет;</w:t>
      </w:r>
    </w:p>
    <w:p w14:paraId="7A59F677" w14:textId="77777777" w:rsidR="006248C5" w:rsidRPr="00E11247" w:rsidRDefault="006248C5" w:rsidP="006248C5">
      <w:pPr>
        <w:pStyle w:val="-"/>
      </w:pPr>
      <w:r w:rsidRPr="00E11247">
        <w:t>&lt;5 баллов для степени сейсмической опасности В (5 %) (95 %-ная вероятность</w:t>
      </w:r>
      <w:r>
        <w:rPr>
          <w:lang w:val="ru-RU"/>
        </w:rPr>
        <w:t xml:space="preserve"> </w:t>
      </w:r>
      <w:proofErr w:type="spellStart"/>
      <w:r w:rsidRPr="00E11247">
        <w:t>непревышения</w:t>
      </w:r>
      <w:proofErr w:type="spellEnd"/>
      <w:r w:rsidRPr="00E11247">
        <w:t>) в течение 50 лет;</w:t>
      </w:r>
    </w:p>
    <w:p w14:paraId="68512472" w14:textId="2266621A" w:rsidR="006248C5" w:rsidRPr="00E11247" w:rsidRDefault="006248C5" w:rsidP="006248C5">
      <w:pPr>
        <w:pStyle w:val="-"/>
      </w:pPr>
      <w:r w:rsidRPr="00E11247">
        <w:t>6 баллов для степени сейсмической опасности С (1 % ) ( 99 % -ная вероятность</w:t>
      </w:r>
      <w:r>
        <w:rPr>
          <w:lang w:val="ru-RU"/>
        </w:rPr>
        <w:t xml:space="preserve"> </w:t>
      </w:r>
      <w:proofErr w:type="spellStart"/>
      <w:r w:rsidRPr="00E11247">
        <w:t>непревышения</w:t>
      </w:r>
      <w:proofErr w:type="spellEnd"/>
      <w:r w:rsidRPr="00E11247">
        <w:t>) в течение 50 лет.</w:t>
      </w:r>
    </w:p>
    <w:p w14:paraId="0BF014F1" w14:textId="77777777" w:rsidR="006248C5" w:rsidRDefault="006248C5" w:rsidP="006248C5">
      <w:pPr>
        <w:pStyle w:val="a7"/>
      </w:pPr>
      <w:r w:rsidRPr="00E11247">
        <w:t>В соответствии с СП 20.13330.2016 [</w:t>
      </w:r>
      <w:r w:rsidRPr="009D3421">
        <w:rPr>
          <w:highlight w:val="yellow"/>
        </w:rPr>
        <w:t>12</w:t>
      </w:r>
      <w:r w:rsidRPr="00E11247">
        <w:t>] приложение Е карта 1 снеговой район</w:t>
      </w:r>
      <w:r>
        <w:t> </w:t>
      </w:r>
      <w:r w:rsidRPr="00E11247">
        <w:t xml:space="preserve">V. Согласно п. 10.2, таблица 10.1, нормативное значение веса снегового покрова </w:t>
      </w:r>
      <w:proofErr w:type="spellStart"/>
      <w:r w:rsidRPr="00E11247">
        <w:t>S</w:t>
      </w:r>
      <w:r w:rsidRPr="00E11247">
        <w:rPr>
          <w:vertAlign w:val="subscript"/>
        </w:rPr>
        <w:t>g</w:t>
      </w:r>
      <w:proofErr w:type="spellEnd"/>
      <w:r w:rsidRPr="00E11247">
        <w:t xml:space="preserve"> на 1 м</w:t>
      </w:r>
      <w:r w:rsidRPr="00E11247">
        <w:rPr>
          <w:vertAlign w:val="superscript"/>
        </w:rPr>
        <w:t>2</w:t>
      </w:r>
      <w:r w:rsidRPr="00E11247">
        <w:t xml:space="preserve"> горизонтальной поверхности земли равен 2,5 </w:t>
      </w:r>
      <w:proofErr w:type="spellStart"/>
      <w:r w:rsidRPr="00E11247">
        <w:t>кН.</w:t>
      </w:r>
      <w:proofErr w:type="spellEnd"/>
    </w:p>
    <w:p w14:paraId="146007C4" w14:textId="77777777" w:rsidR="006248C5" w:rsidRDefault="006248C5" w:rsidP="006248C5">
      <w:pPr>
        <w:pStyle w:val="a7"/>
      </w:pPr>
      <w:r w:rsidRPr="00E11247">
        <w:t>В соответствии с СП 20.13330.2016 [</w:t>
      </w:r>
      <w:r w:rsidRPr="009D3421">
        <w:rPr>
          <w:highlight w:val="yellow"/>
        </w:rPr>
        <w:t>12</w:t>
      </w:r>
      <w:r w:rsidRPr="00E11247">
        <w:t>] приложение Е карта 2 ветровой район</w:t>
      </w:r>
      <w:r>
        <w:t> </w:t>
      </w:r>
      <w:r w:rsidRPr="00E11247">
        <w:t>I. Согласно п. 11.1.4, таблица 11.1 нормативное значение ветрового давления w</w:t>
      </w:r>
      <w:r w:rsidRPr="00E11247">
        <w:rPr>
          <w:vertAlign w:val="subscript"/>
        </w:rPr>
        <w:t>0</w:t>
      </w:r>
      <w:r w:rsidRPr="00E11247">
        <w:t xml:space="preserve"> равно 0,23 кПа.</w:t>
      </w:r>
    </w:p>
    <w:p w14:paraId="465A7689" w14:textId="4316B61B" w:rsidR="006248C5" w:rsidRDefault="006248C5" w:rsidP="006248C5">
      <w:pPr>
        <w:ind w:firstLine="709"/>
        <w:contextualSpacing/>
        <w:rPr>
          <w:lang w:eastAsia="x-none"/>
        </w:rPr>
      </w:pPr>
      <w:r w:rsidRPr="00E11247">
        <w:t>В соответствии с СП 20.13330.2016 [</w:t>
      </w:r>
      <w:r w:rsidRPr="009D3421">
        <w:rPr>
          <w:highlight w:val="yellow"/>
        </w:rPr>
        <w:t>12</w:t>
      </w:r>
      <w:r w:rsidRPr="00E11247">
        <w:t>] п. 11.1.6 тип местности «В»</w:t>
      </w:r>
    </w:p>
    <w:p w14:paraId="29A82DE8" w14:textId="046611E4" w:rsidR="00EA2278" w:rsidRPr="0097317C" w:rsidRDefault="00EA2278" w:rsidP="00EA2278">
      <w:pPr>
        <w:pStyle w:val="2"/>
      </w:pPr>
      <w:bookmarkStart w:id="6" w:name="_Toc97891628"/>
      <w:bookmarkStart w:id="7" w:name="_Toc141340676"/>
      <w:r w:rsidRPr="0097317C">
        <w:rPr>
          <w:lang w:val="ru-RU"/>
        </w:rPr>
        <w:t>Доильно-молочный блок</w:t>
      </w:r>
      <w:bookmarkEnd w:id="6"/>
      <w:bookmarkEnd w:id="7"/>
    </w:p>
    <w:p w14:paraId="0F65B277" w14:textId="7A2E5730" w:rsidR="001B35CC" w:rsidRPr="00CA45C0" w:rsidRDefault="00F909E7" w:rsidP="002B71AB">
      <w:pPr>
        <w:ind w:firstLine="709"/>
        <w:contextualSpacing/>
        <w:rPr>
          <w:highlight w:val="yellow"/>
        </w:rPr>
      </w:pPr>
      <w:r w:rsidRPr="00F01B7C">
        <w:t>По конструктивной схеме з</w:t>
      </w:r>
      <w:r w:rsidR="00134CC1" w:rsidRPr="00F01B7C">
        <w:t>дани</w:t>
      </w:r>
      <w:r w:rsidR="00A23814" w:rsidRPr="00F01B7C">
        <w:t>е</w:t>
      </w:r>
      <w:r w:rsidR="00CB74EF">
        <w:t xml:space="preserve"> доильно-молочного блока </w:t>
      </w:r>
      <w:r w:rsidRPr="00F01B7C">
        <w:t>– каркасное</w:t>
      </w:r>
      <w:r w:rsidR="003E4376" w:rsidRPr="00F01B7C">
        <w:t xml:space="preserve">, </w:t>
      </w:r>
      <w:r w:rsidR="001B35CC" w:rsidRPr="00F01B7C">
        <w:t xml:space="preserve">выполненное из </w:t>
      </w:r>
      <w:r w:rsidR="00AB7C6B" w:rsidRPr="00F01B7C">
        <w:t xml:space="preserve">металлических </w:t>
      </w:r>
      <w:r w:rsidR="001B35CC" w:rsidRPr="00F01B7C">
        <w:t>поперечных рам</w:t>
      </w:r>
      <w:r w:rsidR="000F6348">
        <w:t>, шаг рам различный.</w:t>
      </w:r>
    </w:p>
    <w:p w14:paraId="3356DA18" w14:textId="70F00928" w:rsidR="003E4376" w:rsidRPr="00424467" w:rsidRDefault="001B35CC" w:rsidP="002B71AB">
      <w:pPr>
        <w:ind w:firstLine="709"/>
        <w:contextualSpacing/>
      </w:pPr>
      <w:r w:rsidRPr="008E3DE6">
        <w:t xml:space="preserve">Поперечные рамы </w:t>
      </w:r>
      <w:r w:rsidR="004359AF" w:rsidRPr="008E3DE6">
        <w:t>выполнены</w:t>
      </w:r>
      <w:r w:rsidRPr="008E3DE6">
        <w:t xml:space="preserve"> из </w:t>
      </w:r>
      <w:r w:rsidR="003E4376" w:rsidRPr="008E3DE6">
        <w:t xml:space="preserve">металлических </w:t>
      </w:r>
      <w:r w:rsidR="003E4376" w:rsidRPr="00424467">
        <w:t xml:space="preserve">столбов диаметром </w:t>
      </w:r>
      <w:r w:rsidR="000F6348" w:rsidRPr="00424467">
        <w:t>159</w:t>
      </w:r>
      <w:r w:rsidR="003E4376" w:rsidRPr="00424467">
        <w:t xml:space="preserve"> мм </w:t>
      </w:r>
      <w:r w:rsidR="008E3DE6" w:rsidRPr="00424467">
        <w:t xml:space="preserve">и опирающихся на них металлических ферм из </w:t>
      </w:r>
      <w:r w:rsidR="000F6348" w:rsidRPr="00424467">
        <w:t>профилированной трубы</w:t>
      </w:r>
      <w:r w:rsidR="00CC6B9B" w:rsidRPr="00424467">
        <w:t>. Фермы плоские, трапецеидальные</w:t>
      </w:r>
      <w:r w:rsidR="005C1B86" w:rsidRPr="00424467">
        <w:t xml:space="preserve"> с </w:t>
      </w:r>
      <w:r w:rsidR="00DC4977" w:rsidRPr="00424467">
        <w:t>ломаным нижним и верхним поясом</w:t>
      </w:r>
      <w:r w:rsidR="00445A99" w:rsidRPr="00424467">
        <w:t>.</w:t>
      </w:r>
      <w:r w:rsidR="00CC6B9B" w:rsidRPr="00424467">
        <w:t xml:space="preserve"> Соединения в узлах выполнены с помощью </w:t>
      </w:r>
      <w:proofErr w:type="spellStart"/>
      <w:r w:rsidR="00CC6B9B" w:rsidRPr="00424467">
        <w:t>фасонок</w:t>
      </w:r>
      <w:proofErr w:type="spellEnd"/>
      <w:r w:rsidR="00445A99" w:rsidRPr="00424467">
        <w:t xml:space="preserve">. </w:t>
      </w:r>
      <w:proofErr w:type="spellStart"/>
      <w:r w:rsidR="00445A99" w:rsidRPr="00424467">
        <w:t>Фасонки</w:t>
      </w:r>
      <w:proofErr w:type="spellEnd"/>
      <w:r w:rsidR="00445A99" w:rsidRPr="00424467">
        <w:t xml:space="preserve"> выполнены из металлических пластин с толщиной стенки 8 мм.</w:t>
      </w:r>
    </w:p>
    <w:p w14:paraId="439C3114" w14:textId="0C99FD63" w:rsidR="00424467" w:rsidRPr="00424467" w:rsidRDefault="00424467" w:rsidP="002B71AB">
      <w:pPr>
        <w:ind w:firstLine="709"/>
        <w:contextualSpacing/>
      </w:pPr>
      <w:r w:rsidRPr="00424467">
        <w:t>Верхний и нижний пояс ферм выполнен из профилированной трубы 120х120 мм.</w:t>
      </w:r>
    </w:p>
    <w:p w14:paraId="43E1B04B" w14:textId="580BCD02" w:rsidR="00703BD6" w:rsidRPr="00424467" w:rsidRDefault="00703BD6" w:rsidP="002B71AB">
      <w:pPr>
        <w:ind w:firstLine="709"/>
        <w:contextualSpacing/>
      </w:pPr>
      <w:r w:rsidRPr="00424467">
        <w:t xml:space="preserve">По торцам здания установлены металлические фахверковые </w:t>
      </w:r>
      <w:r w:rsidR="00E7042F" w:rsidRPr="00424467">
        <w:t>столбы</w:t>
      </w:r>
      <w:r w:rsidR="00424467" w:rsidRPr="00424467">
        <w:t>,</w:t>
      </w:r>
      <w:r w:rsidRPr="00424467">
        <w:t xml:space="preserve"> </w:t>
      </w:r>
      <w:r w:rsidR="00424467" w:rsidRPr="00424467">
        <w:t>выполненные из профилированной трубы 120х120 мм.</w:t>
      </w:r>
    </w:p>
    <w:p w14:paraId="79DA900A" w14:textId="467B5DB1" w:rsidR="00D501BD" w:rsidRDefault="00D501BD" w:rsidP="002B71AB">
      <w:pPr>
        <w:ind w:firstLine="709"/>
        <w:contextualSpacing/>
      </w:pPr>
      <w:r>
        <w:t>Стеновое ограждение выполнено из стеновых сэндвич-панелей.</w:t>
      </w:r>
    </w:p>
    <w:p w14:paraId="7CD1DE8C" w14:textId="4A681CFD" w:rsidR="00D501BD" w:rsidRDefault="00906F62" w:rsidP="002B71AB">
      <w:pPr>
        <w:ind w:firstLine="709"/>
        <w:contextualSpacing/>
      </w:pPr>
      <w:r w:rsidRPr="00124891">
        <w:t xml:space="preserve">По фермам уложены металлические прогоны </w:t>
      </w:r>
      <w:r w:rsidR="00124891" w:rsidRPr="00124891">
        <w:t xml:space="preserve">из швеллера № </w:t>
      </w:r>
      <w:r w:rsidR="00424467">
        <w:t>16П, по светоаэрационному фонарю уложены прогоны из швеллера №14П</w:t>
      </w:r>
      <w:r w:rsidR="00BC1AEA" w:rsidRPr="00124891">
        <w:t>.</w:t>
      </w:r>
      <w:r w:rsidRPr="00124891">
        <w:t xml:space="preserve"> По прогонам выполнено покрытие из </w:t>
      </w:r>
      <w:r w:rsidR="00D501BD">
        <w:t xml:space="preserve">кровельных </w:t>
      </w:r>
      <w:r w:rsidRPr="00124891">
        <w:t xml:space="preserve">сэндвич-панелей </w:t>
      </w:r>
      <w:r w:rsidRPr="00424467">
        <w:t xml:space="preserve">толщиной </w:t>
      </w:r>
      <w:r w:rsidR="00424467" w:rsidRPr="00424467">
        <w:t>110</w:t>
      </w:r>
      <w:r w:rsidRPr="00424467">
        <w:t xml:space="preserve"> мм.</w:t>
      </w:r>
    </w:p>
    <w:p w14:paraId="78392B82" w14:textId="05CEE6F6" w:rsidR="00D501BD" w:rsidRPr="00833016" w:rsidRDefault="00D501BD" w:rsidP="002B71AB">
      <w:pPr>
        <w:ind w:firstLine="709"/>
        <w:contextualSpacing/>
      </w:pPr>
      <w:r w:rsidRPr="00833016">
        <w:t>Стеновые и кровельные с</w:t>
      </w:r>
      <w:r w:rsidR="00B71AD0" w:rsidRPr="00833016">
        <w:t xml:space="preserve">эндвич-панели </w:t>
      </w:r>
      <w:r w:rsidRPr="00833016">
        <w:t xml:space="preserve">имеют </w:t>
      </w:r>
      <w:r w:rsidR="00424467">
        <w:t>разнородный</w:t>
      </w:r>
      <w:r w:rsidRPr="00833016">
        <w:t xml:space="preserve"> состав</w:t>
      </w:r>
      <w:r w:rsidR="00424467">
        <w:t>, но выполнены в основной массе следующим образом</w:t>
      </w:r>
      <w:r w:rsidRPr="00833016">
        <w:t>:</w:t>
      </w:r>
    </w:p>
    <w:p w14:paraId="0DECD771" w14:textId="77777777" w:rsidR="00D501BD" w:rsidRPr="00833016" w:rsidRDefault="00B71AD0" w:rsidP="00D501BD">
      <w:pPr>
        <w:pStyle w:val="-"/>
        <w:rPr>
          <w:lang w:val="ru-RU"/>
        </w:rPr>
      </w:pPr>
      <w:r w:rsidRPr="00833016">
        <w:t>с внутренней стороны – плоские хризотилцементные листы</w:t>
      </w:r>
      <w:r w:rsidR="00D501BD" w:rsidRPr="00833016">
        <w:rPr>
          <w:lang w:val="ru-RU"/>
        </w:rPr>
        <w:t>;</w:t>
      </w:r>
    </w:p>
    <w:p w14:paraId="14967F10" w14:textId="77777777" w:rsidR="00D501BD" w:rsidRPr="00833016" w:rsidRDefault="00B71AD0" w:rsidP="00D501BD">
      <w:pPr>
        <w:pStyle w:val="-"/>
        <w:rPr>
          <w:lang w:val="ru-RU"/>
        </w:rPr>
      </w:pPr>
      <w:r w:rsidRPr="00833016">
        <w:t>с внешней стороны – оцинкованные профилированные листы</w:t>
      </w:r>
      <w:r w:rsidR="00D501BD" w:rsidRPr="00833016">
        <w:rPr>
          <w:lang w:val="ru-RU"/>
        </w:rPr>
        <w:t>;</w:t>
      </w:r>
    </w:p>
    <w:p w14:paraId="7A383151" w14:textId="54A47709" w:rsidR="00906F62" w:rsidRPr="00833016" w:rsidRDefault="00B71AD0" w:rsidP="00D501BD">
      <w:pPr>
        <w:pStyle w:val="-"/>
        <w:rPr>
          <w:lang w:val="ru-RU"/>
        </w:rPr>
      </w:pPr>
      <w:r w:rsidRPr="00833016">
        <w:t xml:space="preserve">утеплитель – </w:t>
      </w:r>
      <w:r w:rsidR="00424467">
        <w:rPr>
          <w:lang w:val="ru-RU"/>
        </w:rPr>
        <w:t>экструзионный пенополистирол</w:t>
      </w:r>
      <w:r w:rsidRPr="00833016">
        <w:t>.</w:t>
      </w:r>
    </w:p>
    <w:p w14:paraId="318A3A5E" w14:textId="7B5FF229" w:rsidR="000641EF" w:rsidRPr="00CA45C0" w:rsidRDefault="000641EF" w:rsidP="002B71AB">
      <w:pPr>
        <w:ind w:firstLine="709"/>
        <w:contextualSpacing/>
        <w:rPr>
          <w:highlight w:val="yellow"/>
        </w:rPr>
      </w:pPr>
      <w:r w:rsidRPr="007B4EF6">
        <w:t>Между столбами</w:t>
      </w:r>
      <w:r w:rsidR="00424467">
        <w:t>, в осях 2-3 и 7-8,</w:t>
      </w:r>
      <w:r w:rsidRPr="007B4EF6">
        <w:t xml:space="preserve"> </w:t>
      </w:r>
      <w:r w:rsidRPr="00424467">
        <w:t>установлены металлические вертикальные связи</w:t>
      </w:r>
      <w:r w:rsidR="004B7818" w:rsidRPr="00424467">
        <w:t xml:space="preserve"> </w:t>
      </w:r>
      <w:r w:rsidR="009837A1" w:rsidRPr="00424467">
        <w:t>из профильной тубы квадратного сечения 100</w:t>
      </w:r>
      <w:r w:rsidR="00F01B7C" w:rsidRPr="00424467">
        <w:t>×</w:t>
      </w:r>
      <w:r w:rsidR="009837A1" w:rsidRPr="00424467">
        <w:t xml:space="preserve">100 </w:t>
      </w:r>
      <w:r w:rsidR="00424467" w:rsidRPr="00424467">
        <w:t>мм</w:t>
      </w:r>
      <w:r w:rsidRPr="00424467">
        <w:t>.</w:t>
      </w:r>
    </w:p>
    <w:p w14:paraId="20B44932" w14:textId="378DB378" w:rsidR="000641EF" w:rsidRPr="00424467" w:rsidRDefault="000641EF" w:rsidP="002B71AB">
      <w:pPr>
        <w:ind w:firstLine="709"/>
        <w:contextualSpacing/>
      </w:pPr>
      <w:r w:rsidRPr="00424467">
        <w:lastRenderedPageBreak/>
        <w:t xml:space="preserve">Между фермами </w:t>
      </w:r>
      <w:r w:rsidR="00CB74EF" w:rsidRPr="00424467">
        <w:t xml:space="preserve">конструкций крыши </w:t>
      </w:r>
      <w:r w:rsidRPr="00424467">
        <w:t xml:space="preserve">установлены металлические горизонтальные </w:t>
      </w:r>
      <w:r w:rsidR="00154517" w:rsidRPr="00424467">
        <w:t xml:space="preserve">и вертикальные </w:t>
      </w:r>
      <w:r w:rsidRPr="00424467">
        <w:t>связи</w:t>
      </w:r>
      <w:r w:rsidR="004B7818" w:rsidRPr="00424467">
        <w:t xml:space="preserve"> </w:t>
      </w:r>
      <w:r w:rsidR="00474AB1" w:rsidRPr="00424467">
        <w:t xml:space="preserve">из профильной тубы квадратного сечения </w:t>
      </w:r>
      <w:r w:rsidR="00424467" w:rsidRPr="00424467">
        <w:t>80</w:t>
      </w:r>
      <w:r w:rsidR="00F01B7C" w:rsidRPr="00424467">
        <w:t>×</w:t>
      </w:r>
      <w:r w:rsidR="00424467" w:rsidRPr="00424467">
        <w:t>80</w:t>
      </w:r>
      <w:r w:rsidR="00474AB1" w:rsidRPr="00424467">
        <w:t xml:space="preserve"> мм</w:t>
      </w:r>
      <w:r w:rsidR="00D32DCD" w:rsidRPr="00424467">
        <w:t>.</w:t>
      </w:r>
    </w:p>
    <w:p w14:paraId="64C98FBE" w14:textId="5040826B" w:rsidR="00154517" w:rsidRPr="00424467" w:rsidRDefault="00154517" w:rsidP="002B71AB">
      <w:pPr>
        <w:ind w:firstLine="709"/>
        <w:contextualSpacing/>
      </w:pPr>
    </w:p>
    <w:p w14:paraId="55D82F84" w14:textId="28EA1939" w:rsidR="00381C06" w:rsidRPr="00424467" w:rsidRDefault="00381C06" w:rsidP="002B71AB">
      <w:pPr>
        <w:ind w:firstLine="709"/>
        <w:contextualSpacing/>
      </w:pPr>
      <w:r w:rsidRPr="00424467">
        <w:t>По коньку здания выполнен светоаэрационный фонарь.</w:t>
      </w:r>
      <w:r w:rsidR="00424467">
        <w:t xml:space="preserve"> Основной каркас фонаря выполнен из профилированной трубы сечения 100х100 мм.</w:t>
      </w:r>
    </w:p>
    <w:p w14:paraId="62894854" w14:textId="77777777" w:rsidR="00381C06" w:rsidRDefault="00381C06" w:rsidP="002B71AB">
      <w:pPr>
        <w:ind w:firstLine="709"/>
        <w:contextualSpacing/>
        <w:rPr>
          <w:highlight w:val="yellow"/>
        </w:rPr>
      </w:pPr>
    </w:p>
    <w:p w14:paraId="14D8C38A" w14:textId="0A19CFF7" w:rsidR="001D5F23" w:rsidRPr="0012148D" w:rsidRDefault="001D5F23" w:rsidP="002B71AB">
      <w:pPr>
        <w:ind w:firstLine="709"/>
        <w:contextualSpacing/>
      </w:pPr>
      <w:r w:rsidRPr="0012148D">
        <w:t xml:space="preserve">Для </w:t>
      </w:r>
      <w:r w:rsidR="00424467" w:rsidRPr="0012148D">
        <w:t>перемещения</w:t>
      </w:r>
      <w:r w:rsidRPr="0012148D">
        <w:t xml:space="preserve"> скота </w:t>
      </w:r>
      <w:r w:rsidR="00424467" w:rsidRPr="0012148D">
        <w:t>в доильно-молочный блок, выполнено сообщение с коровниками через переходные галерей</w:t>
      </w:r>
      <w:r w:rsidRPr="0012148D">
        <w:t>.</w:t>
      </w:r>
      <w:r w:rsidR="00DD5AC7" w:rsidRPr="0012148D">
        <w:t xml:space="preserve"> </w:t>
      </w:r>
      <w:r w:rsidR="00424467" w:rsidRPr="0012148D">
        <w:t>Выходы в переходные галереи расположены с двух сторон сооружения, в осях 1-2/А и 1-2/В</w:t>
      </w:r>
      <w:r w:rsidR="00BC1AEA" w:rsidRPr="0012148D">
        <w:t>.</w:t>
      </w:r>
      <w:r w:rsidR="00424467" w:rsidRPr="0012148D">
        <w:t xml:space="preserve"> Основной каркас переходных галерей выполнен из материалов аналогичных с зданием доильно-молочного блока. </w:t>
      </w:r>
    </w:p>
    <w:p w14:paraId="62696173" w14:textId="77777777" w:rsidR="001D5F23" w:rsidRPr="0012148D" w:rsidRDefault="001D5F23" w:rsidP="002B71AB">
      <w:pPr>
        <w:ind w:firstLine="709"/>
        <w:contextualSpacing/>
      </w:pPr>
    </w:p>
    <w:p w14:paraId="67DB34A1" w14:textId="78F4CD00" w:rsidR="00F909E7" w:rsidRPr="0012148D" w:rsidRDefault="00F909E7" w:rsidP="002B71AB">
      <w:pPr>
        <w:ind w:firstLine="709"/>
        <w:contextualSpacing/>
      </w:pPr>
      <w:r w:rsidRPr="0012148D">
        <w:t>Основные размеры</w:t>
      </w:r>
      <w:r w:rsidR="000571D2" w:rsidRPr="0012148D">
        <w:t xml:space="preserve"> здания фермы</w:t>
      </w:r>
      <w:r w:rsidRPr="0012148D">
        <w:t>:</w:t>
      </w:r>
    </w:p>
    <w:p w14:paraId="5F7BBA2E" w14:textId="28597F2D" w:rsidR="0094431C" w:rsidRPr="0012148D" w:rsidRDefault="00F909E7" w:rsidP="002B71AB">
      <w:pPr>
        <w:ind w:firstLine="709"/>
        <w:contextualSpacing/>
      </w:pPr>
      <w:r w:rsidRPr="0012148D">
        <w:t xml:space="preserve">длина – </w:t>
      </w:r>
      <w:r w:rsidR="00424467" w:rsidRPr="0012148D">
        <w:t>41,95</w:t>
      </w:r>
      <w:r w:rsidRPr="0012148D">
        <w:t xml:space="preserve"> м;</w:t>
      </w:r>
    </w:p>
    <w:p w14:paraId="2A7E9CA5" w14:textId="12E0F61A" w:rsidR="00F909E7" w:rsidRPr="0012148D" w:rsidRDefault="00F909E7" w:rsidP="002B71AB">
      <w:pPr>
        <w:ind w:firstLine="709"/>
        <w:contextualSpacing/>
      </w:pPr>
      <w:r w:rsidRPr="0012148D">
        <w:t xml:space="preserve">ширина – </w:t>
      </w:r>
      <w:r w:rsidR="00424467" w:rsidRPr="0012148D">
        <w:t>20,33</w:t>
      </w:r>
      <w:r w:rsidRPr="0012148D">
        <w:t xml:space="preserve"> м;</w:t>
      </w:r>
    </w:p>
    <w:p w14:paraId="5F2D6D33" w14:textId="406EA544" w:rsidR="00F909E7" w:rsidRPr="0012148D" w:rsidRDefault="00F909E7" w:rsidP="002B71AB">
      <w:pPr>
        <w:ind w:firstLine="709"/>
        <w:contextualSpacing/>
      </w:pPr>
      <w:r w:rsidRPr="0012148D">
        <w:t xml:space="preserve">высота в коньке – </w:t>
      </w:r>
      <w:r w:rsidR="00424467" w:rsidRPr="0012148D">
        <w:t>7,53</w:t>
      </w:r>
      <w:r w:rsidRPr="0012148D">
        <w:t xml:space="preserve"> м.</w:t>
      </w:r>
    </w:p>
    <w:p w14:paraId="3AF387D3" w14:textId="77777777" w:rsidR="00A10A28" w:rsidRPr="00CA45C0" w:rsidRDefault="00A10A28" w:rsidP="002B71AB">
      <w:pPr>
        <w:ind w:firstLine="709"/>
        <w:contextualSpacing/>
        <w:rPr>
          <w:highlight w:val="yellow"/>
        </w:rPr>
      </w:pPr>
    </w:p>
    <w:p w14:paraId="7426AB96" w14:textId="40AD671C" w:rsidR="0094431C" w:rsidRPr="00CA45C0" w:rsidRDefault="00A10A28" w:rsidP="002B71AB">
      <w:pPr>
        <w:ind w:firstLine="709"/>
        <w:contextualSpacing/>
        <w:rPr>
          <w:highlight w:val="yellow"/>
        </w:rPr>
      </w:pPr>
      <w:r w:rsidRPr="00B8658F">
        <w:t xml:space="preserve">Результаты обмерных работ приведены в Приложении </w:t>
      </w:r>
      <w:r w:rsidR="00474AB1" w:rsidRPr="00CA45C0">
        <w:rPr>
          <w:highlight w:val="yellow"/>
        </w:rPr>
        <w:t>В</w:t>
      </w:r>
      <w:r w:rsidRPr="00CA45C0">
        <w:rPr>
          <w:highlight w:val="yellow"/>
        </w:rPr>
        <w:t>.</w:t>
      </w:r>
    </w:p>
    <w:p w14:paraId="598BBEB4" w14:textId="31C09498" w:rsidR="0094431C" w:rsidRPr="00B8658F" w:rsidRDefault="00DD5AC7" w:rsidP="0094431C">
      <w:pPr>
        <w:autoSpaceDE w:val="0"/>
        <w:autoSpaceDN w:val="0"/>
        <w:adjustRightInd w:val="0"/>
        <w:ind w:firstLine="709"/>
      </w:pPr>
      <w:r w:rsidRPr="00B8658F">
        <w:t>О</w:t>
      </w:r>
      <w:r w:rsidR="0094431C" w:rsidRPr="00B8658F">
        <w:t xml:space="preserve">бследование </w:t>
      </w:r>
      <w:r w:rsidR="00A10A28" w:rsidRPr="00B8658F">
        <w:t>строительных конструкций</w:t>
      </w:r>
      <w:r w:rsidR="0094431C" w:rsidRPr="00B8658F">
        <w:t xml:space="preserve"> </w:t>
      </w:r>
      <w:r w:rsidR="0094431C" w:rsidRPr="00B8658F">
        <w:rPr>
          <w:rFonts w:hint="eastAsia"/>
        </w:rPr>
        <w:t>проводилось</w:t>
      </w:r>
      <w:r w:rsidR="0094431C" w:rsidRPr="00B8658F">
        <w:t xml:space="preserve"> </w:t>
      </w:r>
      <w:r w:rsidR="0094431C" w:rsidRPr="00B8658F">
        <w:rPr>
          <w:rFonts w:hint="eastAsia"/>
        </w:rPr>
        <w:t>путем</w:t>
      </w:r>
      <w:r w:rsidR="0094431C" w:rsidRPr="00B8658F">
        <w:t xml:space="preserve"> </w:t>
      </w:r>
      <w:r w:rsidR="0094431C" w:rsidRPr="00B8658F">
        <w:rPr>
          <w:rFonts w:hint="eastAsia"/>
        </w:rPr>
        <w:t>визуального</w:t>
      </w:r>
      <w:r w:rsidR="0094431C" w:rsidRPr="00B8658F">
        <w:t xml:space="preserve"> </w:t>
      </w:r>
      <w:r w:rsidR="0094431C" w:rsidRPr="00B8658F">
        <w:rPr>
          <w:rFonts w:hint="eastAsia"/>
        </w:rPr>
        <w:t>осмотра</w:t>
      </w:r>
      <w:r w:rsidR="0094431C" w:rsidRPr="00B8658F">
        <w:t xml:space="preserve">, </w:t>
      </w:r>
      <w:r w:rsidR="0094431C" w:rsidRPr="00B8658F">
        <w:rPr>
          <w:rFonts w:hint="eastAsia"/>
        </w:rPr>
        <w:t>фотофиксации</w:t>
      </w:r>
      <w:r w:rsidR="0094431C" w:rsidRPr="00B8658F">
        <w:t xml:space="preserve"> </w:t>
      </w:r>
      <w:r w:rsidR="0094431C" w:rsidRPr="00B8658F">
        <w:rPr>
          <w:rFonts w:hint="eastAsia"/>
        </w:rPr>
        <w:t>дефектов</w:t>
      </w:r>
      <w:r w:rsidR="0094431C" w:rsidRPr="00B8658F">
        <w:t xml:space="preserve"> </w:t>
      </w:r>
      <w:r w:rsidR="0094431C" w:rsidRPr="00B8658F">
        <w:rPr>
          <w:rFonts w:hint="eastAsia"/>
        </w:rPr>
        <w:t>и</w:t>
      </w:r>
      <w:r w:rsidR="0094431C" w:rsidRPr="00B8658F">
        <w:t xml:space="preserve"> </w:t>
      </w:r>
      <w:r w:rsidR="0094431C" w:rsidRPr="00B8658F">
        <w:rPr>
          <w:rFonts w:hint="eastAsia"/>
        </w:rPr>
        <w:t>повреждений</w:t>
      </w:r>
      <w:r w:rsidR="0094431C" w:rsidRPr="00B8658F">
        <w:t>.</w:t>
      </w:r>
    </w:p>
    <w:p w14:paraId="3FA9F96E" w14:textId="36BBC996" w:rsidR="00BD0561" w:rsidRDefault="0094431C" w:rsidP="0094431C">
      <w:pPr>
        <w:ind w:firstLine="709"/>
        <w:contextualSpacing/>
      </w:pPr>
      <w:r w:rsidRPr="00C661B6">
        <w:rPr>
          <w:rFonts w:hint="eastAsia"/>
        </w:rPr>
        <w:t>Результаты</w:t>
      </w:r>
      <w:r w:rsidRPr="00C661B6">
        <w:t xml:space="preserve"> </w:t>
      </w:r>
      <w:r w:rsidRPr="00C661B6">
        <w:rPr>
          <w:rFonts w:hint="eastAsia"/>
        </w:rPr>
        <w:t>фотофиксации</w:t>
      </w:r>
      <w:r w:rsidRPr="00C661B6">
        <w:t xml:space="preserve">, </w:t>
      </w:r>
      <w:r w:rsidRPr="00C661B6">
        <w:rPr>
          <w:rFonts w:hint="eastAsia"/>
        </w:rPr>
        <w:t>краткое</w:t>
      </w:r>
      <w:r w:rsidRPr="00C661B6">
        <w:t xml:space="preserve"> </w:t>
      </w:r>
      <w:r w:rsidRPr="00C661B6">
        <w:rPr>
          <w:rFonts w:hint="eastAsia"/>
        </w:rPr>
        <w:t>описания</w:t>
      </w:r>
      <w:r w:rsidRPr="00C661B6">
        <w:t xml:space="preserve"> выявленных </w:t>
      </w:r>
      <w:r w:rsidRPr="00C661B6">
        <w:rPr>
          <w:rFonts w:hint="eastAsia"/>
        </w:rPr>
        <w:t>дефектов</w:t>
      </w:r>
      <w:r w:rsidRPr="00C661B6">
        <w:t xml:space="preserve"> (повреждений), а также рекомендации по их устранению </w:t>
      </w:r>
      <w:r w:rsidRPr="00C661B6">
        <w:rPr>
          <w:rFonts w:hint="eastAsia"/>
        </w:rPr>
        <w:t>приведены</w:t>
      </w:r>
      <w:r w:rsidRPr="00C661B6">
        <w:t xml:space="preserve"> </w:t>
      </w:r>
      <w:r w:rsidRPr="00C661B6">
        <w:rPr>
          <w:rFonts w:hint="eastAsia"/>
        </w:rPr>
        <w:t>в</w:t>
      </w:r>
      <w:r w:rsidRPr="00C661B6">
        <w:t xml:space="preserve"> </w:t>
      </w:r>
      <w:r w:rsidRPr="003507FC">
        <w:t xml:space="preserve">Таблицах </w:t>
      </w:r>
      <w:r w:rsidR="00892102" w:rsidRPr="003507FC">
        <w:t>1-</w:t>
      </w:r>
      <w:r w:rsidR="003507FC" w:rsidRPr="003507FC">
        <w:t>1</w:t>
      </w:r>
      <w:r w:rsidR="003507FC">
        <w:t>1</w:t>
      </w:r>
      <w:r w:rsidR="00D85DD7">
        <w:t>:</w:t>
      </w:r>
    </w:p>
    <w:p w14:paraId="562F37A3" w14:textId="77777777" w:rsidR="0012148D" w:rsidRPr="00B70F6B" w:rsidRDefault="0012148D" w:rsidP="0012148D">
      <w:pPr>
        <w:pStyle w:val="a1"/>
      </w:pPr>
    </w:p>
    <w:tbl>
      <w:tblPr>
        <w:tblStyle w:val="af6"/>
        <w:tblW w:w="5000" w:type="pct"/>
        <w:tblLook w:val="04A0" w:firstRow="1" w:lastRow="0" w:firstColumn="1" w:lastColumn="0" w:noHBand="0" w:noVBand="1"/>
      </w:tblPr>
      <w:tblGrid>
        <w:gridCol w:w="2011"/>
        <w:gridCol w:w="8185"/>
      </w:tblGrid>
      <w:tr w:rsidR="0012148D" w:rsidRPr="0012148D" w14:paraId="2A66A8B6" w14:textId="77777777" w:rsidTr="00D17BD9">
        <w:tc>
          <w:tcPr>
            <w:tcW w:w="986" w:type="pct"/>
          </w:tcPr>
          <w:p w14:paraId="6C764C8B" w14:textId="77777777" w:rsidR="0012148D" w:rsidRPr="0012148D" w:rsidRDefault="0012148D" w:rsidP="00D17BD9">
            <w:pPr>
              <w:contextualSpacing/>
              <w:rPr>
                <w:b/>
                <w:bCs/>
                <w:i/>
                <w:iCs/>
              </w:rPr>
            </w:pPr>
            <w:r w:rsidRPr="0012148D">
              <w:rPr>
                <w:b/>
                <w:bCs/>
                <w:i/>
                <w:iCs/>
              </w:rPr>
              <w:t>Описание</w:t>
            </w:r>
          </w:p>
        </w:tc>
        <w:tc>
          <w:tcPr>
            <w:tcW w:w="4014" w:type="pct"/>
          </w:tcPr>
          <w:p w14:paraId="116352A8" w14:textId="523CD2BF" w:rsidR="0012148D" w:rsidRPr="0012148D" w:rsidRDefault="0012148D" w:rsidP="00D17BD9">
            <w:pPr>
              <w:contextualSpacing/>
            </w:pPr>
            <w:r>
              <w:t>Отсутствие вертикальной гидроизоляции фундаментов.</w:t>
            </w:r>
          </w:p>
        </w:tc>
      </w:tr>
      <w:tr w:rsidR="0012148D" w:rsidRPr="0012148D" w14:paraId="31629B46" w14:textId="77777777" w:rsidTr="00D17BD9">
        <w:tc>
          <w:tcPr>
            <w:tcW w:w="986" w:type="pct"/>
          </w:tcPr>
          <w:p w14:paraId="3F631201" w14:textId="77777777" w:rsidR="0012148D" w:rsidRPr="0012148D" w:rsidRDefault="0012148D" w:rsidP="00D17BD9">
            <w:pPr>
              <w:contextualSpacing/>
              <w:rPr>
                <w:b/>
                <w:bCs/>
                <w:i/>
                <w:iCs/>
              </w:rPr>
            </w:pPr>
            <w:r w:rsidRPr="0012148D">
              <w:rPr>
                <w:b/>
                <w:bCs/>
                <w:i/>
                <w:iCs/>
              </w:rPr>
              <w:t>Фотография</w:t>
            </w:r>
          </w:p>
        </w:tc>
        <w:tc>
          <w:tcPr>
            <w:tcW w:w="4014" w:type="pct"/>
          </w:tcPr>
          <w:p w14:paraId="56B67991" w14:textId="206D9095" w:rsidR="0012148D" w:rsidRPr="0012148D" w:rsidRDefault="0012148D" w:rsidP="00D17BD9">
            <w:pPr>
              <w:contextualSpacing/>
              <w:jc w:val="center"/>
            </w:pPr>
            <w:r>
              <w:rPr>
                <w:noProof/>
              </w:rPr>
              <w:drawing>
                <wp:inline distT="0" distB="0" distL="0" distR="0" wp14:anchorId="751E25C6" wp14:editId="56DEFFCC">
                  <wp:extent cx="4574043" cy="4510135"/>
                  <wp:effectExtent l="0" t="6032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828" r="10105"/>
                          <a:stretch/>
                        </pic:blipFill>
                        <pic:spPr bwMode="auto">
                          <a:xfrm rot="5400000">
                            <a:off x="0" y="0"/>
                            <a:ext cx="4575660" cy="4511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148D" w:rsidRPr="0012148D" w14:paraId="5DFB4B3B" w14:textId="77777777" w:rsidTr="00D17BD9">
        <w:tc>
          <w:tcPr>
            <w:tcW w:w="986" w:type="pct"/>
          </w:tcPr>
          <w:p w14:paraId="2EEB9FFA" w14:textId="77777777" w:rsidR="0012148D" w:rsidRPr="0012148D" w:rsidRDefault="0012148D" w:rsidP="00D17BD9">
            <w:pPr>
              <w:contextualSpacing/>
              <w:rPr>
                <w:b/>
                <w:bCs/>
                <w:i/>
                <w:iCs/>
              </w:rPr>
            </w:pPr>
            <w:r w:rsidRPr="0012148D">
              <w:rPr>
                <w:b/>
                <w:bCs/>
                <w:i/>
                <w:iCs/>
              </w:rPr>
              <w:lastRenderedPageBreak/>
              <w:t>Причина появления</w:t>
            </w:r>
          </w:p>
        </w:tc>
        <w:tc>
          <w:tcPr>
            <w:tcW w:w="4014" w:type="pct"/>
          </w:tcPr>
          <w:p w14:paraId="2065019B" w14:textId="1A7FE866" w:rsidR="0012148D" w:rsidRPr="0012148D" w:rsidRDefault="0012148D" w:rsidP="00D17BD9">
            <w:pPr>
              <w:contextualSpacing/>
            </w:pPr>
            <w:r>
              <w:t>Не качественное выполнение строительно-монтажных работ.</w:t>
            </w:r>
          </w:p>
        </w:tc>
      </w:tr>
      <w:tr w:rsidR="0012148D" w:rsidRPr="0012148D" w14:paraId="21F79ABF" w14:textId="77777777" w:rsidTr="00D17BD9">
        <w:tc>
          <w:tcPr>
            <w:tcW w:w="986" w:type="pct"/>
          </w:tcPr>
          <w:p w14:paraId="0C8211EB" w14:textId="77777777" w:rsidR="0012148D" w:rsidRPr="0012148D" w:rsidRDefault="0012148D" w:rsidP="00D17BD9">
            <w:pPr>
              <w:contextualSpacing/>
              <w:rPr>
                <w:b/>
                <w:bCs/>
                <w:i/>
                <w:iCs/>
              </w:rPr>
            </w:pPr>
            <w:r w:rsidRPr="0012148D">
              <w:rPr>
                <w:b/>
                <w:bCs/>
                <w:i/>
                <w:iCs/>
              </w:rPr>
              <w:t>Рекомендации по устранению</w:t>
            </w:r>
          </w:p>
        </w:tc>
        <w:tc>
          <w:tcPr>
            <w:tcW w:w="4014" w:type="pct"/>
          </w:tcPr>
          <w:p w14:paraId="74F62508" w14:textId="693B6372" w:rsidR="0012148D" w:rsidRPr="0012148D" w:rsidRDefault="0012148D" w:rsidP="00D17BD9">
            <w:pPr>
              <w:contextualSpacing/>
            </w:pPr>
            <w:r>
              <w:t>Выполнить вертикальную гидроизоляцию фундаментов.</w:t>
            </w:r>
          </w:p>
        </w:tc>
      </w:tr>
    </w:tbl>
    <w:p w14:paraId="0AF438AF" w14:textId="77777777" w:rsidR="0012148D" w:rsidRDefault="0012148D" w:rsidP="0094431C">
      <w:pPr>
        <w:ind w:firstLine="709"/>
        <w:contextualSpacing/>
      </w:pPr>
    </w:p>
    <w:p w14:paraId="6A0CEF90" w14:textId="77777777" w:rsidR="00D85DD7" w:rsidRPr="00B70F6B" w:rsidRDefault="00D85DD7" w:rsidP="00D85DD7">
      <w:pPr>
        <w:pStyle w:val="a1"/>
      </w:pPr>
    </w:p>
    <w:tbl>
      <w:tblPr>
        <w:tblStyle w:val="af6"/>
        <w:tblW w:w="5000" w:type="pct"/>
        <w:tblLook w:val="04A0" w:firstRow="1" w:lastRow="0" w:firstColumn="1" w:lastColumn="0" w:noHBand="0" w:noVBand="1"/>
      </w:tblPr>
      <w:tblGrid>
        <w:gridCol w:w="2011"/>
        <w:gridCol w:w="8185"/>
      </w:tblGrid>
      <w:tr w:rsidR="00D85DD7" w:rsidRPr="0012148D" w14:paraId="03A333D5" w14:textId="77777777" w:rsidTr="00424467">
        <w:tc>
          <w:tcPr>
            <w:tcW w:w="986" w:type="pct"/>
          </w:tcPr>
          <w:p w14:paraId="0D4F4A85" w14:textId="77777777" w:rsidR="00D85DD7" w:rsidRPr="0012148D" w:rsidRDefault="00D85DD7" w:rsidP="00424467">
            <w:pPr>
              <w:contextualSpacing/>
              <w:rPr>
                <w:b/>
                <w:bCs/>
                <w:i/>
                <w:iCs/>
              </w:rPr>
            </w:pPr>
            <w:r w:rsidRPr="0012148D">
              <w:rPr>
                <w:b/>
                <w:bCs/>
                <w:i/>
                <w:iCs/>
              </w:rPr>
              <w:t>Описание</w:t>
            </w:r>
          </w:p>
        </w:tc>
        <w:tc>
          <w:tcPr>
            <w:tcW w:w="4014" w:type="pct"/>
          </w:tcPr>
          <w:p w14:paraId="35EA96AD" w14:textId="51CD26DB" w:rsidR="00D85DD7" w:rsidRPr="0012148D" w:rsidRDefault="00D85DD7" w:rsidP="00424467">
            <w:pPr>
              <w:contextualSpacing/>
            </w:pPr>
            <w:r w:rsidRPr="0012148D">
              <w:t>Поверхностная коррозия на металлических конструкциях фахверка.</w:t>
            </w:r>
          </w:p>
        </w:tc>
      </w:tr>
      <w:tr w:rsidR="00D85DD7" w:rsidRPr="0012148D" w14:paraId="6D04956A" w14:textId="77777777" w:rsidTr="00424467">
        <w:tc>
          <w:tcPr>
            <w:tcW w:w="986" w:type="pct"/>
          </w:tcPr>
          <w:p w14:paraId="270822B6" w14:textId="77777777" w:rsidR="00D85DD7" w:rsidRPr="0012148D" w:rsidRDefault="00D85DD7" w:rsidP="00424467">
            <w:pPr>
              <w:contextualSpacing/>
              <w:rPr>
                <w:b/>
                <w:bCs/>
                <w:i/>
                <w:iCs/>
              </w:rPr>
            </w:pPr>
            <w:r w:rsidRPr="0012148D">
              <w:rPr>
                <w:b/>
                <w:bCs/>
                <w:i/>
                <w:iCs/>
              </w:rPr>
              <w:t>Фотография</w:t>
            </w:r>
          </w:p>
        </w:tc>
        <w:tc>
          <w:tcPr>
            <w:tcW w:w="4014" w:type="pct"/>
          </w:tcPr>
          <w:p w14:paraId="7E2859A9" w14:textId="77777777" w:rsidR="00D85DD7" w:rsidRPr="0012148D" w:rsidRDefault="00D85DD7" w:rsidP="00424467">
            <w:pPr>
              <w:contextualSpacing/>
              <w:jc w:val="center"/>
            </w:pPr>
            <w:r w:rsidRPr="0012148D">
              <w:rPr>
                <w:noProof/>
              </w:rPr>
              <w:drawing>
                <wp:inline distT="0" distB="0" distL="0" distR="0" wp14:anchorId="3CA74FB4" wp14:editId="79A9857A">
                  <wp:extent cx="4320000" cy="3240000"/>
                  <wp:effectExtent l="0" t="0" r="4445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5DD7" w:rsidRPr="0012148D" w14:paraId="5F102471" w14:textId="77777777" w:rsidTr="00424467">
        <w:tc>
          <w:tcPr>
            <w:tcW w:w="986" w:type="pct"/>
          </w:tcPr>
          <w:p w14:paraId="63E4E86F" w14:textId="77777777" w:rsidR="00D85DD7" w:rsidRPr="0012148D" w:rsidRDefault="00D85DD7" w:rsidP="00424467">
            <w:pPr>
              <w:contextualSpacing/>
              <w:rPr>
                <w:b/>
                <w:bCs/>
                <w:i/>
                <w:iCs/>
              </w:rPr>
            </w:pPr>
            <w:r w:rsidRPr="0012148D">
              <w:rPr>
                <w:b/>
                <w:bCs/>
                <w:i/>
                <w:iCs/>
              </w:rPr>
              <w:t>Причина появления</w:t>
            </w:r>
          </w:p>
        </w:tc>
        <w:tc>
          <w:tcPr>
            <w:tcW w:w="4014" w:type="pct"/>
          </w:tcPr>
          <w:p w14:paraId="5FB5DDF0" w14:textId="77777777" w:rsidR="00D85DD7" w:rsidRPr="0012148D" w:rsidRDefault="00D85DD7" w:rsidP="00424467">
            <w:pPr>
              <w:contextualSpacing/>
            </w:pPr>
            <w:r w:rsidRPr="0012148D">
              <w:t>Естественный физический износ. Протечки кровли. Недостаточная вентиляция здания.</w:t>
            </w:r>
          </w:p>
        </w:tc>
      </w:tr>
      <w:tr w:rsidR="00D85DD7" w:rsidRPr="0012148D" w14:paraId="5807C1EC" w14:textId="77777777" w:rsidTr="00424467">
        <w:tc>
          <w:tcPr>
            <w:tcW w:w="986" w:type="pct"/>
          </w:tcPr>
          <w:p w14:paraId="0952DE3E" w14:textId="77777777" w:rsidR="00D85DD7" w:rsidRPr="0012148D" w:rsidRDefault="00D85DD7" w:rsidP="00424467">
            <w:pPr>
              <w:contextualSpacing/>
              <w:rPr>
                <w:b/>
                <w:bCs/>
                <w:i/>
                <w:iCs/>
              </w:rPr>
            </w:pPr>
            <w:r w:rsidRPr="0012148D">
              <w:rPr>
                <w:b/>
                <w:bCs/>
                <w:i/>
                <w:iCs/>
              </w:rPr>
              <w:t>Рекомендации по устранению</w:t>
            </w:r>
          </w:p>
        </w:tc>
        <w:tc>
          <w:tcPr>
            <w:tcW w:w="4014" w:type="pct"/>
          </w:tcPr>
          <w:p w14:paraId="4B24A62C" w14:textId="77777777" w:rsidR="00D85DD7" w:rsidRPr="0012148D" w:rsidRDefault="00D85DD7" w:rsidP="00424467">
            <w:pPr>
              <w:contextualSpacing/>
            </w:pPr>
            <w:r w:rsidRPr="0012148D">
              <w:t>Устранить причины протечек кровли. Разработать мероприятия по приведению вентиляции в соответствие современным требованиям. Разработать мероприятия по очистке металлических конструкций от коррозии, восстановлению антикоррозионной защиты и отделочных покрытий конструкций.</w:t>
            </w:r>
          </w:p>
        </w:tc>
      </w:tr>
    </w:tbl>
    <w:p w14:paraId="5C291282" w14:textId="63EC7B97" w:rsidR="00316A18" w:rsidRPr="0012148D" w:rsidRDefault="00316A18" w:rsidP="00A22ED0">
      <w:pPr>
        <w:pStyle w:val="a1"/>
      </w:pPr>
    </w:p>
    <w:tbl>
      <w:tblPr>
        <w:tblStyle w:val="af6"/>
        <w:tblW w:w="5000" w:type="pct"/>
        <w:tblLook w:val="04A0" w:firstRow="1" w:lastRow="0" w:firstColumn="1" w:lastColumn="0" w:noHBand="0" w:noVBand="1"/>
      </w:tblPr>
      <w:tblGrid>
        <w:gridCol w:w="2011"/>
        <w:gridCol w:w="8185"/>
      </w:tblGrid>
      <w:tr w:rsidR="00316A18" w:rsidRPr="0012148D" w14:paraId="3838E681" w14:textId="77777777" w:rsidTr="00E639D1">
        <w:tc>
          <w:tcPr>
            <w:tcW w:w="986" w:type="pct"/>
          </w:tcPr>
          <w:p w14:paraId="27CC0471" w14:textId="77777777" w:rsidR="00316A18" w:rsidRPr="0012148D" w:rsidRDefault="00316A18" w:rsidP="00E639D1">
            <w:pPr>
              <w:contextualSpacing/>
              <w:rPr>
                <w:b/>
                <w:bCs/>
                <w:i/>
                <w:iCs/>
              </w:rPr>
            </w:pPr>
            <w:r w:rsidRPr="0012148D">
              <w:rPr>
                <w:b/>
                <w:bCs/>
                <w:i/>
                <w:iCs/>
              </w:rPr>
              <w:t>Описание</w:t>
            </w:r>
          </w:p>
        </w:tc>
        <w:tc>
          <w:tcPr>
            <w:tcW w:w="4014" w:type="pct"/>
          </w:tcPr>
          <w:p w14:paraId="58D32B81" w14:textId="280D5F96" w:rsidR="00316A18" w:rsidRPr="0012148D" w:rsidRDefault="0031586B" w:rsidP="00E639D1">
            <w:pPr>
              <w:contextualSpacing/>
            </w:pPr>
            <w:r w:rsidRPr="0012148D">
              <w:t>Многочисленные следы поверхностной коррозии на конструкциях металлических ферм</w:t>
            </w:r>
            <w:r w:rsidR="00892102" w:rsidRPr="0012148D">
              <w:t>.</w:t>
            </w:r>
          </w:p>
        </w:tc>
      </w:tr>
      <w:tr w:rsidR="00316A18" w:rsidRPr="0012148D" w14:paraId="0F05933C" w14:textId="77777777" w:rsidTr="00E639D1">
        <w:tc>
          <w:tcPr>
            <w:tcW w:w="986" w:type="pct"/>
          </w:tcPr>
          <w:p w14:paraId="79EFB941" w14:textId="77777777" w:rsidR="00316A18" w:rsidRPr="0012148D" w:rsidRDefault="00316A18" w:rsidP="00E639D1">
            <w:pPr>
              <w:contextualSpacing/>
              <w:rPr>
                <w:b/>
                <w:bCs/>
                <w:i/>
                <w:iCs/>
              </w:rPr>
            </w:pPr>
            <w:r w:rsidRPr="0012148D">
              <w:rPr>
                <w:b/>
                <w:bCs/>
                <w:i/>
                <w:iCs/>
              </w:rPr>
              <w:lastRenderedPageBreak/>
              <w:t>Фотография</w:t>
            </w:r>
          </w:p>
        </w:tc>
        <w:tc>
          <w:tcPr>
            <w:tcW w:w="4014" w:type="pct"/>
          </w:tcPr>
          <w:p w14:paraId="27406BD7" w14:textId="5401AA47" w:rsidR="00ED7D39" w:rsidRPr="0012148D" w:rsidRDefault="00C62C3D" w:rsidP="0084283D">
            <w:pPr>
              <w:contextualSpacing/>
              <w:jc w:val="center"/>
            </w:pPr>
            <w:r w:rsidRPr="0012148D">
              <w:rPr>
                <w:noProof/>
              </w:rPr>
              <w:drawing>
                <wp:inline distT="0" distB="0" distL="0" distR="0" wp14:anchorId="73369B71" wp14:editId="36E8EFE3">
                  <wp:extent cx="4320000" cy="3240000"/>
                  <wp:effectExtent l="0" t="0" r="444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C76759B" w14:textId="77777777" w:rsidR="0025391D" w:rsidRPr="0012148D" w:rsidRDefault="0025391D" w:rsidP="0084283D">
            <w:pPr>
              <w:contextualSpacing/>
              <w:jc w:val="center"/>
            </w:pPr>
          </w:p>
          <w:p w14:paraId="68246005" w14:textId="170E00E2" w:rsidR="00A87B58" w:rsidRPr="0012148D" w:rsidRDefault="00A87B58" w:rsidP="0084283D">
            <w:pPr>
              <w:contextualSpacing/>
              <w:jc w:val="center"/>
            </w:pPr>
            <w:r w:rsidRPr="0012148D">
              <w:rPr>
                <w:noProof/>
              </w:rPr>
              <w:drawing>
                <wp:inline distT="0" distB="0" distL="0" distR="0" wp14:anchorId="66EE461C" wp14:editId="409FF460">
                  <wp:extent cx="4320000" cy="3240000"/>
                  <wp:effectExtent l="0" t="0" r="444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CA2DD02" w14:textId="078A8531" w:rsidR="00A87B58" w:rsidRPr="0012148D" w:rsidRDefault="00A87B58" w:rsidP="0084283D">
            <w:pPr>
              <w:contextualSpacing/>
              <w:jc w:val="center"/>
            </w:pPr>
          </w:p>
        </w:tc>
      </w:tr>
      <w:tr w:rsidR="00316A18" w:rsidRPr="0012148D" w14:paraId="31203BD7" w14:textId="77777777" w:rsidTr="00E639D1">
        <w:tc>
          <w:tcPr>
            <w:tcW w:w="986" w:type="pct"/>
          </w:tcPr>
          <w:p w14:paraId="63EE21DD" w14:textId="77777777" w:rsidR="00316A18" w:rsidRPr="0012148D" w:rsidRDefault="00316A18" w:rsidP="00E639D1">
            <w:pPr>
              <w:contextualSpacing/>
              <w:rPr>
                <w:b/>
                <w:bCs/>
                <w:i/>
                <w:iCs/>
              </w:rPr>
            </w:pPr>
            <w:r w:rsidRPr="0012148D">
              <w:rPr>
                <w:b/>
                <w:bCs/>
                <w:i/>
                <w:iCs/>
              </w:rPr>
              <w:t>Причина появления</w:t>
            </w:r>
          </w:p>
        </w:tc>
        <w:tc>
          <w:tcPr>
            <w:tcW w:w="4014" w:type="pct"/>
          </w:tcPr>
          <w:p w14:paraId="4195F68C" w14:textId="3B6C088B" w:rsidR="00316A18" w:rsidRPr="0012148D" w:rsidRDefault="00F42280" w:rsidP="00467D54">
            <w:pPr>
              <w:contextualSpacing/>
            </w:pPr>
            <w:r w:rsidRPr="0012148D">
              <w:t>Естественный физический износ</w:t>
            </w:r>
            <w:r w:rsidR="0000338D" w:rsidRPr="0012148D">
              <w:t xml:space="preserve">. </w:t>
            </w:r>
            <w:r w:rsidR="00A73D21" w:rsidRPr="0012148D">
              <w:t xml:space="preserve">Протечки кровли. </w:t>
            </w:r>
            <w:r w:rsidR="008529AD" w:rsidRPr="0012148D">
              <w:t>Недостаточная вентиляция здания.</w:t>
            </w:r>
          </w:p>
        </w:tc>
      </w:tr>
      <w:tr w:rsidR="00316A18" w:rsidRPr="008529AD" w14:paraId="335149D6" w14:textId="77777777" w:rsidTr="00E639D1">
        <w:tc>
          <w:tcPr>
            <w:tcW w:w="986" w:type="pct"/>
          </w:tcPr>
          <w:p w14:paraId="3CA47EEC" w14:textId="77777777" w:rsidR="00316A18" w:rsidRPr="0012148D" w:rsidRDefault="00316A18" w:rsidP="00E639D1">
            <w:pPr>
              <w:contextualSpacing/>
              <w:rPr>
                <w:b/>
                <w:bCs/>
                <w:i/>
                <w:iCs/>
              </w:rPr>
            </w:pPr>
            <w:r w:rsidRPr="0012148D">
              <w:rPr>
                <w:b/>
                <w:bCs/>
                <w:i/>
                <w:iCs/>
              </w:rPr>
              <w:t>Рекомендации по устранению</w:t>
            </w:r>
          </w:p>
        </w:tc>
        <w:tc>
          <w:tcPr>
            <w:tcW w:w="4014" w:type="pct"/>
          </w:tcPr>
          <w:p w14:paraId="0DA5F915" w14:textId="421C8DA1" w:rsidR="00316A18" w:rsidRPr="00A73D21" w:rsidRDefault="00A73D21" w:rsidP="00892102">
            <w:pPr>
              <w:contextualSpacing/>
            </w:pPr>
            <w:r w:rsidRPr="0012148D">
              <w:t xml:space="preserve">Устранить причины протечек кровли. Разработать мероприятия по приведению вентиляции в соответствие современным требованиям. </w:t>
            </w:r>
            <w:r w:rsidR="008529AD" w:rsidRPr="0012148D">
              <w:t>Разработать мероприятия по очистке металлических конструкций от коррозии, восстановлению антикоррозионной защиты и отделочных покрытий конструкций.</w:t>
            </w:r>
          </w:p>
        </w:tc>
      </w:tr>
    </w:tbl>
    <w:p w14:paraId="7C006674" w14:textId="449CDA8E" w:rsidR="0084283D" w:rsidRPr="00160C95" w:rsidRDefault="0084283D" w:rsidP="00D62C32">
      <w:pPr>
        <w:pStyle w:val="a1"/>
      </w:pPr>
    </w:p>
    <w:tbl>
      <w:tblPr>
        <w:tblStyle w:val="af6"/>
        <w:tblW w:w="5000" w:type="pct"/>
        <w:tblLook w:val="04A0" w:firstRow="1" w:lastRow="0" w:firstColumn="1" w:lastColumn="0" w:noHBand="0" w:noVBand="1"/>
      </w:tblPr>
      <w:tblGrid>
        <w:gridCol w:w="2011"/>
        <w:gridCol w:w="8185"/>
      </w:tblGrid>
      <w:tr w:rsidR="00D62C32" w:rsidRPr="00160C95" w14:paraId="4181FDA3" w14:textId="77777777" w:rsidTr="002B413E">
        <w:tc>
          <w:tcPr>
            <w:tcW w:w="986" w:type="pct"/>
          </w:tcPr>
          <w:p w14:paraId="7A910D80" w14:textId="77777777" w:rsidR="00D62C32" w:rsidRPr="00160C95" w:rsidRDefault="00D62C32" w:rsidP="002B413E">
            <w:pPr>
              <w:contextualSpacing/>
              <w:rPr>
                <w:b/>
                <w:bCs/>
                <w:i/>
                <w:iCs/>
              </w:rPr>
            </w:pPr>
            <w:r w:rsidRPr="00160C95">
              <w:rPr>
                <w:b/>
                <w:bCs/>
                <w:i/>
                <w:iCs/>
              </w:rPr>
              <w:t>Описание</w:t>
            </w:r>
          </w:p>
        </w:tc>
        <w:tc>
          <w:tcPr>
            <w:tcW w:w="4014" w:type="pct"/>
          </w:tcPr>
          <w:p w14:paraId="29BFE35C" w14:textId="4C029AC8" w:rsidR="00D62C32" w:rsidRPr="009F155F" w:rsidRDefault="004A698C" w:rsidP="00160C95">
            <w:pPr>
              <w:contextualSpacing/>
            </w:pPr>
            <w:r w:rsidRPr="009F155F">
              <w:t xml:space="preserve">Значительное по площади повреждение </w:t>
            </w:r>
            <w:r w:rsidR="00160C95" w:rsidRPr="009F155F">
              <w:t xml:space="preserve">коррозией </w:t>
            </w:r>
            <w:r w:rsidR="00DD3263" w:rsidRPr="009F155F">
              <w:t xml:space="preserve">внутренней </w:t>
            </w:r>
            <w:r w:rsidRPr="009F155F">
              <w:t xml:space="preserve">поверхностной </w:t>
            </w:r>
            <w:r w:rsidR="00DD3263" w:rsidRPr="009F155F">
              <w:t>профилированного листа</w:t>
            </w:r>
            <w:r w:rsidR="0012148D">
              <w:t xml:space="preserve"> (утепленное перекрытие помещения доильного зала). Частичное разрушение отдельных листов</w:t>
            </w:r>
            <w:r w:rsidR="00DD3263" w:rsidRPr="009F155F">
              <w:t xml:space="preserve"> </w:t>
            </w:r>
          </w:p>
        </w:tc>
      </w:tr>
      <w:tr w:rsidR="00D62C32" w:rsidRPr="0012148D" w14:paraId="41FB5571" w14:textId="77777777" w:rsidTr="002B413E">
        <w:tc>
          <w:tcPr>
            <w:tcW w:w="986" w:type="pct"/>
          </w:tcPr>
          <w:p w14:paraId="32EC3F6A" w14:textId="77777777" w:rsidR="00D62C32" w:rsidRPr="0012148D" w:rsidRDefault="00D62C32" w:rsidP="002B413E">
            <w:pPr>
              <w:contextualSpacing/>
              <w:rPr>
                <w:b/>
                <w:bCs/>
                <w:i/>
                <w:iCs/>
              </w:rPr>
            </w:pPr>
            <w:r w:rsidRPr="0012148D">
              <w:rPr>
                <w:b/>
                <w:bCs/>
                <w:i/>
                <w:iCs/>
              </w:rPr>
              <w:lastRenderedPageBreak/>
              <w:t>Фотография</w:t>
            </w:r>
          </w:p>
        </w:tc>
        <w:tc>
          <w:tcPr>
            <w:tcW w:w="4014" w:type="pct"/>
          </w:tcPr>
          <w:p w14:paraId="1F956974" w14:textId="4DBCAAF6" w:rsidR="00D62C32" w:rsidRPr="0012148D" w:rsidRDefault="009F155F" w:rsidP="000F0E8C">
            <w:pPr>
              <w:contextualSpacing/>
              <w:jc w:val="center"/>
            </w:pPr>
            <w:r w:rsidRPr="0012148D">
              <w:rPr>
                <w:noProof/>
              </w:rPr>
              <w:drawing>
                <wp:inline distT="0" distB="0" distL="0" distR="0" wp14:anchorId="50B88800" wp14:editId="507A44DF">
                  <wp:extent cx="4320000" cy="3240000"/>
                  <wp:effectExtent l="6668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432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698C" w:rsidRPr="0012148D" w14:paraId="3AD2F947" w14:textId="77777777" w:rsidTr="002B413E">
        <w:tc>
          <w:tcPr>
            <w:tcW w:w="986" w:type="pct"/>
          </w:tcPr>
          <w:p w14:paraId="6209A2C5" w14:textId="77777777" w:rsidR="004A698C" w:rsidRPr="0012148D" w:rsidRDefault="004A698C" w:rsidP="004A698C">
            <w:pPr>
              <w:contextualSpacing/>
              <w:rPr>
                <w:b/>
                <w:bCs/>
                <w:i/>
                <w:iCs/>
              </w:rPr>
            </w:pPr>
            <w:r w:rsidRPr="0012148D">
              <w:rPr>
                <w:b/>
                <w:bCs/>
                <w:i/>
                <w:iCs/>
              </w:rPr>
              <w:t>Причина появления</w:t>
            </w:r>
          </w:p>
        </w:tc>
        <w:tc>
          <w:tcPr>
            <w:tcW w:w="4014" w:type="pct"/>
          </w:tcPr>
          <w:p w14:paraId="26B64DCA" w14:textId="47096D9D" w:rsidR="004A698C" w:rsidRPr="0012148D" w:rsidRDefault="004A698C" w:rsidP="004A698C">
            <w:pPr>
              <w:contextualSpacing/>
            </w:pPr>
            <w:r w:rsidRPr="0012148D">
              <w:t>Недостаточная теплоизоляция ограждающих конструкций. Недостаточная вентиляция здания фермы.</w:t>
            </w:r>
          </w:p>
        </w:tc>
      </w:tr>
      <w:tr w:rsidR="004A698C" w:rsidRPr="0012148D" w14:paraId="3816D8F9" w14:textId="77777777" w:rsidTr="002B413E">
        <w:tc>
          <w:tcPr>
            <w:tcW w:w="986" w:type="pct"/>
          </w:tcPr>
          <w:p w14:paraId="4AB1E9CA" w14:textId="77777777" w:rsidR="004A698C" w:rsidRPr="0012148D" w:rsidRDefault="004A698C" w:rsidP="004A698C">
            <w:pPr>
              <w:contextualSpacing/>
              <w:rPr>
                <w:b/>
                <w:bCs/>
                <w:i/>
                <w:iCs/>
              </w:rPr>
            </w:pPr>
            <w:r w:rsidRPr="0012148D">
              <w:rPr>
                <w:b/>
                <w:bCs/>
                <w:i/>
                <w:iCs/>
              </w:rPr>
              <w:t>Рекомендации по устранению</w:t>
            </w:r>
          </w:p>
        </w:tc>
        <w:tc>
          <w:tcPr>
            <w:tcW w:w="4014" w:type="pct"/>
          </w:tcPr>
          <w:p w14:paraId="2662D1C9" w14:textId="70807262" w:rsidR="004A698C" w:rsidRPr="0012148D" w:rsidRDefault="009F155F" w:rsidP="00160C95">
            <w:pPr>
              <w:contextualSpacing/>
            </w:pPr>
            <w:r w:rsidRPr="0012148D">
              <w:t>Заменить поврежденные профилированные листы.</w:t>
            </w:r>
          </w:p>
        </w:tc>
      </w:tr>
    </w:tbl>
    <w:p w14:paraId="2A9EBBF4" w14:textId="77777777" w:rsidR="00B70F6B" w:rsidRPr="0012148D" w:rsidRDefault="00B70F6B" w:rsidP="00B70F6B">
      <w:pPr>
        <w:pStyle w:val="a1"/>
      </w:pPr>
    </w:p>
    <w:tbl>
      <w:tblPr>
        <w:tblStyle w:val="af6"/>
        <w:tblW w:w="5000" w:type="pct"/>
        <w:tblLook w:val="04A0" w:firstRow="1" w:lastRow="0" w:firstColumn="1" w:lastColumn="0" w:noHBand="0" w:noVBand="1"/>
      </w:tblPr>
      <w:tblGrid>
        <w:gridCol w:w="2011"/>
        <w:gridCol w:w="8185"/>
      </w:tblGrid>
      <w:tr w:rsidR="00B70F6B" w:rsidRPr="0012148D" w14:paraId="633CCE67" w14:textId="77777777" w:rsidTr="00F60EAF">
        <w:tc>
          <w:tcPr>
            <w:tcW w:w="986" w:type="pct"/>
          </w:tcPr>
          <w:p w14:paraId="269D4028" w14:textId="77777777" w:rsidR="00B70F6B" w:rsidRPr="0012148D" w:rsidRDefault="00B70F6B" w:rsidP="00F60EAF">
            <w:pPr>
              <w:contextualSpacing/>
              <w:rPr>
                <w:b/>
                <w:bCs/>
                <w:i/>
                <w:iCs/>
              </w:rPr>
            </w:pPr>
            <w:r w:rsidRPr="0012148D">
              <w:rPr>
                <w:b/>
                <w:bCs/>
                <w:i/>
                <w:iCs/>
              </w:rPr>
              <w:t>Описание</w:t>
            </w:r>
          </w:p>
        </w:tc>
        <w:tc>
          <w:tcPr>
            <w:tcW w:w="4014" w:type="pct"/>
          </w:tcPr>
          <w:p w14:paraId="79B30110" w14:textId="5F89AD3F" w:rsidR="00B70F6B" w:rsidRPr="0012148D" w:rsidRDefault="00F21350" w:rsidP="00F60EAF">
            <w:pPr>
              <w:contextualSpacing/>
            </w:pPr>
            <w:r w:rsidRPr="0012148D">
              <w:t>Многочисленные следы протечек кровли.</w:t>
            </w:r>
          </w:p>
        </w:tc>
      </w:tr>
      <w:tr w:rsidR="00B70F6B" w:rsidRPr="0012148D" w14:paraId="0E9A3365" w14:textId="77777777" w:rsidTr="00F60EAF">
        <w:tc>
          <w:tcPr>
            <w:tcW w:w="986" w:type="pct"/>
          </w:tcPr>
          <w:p w14:paraId="2EC72E8B" w14:textId="77777777" w:rsidR="00B70F6B" w:rsidRPr="0012148D" w:rsidRDefault="00B70F6B" w:rsidP="00F60EAF">
            <w:pPr>
              <w:contextualSpacing/>
              <w:rPr>
                <w:b/>
                <w:bCs/>
                <w:i/>
                <w:iCs/>
              </w:rPr>
            </w:pPr>
            <w:r w:rsidRPr="0012148D">
              <w:rPr>
                <w:b/>
                <w:bCs/>
                <w:i/>
                <w:iCs/>
              </w:rPr>
              <w:t>Фотография</w:t>
            </w:r>
          </w:p>
        </w:tc>
        <w:tc>
          <w:tcPr>
            <w:tcW w:w="4014" w:type="pct"/>
          </w:tcPr>
          <w:p w14:paraId="4034D93E" w14:textId="77777777" w:rsidR="00F21350" w:rsidRPr="0012148D" w:rsidRDefault="00F21350" w:rsidP="00085600">
            <w:pPr>
              <w:contextualSpacing/>
              <w:jc w:val="center"/>
            </w:pPr>
            <w:r w:rsidRPr="0012148D">
              <w:rPr>
                <w:noProof/>
              </w:rPr>
              <w:drawing>
                <wp:inline distT="0" distB="0" distL="0" distR="0" wp14:anchorId="4B000E3E" wp14:editId="41BAD6F2">
                  <wp:extent cx="4320000" cy="3240000"/>
                  <wp:effectExtent l="0" t="0" r="444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0DDAEB3" w14:textId="77777777" w:rsidR="001E5D11" w:rsidRPr="0012148D" w:rsidRDefault="001E5D11" w:rsidP="00085600">
            <w:pPr>
              <w:contextualSpacing/>
              <w:jc w:val="center"/>
            </w:pPr>
          </w:p>
          <w:p w14:paraId="2A515E44" w14:textId="775AF95C" w:rsidR="001E5D11" w:rsidRPr="0012148D" w:rsidRDefault="001E5D11" w:rsidP="00085600">
            <w:pPr>
              <w:contextualSpacing/>
              <w:jc w:val="center"/>
            </w:pPr>
            <w:r w:rsidRPr="0012148D">
              <w:rPr>
                <w:noProof/>
              </w:rPr>
              <w:lastRenderedPageBreak/>
              <w:drawing>
                <wp:inline distT="0" distB="0" distL="0" distR="0" wp14:anchorId="7236CA7C" wp14:editId="33DAD395">
                  <wp:extent cx="4320000" cy="3240000"/>
                  <wp:effectExtent l="6668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432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0F6B" w:rsidRPr="0012148D" w14:paraId="1901AE06" w14:textId="77777777" w:rsidTr="00F60EAF">
        <w:tc>
          <w:tcPr>
            <w:tcW w:w="986" w:type="pct"/>
          </w:tcPr>
          <w:p w14:paraId="4CB25141" w14:textId="77777777" w:rsidR="00B70F6B" w:rsidRPr="0012148D" w:rsidRDefault="00B70F6B" w:rsidP="00F60EAF">
            <w:pPr>
              <w:contextualSpacing/>
              <w:rPr>
                <w:b/>
                <w:bCs/>
                <w:i/>
                <w:iCs/>
              </w:rPr>
            </w:pPr>
            <w:r w:rsidRPr="0012148D">
              <w:rPr>
                <w:b/>
                <w:bCs/>
                <w:i/>
                <w:iCs/>
              </w:rPr>
              <w:t>Причина появления</w:t>
            </w:r>
          </w:p>
        </w:tc>
        <w:tc>
          <w:tcPr>
            <w:tcW w:w="4014" w:type="pct"/>
          </w:tcPr>
          <w:p w14:paraId="6FE400DA" w14:textId="08237D10" w:rsidR="00B70F6B" w:rsidRPr="0012148D" w:rsidRDefault="004D713F" w:rsidP="00F60EAF">
            <w:pPr>
              <w:contextualSpacing/>
            </w:pPr>
            <w:r w:rsidRPr="0012148D">
              <w:t>Повреждения в стыках между кровельными сэндвич-панелями. Естественный физический износ. Отсутствие своевременных текущих и капитальных ремонтов.</w:t>
            </w:r>
          </w:p>
        </w:tc>
      </w:tr>
      <w:tr w:rsidR="00B70F6B" w:rsidRPr="00C661B6" w14:paraId="7E2B0F9E" w14:textId="77777777" w:rsidTr="00F60EAF">
        <w:tc>
          <w:tcPr>
            <w:tcW w:w="986" w:type="pct"/>
          </w:tcPr>
          <w:p w14:paraId="707DD559" w14:textId="77777777" w:rsidR="00B70F6B" w:rsidRPr="0012148D" w:rsidRDefault="00B70F6B" w:rsidP="00F60EAF">
            <w:pPr>
              <w:contextualSpacing/>
              <w:rPr>
                <w:b/>
                <w:bCs/>
                <w:i/>
                <w:iCs/>
              </w:rPr>
            </w:pPr>
            <w:r w:rsidRPr="0012148D">
              <w:rPr>
                <w:b/>
                <w:bCs/>
                <w:i/>
                <w:iCs/>
              </w:rPr>
              <w:t>Рекомендации по устранению</w:t>
            </w:r>
          </w:p>
        </w:tc>
        <w:tc>
          <w:tcPr>
            <w:tcW w:w="4014" w:type="pct"/>
          </w:tcPr>
          <w:p w14:paraId="266EA7E0" w14:textId="7D5BF866" w:rsidR="00B70F6B" w:rsidRPr="00F21350" w:rsidRDefault="004D713F" w:rsidP="00160C95">
            <w:pPr>
              <w:contextualSpacing/>
            </w:pPr>
            <w:r w:rsidRPr="0012148D">
              <w:t>Устранить причины протечек кровли. Просушить поврежденные сэндвич-панели.</w:t>
            </w:r>
          </w:p>
        </w:tc>
      </w:tr>
    </w:tbl>
    <w:p w14:paraId="03AED467" w14:textId="77777777" w:rsidR="00171F6C" w:rsidRPr="00B70F6B" w:rsidRDefault="00171F6C" w:rsidP="00171F6C">
      <w:pPr>
        <w:pStyle w:val="a1"/>
      </w:pPr>
    </w:p>
    <w:tbl>
      <w:tblPr>
        <w:tblStyle w:val="af6"/>
        <w:tblW w:w="5000" w:type="pct"/>
        <w:tblLook w:val="04A0" w:firstRow="1" w:lastRow="0" w:firstColumn="1" w:lastColumn="0" w:noHBand="0" w:noVBand="1"/>
      </w:tblPr>
      <w:tblGrid>
        <w:gridCol w:w="2011"/>
        <w:gridCol w:w="8185"/>
      </w:tblGrid>
      <w:tr w:rsidR="00171F6C" w:rsidRPr="00B70F6B" w14:paraId="3EEC9514" w14:textId="77777777" w:rsidTr="00424467">
        <w:tc>
          <w:tcPr>
            <w:tcW w:w="986" w:type="pct"/>
          </w:tcPr>
          <w:p w14:paraId="65172073" w14:textId="77777777" w:rsidR="00171F6C" w:rsidRPr="00B70F6B" w:rsidRDefault="00171F6C" w:rsidP="00424467">
            <w:pPr>
              <w:contextualSpacing/>
              <w:rPr>
                <w:b/>
                <w:bCs/>
                <w:i/>
                <w:iCs/>
              </w:rPr>
            </w:pPr>
            <w:r w:rsidRPr="00B70F6B">
              <w:rPr>
                <w:b/>
                <w:bCs/>
                <w:i/>
                <w:iCs/>
              </w:rPr>
              <w:t>Описание</w:t>
            </w:r>
          </w:p>
        </w:tc>
        <w:tc>
          <w:tcPr>
            <w:tcW w:w="4014" w:type="pct"/>
          </w:tcPr>
          <w:p w14:paraId="4344BBFC" w14:textId="14D77FC8" w:rsidR="00171F6C" w:rsidRPr="00171F6C" w:rsidRDefault="0012148D" w:rsidP="00424467">
            <w:pPr>
              <w:contextualSpacing/>
            </w:pPr>
            <w:r>
              <w:t>Повсеместно</w:t>
            </w:r>
            <w:r w:rsidR="007A4EBF">
              <w:t xml:space="preserve"> повреждение </w:t>
            </w:r>
            <w:r>
              <w:t xml:space="preserve">стеновых </w:t>
            </w:r>
            <w:r w:rsidR="007A4EBF">
              <w:t>сэндвич-панелей.</w:t>
            </w:r>
          </w:p>
        </w:tc>
      </w:tr>
      <w:tr w:rsidR="00171F6C" w:rsidRPr="00B70F6B" w14:paraId="36A6A90E" w14:textId="77777777" w:rsidTr="00424467">
        <w:tc>
          <w:tcPr>
            <w:tcW w:w="986" w:type="pct"/>
          </w:tcPr>
          <w:p w14:paraId="151FF4A3" w14:textId="77777777" w:rsidR="00171F6C" w:rsidRPr="00B70F6B" w:rsidRDefault="00171F6C" w:rsidP="00424467">
            <w:pPr>
              <w:contextualSpacing/>
              <w:rPr>
                <w:b/>
                <w:bCs/>
                <w:i/>
                <w:iCs/>
              </w:rPr>
            </w:pPr>
            <w:r w:rsidRPr="00B70F6B">
              <w:rPr>
                <w:b/>
                <w:bCs/>
                <w:i/>
                <w:iCs/>
              </w:rPr>
              <w:t>Фотография</w:t>
            </w:r>
          </w:p>
        </w:tc>
        <w:tc>
          <w:tcPr>
            <w:tcW w:w="4014" w:type="pct"/>
          </w:tcPr>
          <w:p w14:paraId="3B9ADFC8" w14:textId="77777777" w:rsidR="00171F6C" w:rsidRDefault="007A4EBF" w:rsidP="00424467">
            <w:pPr>
              <w:contextualSpacing/>
              <w:jc w:val="center"/>
            </w:pPr>
            <w:r>
              <w:rPr>
                <w:noProof/>
              </w:rPr>
              <w:drawing>
                <wp:inline distT="0" distB="0" distL="0" distR="0" wp14:anchorId="7E074F48" wp14:editId="2096A90F">
                  <wp:extent cx="4320000" cy="3240000"/>
                  <wp:effectExtent l="0" t="0" r="444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77E0D2C" w14:textId="77777777" w:rsidR="00095765" w:rsidRDefault="00095765" w:rsidP="00424467">
            <w:pPr>
              <w:contextualSpacing/>
              <w:jc w:val="center"/>
            </w:pPr>
          </w:p>
          <w:p w14:paraId="0D7C5ED2" w14:textId="77777777" w:rsidR="00095765" w:rsidRDefault="00095765" w:rsidP="00424467">
            <w:pPr>
              <w:contextualSpacing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217EC2DE" wp14:editId="761353C0">
                  <wp:extent cx="4320000" cy="3240000"/>
                  <wp:effectExtent l="0" t="0" r="4445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62FF503" w14:textId="77777777" w:rsidR="002E741B" w:rsidRDefault="002E741B" w:rsidP="00424467">
            <w:pPr>
              <w:contextualSpacing/>
              <w:jc w:val="center"/>
            </w:pPr>
          </w:p>
          <w:p w14:paraId="02A5288A" w14:textId="77777777" w:rsidR="002E741B" w:rsidRDefault="002E741B" w:rsidP="00424467">
            <w:pPr>
              <w:contextualSpacing/>
              <w:jc w:val="center"/>
            </w:pPr>
            <w:r>
              <w:rPr>
                <w:noProof/>
              </w:rPr>
              <w:drawing>
                <wp:inline distT="0" distB="0" distL="0" distR="0" wp14:anchorId="10F4CE4E" wp14:editId="1BEE26D8">
                  <wp:extent cx="4320000" cy="3240000"/>
                  <wp:effectExtent l="0" t="0" r="4445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4747C22" w14:textId="77777777" w:rsidR="00936A25" w:rsidRDefault="00936A25" w:rsidP="00424467">
            <w:pPr>
              <w:contextualSpacing/>
              <w:jc w:val="center"/>
            </w:pPr>
          </w:p>
          <w:p w14:paraId="05F8D8ED" w14:textId="01582E90" w:rsidR="00936A25" w:rsidRPr="00171F6C" w:rsidRDefault="00936A25" w:rsidP="00424467">
            <w:pPr>
              <w:contextualSpacing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2B574D24" wp14:editId="5FFB48D7">
                  <wp:extent cx="4320000" cy="3240000"/>
                  <wp:effectExtent l="0" t="0" r="4445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1F6C" w:rsidRPr="00B70F6B" w14:paraId="1BD33FD5" w14:textId="77777777" w:rsidTr="00424467">
        <w:tc>
          <w:tcPr>
            <w:tcW w:w="986" w:type="pct"/>
          </w:tcPr>
          <w:p w14:paraId="32B05754" w14:textId="77777777" w:rsidR="00171F6C" w:rsidRPr="00B70F6B" w:rsidRDefault="00171F6C" w:rsidP="00424467">
            <w:pPr>
              <w:contextualSpacing/>
              <w:rPr>
                <w:b/>
                <w:bCs/>
                <w:i/>
                <w:iCs/>
              </w:rPr>
            </w:pPr>
            <w:r w:rsidRPr="00B70F6B">
              <w:rPr>
                <w:b/>
                <w:bCs/>
                <w:i/>
                <w:iCs/>
              </w:rPr>
              <w:lastRenderedPageBreak/>
              <w:t>Причина появления</w:t>
            </w:r>
          </w:p>
        </w:tc>
        <w:tc>
          <w:tcPr>
            <w:tcW w:w="4014" w:type="pct"/>
          </w:tcPr>
          <w:p w14:paraId="3212F1CE" w14:textId="5C01A701" w:rsidR="00171F6C" w:rsidRPr="0012148D" w:rsidRDefault="009602C8" w:rsidP="00424467">
            <w:pPr>
              <w:contextualSpacing/>
            </w:pPr>
            <w:r w:rsidRPr="0012148D">
              <w:t>Физическое воздействие. Естественный физический износ. Отсутствие своевременных текущих и капитальных ремонтов.</w:t>
            </w:r>
          </w:p>
        </w:tc>
      </w:tr>
      <w:tr w:rsidR="00171F6C" w:rsidRPr="00C661B6" w14:paraId="78135029" w14:textId="77777777" w:rsidTr="00424467">
        <w:tc>
          <w:tcPr>
            <w:tcW w:w="986" w:type="pct"/>
          </w:tcPr>
          <w:p w14:paraId="1244999C" w14:textId="77777777" w:rsidR="00171F6C" w:rsidRPr="00B70F6B" w:rsidRDefault="00171F6C" w:rsidP="00424467">
            <w:pPr>
              <w:contextualSpacing/>
              <w:rPr>
                <w:b/>
                <w:bCs/>
                <w:i/>
                <w:iCs/>
              </w:rPr>
            </w:pPr>
            <w:r w:rsidRPr="00B70F6B">
              <w:rPr>
                <w:b/>
                <w:bCs/>
                <w:i/>
                <w:iCs/>
              </w:rPr>
              <w:t>Рекомендации по устранению</w:t>
            </w:r>
          </w:p>
        </w:tc>
        <w:tc>
          <w:tcPr>
            <w:tcW w:w="4014" w:type="pct"/>
          </w:tcPr>
          <w:p w14:paraId="6CC5B73B" w14:textId="65409EDE" w:rsidR="00171F6C" w:rsidRPr="0012148D" w:rsidRDefault="009602C8" w:rsidP="00424467">
            <w:pPr>
              <w:contextualSpacing/>
            </w:pPr>
            <w:r w:rsidRPr="0012148D">
              <w:t>Заменить поврежденные сэндвич-панели.</w:t>
            </w:r>
          </w:p>
        </w:tc>
      </w:tr>
    </w:tbl>
    <w:p w14:paraId="549EEF5D" w14:textId="77777777" w:rsidR="00171F6C" w:rsidRPr="00B70F6B" w:rsidRDefault="00171F6C" w:rsidP="00171F6C">
      <w:pPr>
        <w:pStyle w:val="a1"/>
      </w:pPr>
    </w:p>
    <w:tbl>
      <w:tblPr>
        <w:tblStyle w:val="af6"/>
        <w:tblW w:w="5000" w:type="pct"/>
        <w:tblLook w:val="04A0" w:firstRow="1" w:lastRow="0" w:firstColumn="1" w:lastColumn="0" w:noHBand="0" w:noVBand="1"/>
      </w:tblPr>
      <w:tblGrid>
        <w:gridCol w:w="2011"/>
        <w:gridCol w:w="8185"/>
      </w:tblGrid>
      <w:tr w:rsidR="00171F6C" w:rsidRPr="00B70F6B" w14:paraId="108BAC60" w14:textId="77777777" w:rsidTr="00424467">
        <w:tc>
          <w:tcPr>
            <w:tcW w:w="986" w:type="pct"/>
          </w:tcPr>
          <w:p w14:paraId="7051A23E" w14:textId="77777777" w:rsidR="00171F6C" w:rsidRPr="00B70F6B" w:rsidRDefault="00171F6C" w:rsidP="00424467">
            <w:pPr>
              <w:contextualSpacing/>
              <w:rPr>
                <w:b/>
                <w:bCs/>
                <w:i/>
                <w:iCs/>
              </w:rPr>
            </w:pPr>
            <w:r w:rsidRPr="00B70F6B">
              <w:rPr>
                <w:b/>
                <w:bCs/>
                <w:i/>
                <w:iCs/>
              </w:rPr>
              <w:t>Описание</w:t>
            </w:r>
          </w:p>
        </w:tc>
        <w:tc>
          <w:tcPr>
            <w:tcW w:w="4014" w:type="pct"/>
          </w:tcPr>
          <w:p w14:paraId="06CA0E1A" w14:textId="2B1DA642" w:rsidR="00171F6C" w:rsidRPr="00171F6C" w:rsidRDefault="005030EA" w:rsidP="00424467">
            <w:pPr>
              <w:contextualSpacing/>
            </w:pPr>
            <w:r>
              <w:t>Повреждения облицовки стен плиткой.</w:t>
            </w:r>
          </w:p>
        </w:tc>
      </w:tr>
      <w:tr w:rsidR="00171F6C" w:rsidRPr="00B70F6B" w14:paraId="15F15F52" w14:textId="77777777" w:rsidTr="00424467">
        <w:tc>
          <w:tcPr>
            <w:tcW w:w="986" w:type="pct"/>
          </w:tcPr>
          <w:p w14:paraId="5960A9CD" w14:textId="77777777" w:rsidR="00171F6C" w:rsidRPr="00B70F6B" w:rsidRDefault="00171F6C" w:rsidP="00424467">
            <w:pPr>
              <w:contextualSpacing/>
              <w:rPr>
                <w:b/>
                <w:bCs/>
                <w:i/>
                <w:iCs/>
              </w:rPr>
            </w:pPr>
            <w:r w:rsidRPr="00B70F6B">
              <w:rPr>
                <w:b/>
                <w:bCs/>
                <w:i/>
                <w:iCs/>
              </w:rPr>
              <w:t>Фотография</w:t>
            </w:r>
          </w:p>
        </w:tc>
        <w:tc>
          <w:tcPr>
            <w:tcW w:w="4014" w:type="pct"/>
          </w:tcPr>
          <w:p w14:paraId="189B8116" w14:textId="77777777" w:rsidR="00171F6C" w:rsidRDefault="005030EA" w:rsidP="00424467">
            <w:pPr>
              <w:contextualSpacing/>
              <w:jc w:val="center"/>
            </w:pPr>
            <w:r>
              <w:rPr>
                <w:noProof/>
              </w:rPr>
              <w:drawing>
                <wp:inline distT="0" distB="0" distL="0" distR="0" wp14:anchorId="5DF35398" wp14:editId="0A35EA8F">
                  <wp:extent cx="4320000" cy="3240000"/>
                  <wp:effectExtent l="0" t="0" r="4445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1F4F88C" w14:textId="77777777" w:rsidR="00F05835" w:rsidRDefault="00F05835" w:rsidP="00424467">
            <w:pPr>
              <w:contextualSpacing/>
              <w:jc w:val="center"/>
            </w:pPr>
          </w:p>
          <w:p w14:paraId="3AABBEA7" w14:textId="77777777" w:rsidR="00F05835" w:rsidRDefault="00F05835" w:rsidP="00424467">
            <w:pPr>
              <w:contextualSpacing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18674F6E" wp14:editId="52D06E04">
                  <wp:extent cx="4320000" cy="3240000"/>
                  <wp:effectExtent l="0" t="0" r="4445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5FEA95E" w14:textId="77777777" w:rsidR="003658C0" w:rsidRDefault="003658C0" w:rsidP="00424467">
            <w:pPr>
              <w:contextualSpacing/>
              <w:jc w:val="center"/>
            </w:pPr>
          </w:p>
          <w:p w14:paraId="69A83CBE" w14:textId="77777777" w:rsidR="003658C0" w:rsidRDefault="003658C0" w:rsidP="00424467">
            <w:pPr>
              <w:contextualSpacing/>
              <w:jc w:val="center"/>
            </w:pPr>
            <w:r>
              <w:rPr>
                <w:noProof/>
              </w:rPr>
              <w:drawing>
                <wp:inline distT="0" distB="0" distL="0" distR="0" wp14:anchorId="030D5978" wp14:editId="01D25DD5">
                  <wp:extent cx="4320000" cy="3240000"/>
                  <wp:effectExtent l="0" t="0" r="4445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C186F6C" w14:textId="77777777" w:rsidR="00A70380" w:rsidRDefault="00A70380" w:rsidP="00424467">
            <w:pPr>
              <w:contextualSpacing/>
              <w:jc w:val="center"/>
            </w:pPr>
          </w:p>
          <w:p w14:paraId="6C5F0FE3" w14:textId="7D2BE869" w:rsidR="00A70380" w:rsidRPr="00171F6C" w:rsidRDefault="00A70380" w:rsidP="00424467">
            <w:pPr>
              <w:contextualSpacing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3FE5B5B9" wp14:editId="544305DB">
                  <wp:extent cx="4320000" cy="3240000"/>
                  <wp:effectExtent l="0" t="0" r="4445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030EA" w:rsidRPr="00B70F6B" w14:paraId="3BFE2BD3" w14:textId="77777777" w:rsidTr="00424467">
        <w:tc>
          <w:tcPr>
            <w:tcW w:w="986" w:type="pct"/>
          </w:tcPr>
          <w:p w14:paraId="67E276F9" w14:textId="77777777" w:rsidR="005030EA" w:rsidRPr="00B70F6B" w:rsidRDefault="005030EA" w:rsidP="005030EA">
            <w:pPr>
              <w:contextualSpacing/>
              <w:rPr>
                <w:b/>
                <w:bCs/>
                <w:i/>
                <w:iCs/>
              </w:rPr>
            </w:pPr>
            <w:r w:rsidRPr="00B70F6B">
              <w:rPr>
                <w:b/>
                <w:bCs/>
                <w:i/>
                <w:iCs/>
              </w:rPr>
              <w:lastRenderedPageBreak/>
              <w:t>Причина появления</w:t>
            </w:r>
          </w:p>
        </w:tc>
        <w:tc>
          <w:tcPr>
            <w:tcW w:w="4014" w:type="pct"/>
          </w:tcPr>
          <w:p w14:paraId="75FB1269" w14:textId="67D7F92E" w:rsidR="005030EA" w:rsidRPr="0012148D" w:rsidRDefault="005030EA" w:rsidP="005030EA">
            <w:pPr>
              <w:contextualSpacing/>
            </w:pPr>
            <w:r w:rsidRPr="0012148D">
              <w:t>Физическое воздействие. Естественный физический износ. Отсутствие своевременных текущих и капитальных ремонтов.</w:t>
            </w:r>
          </w:p>
        </w:tc>
      </w:tr>
      <w:tr w:rsidR="005030EA" w:rsidRPr="00C661B6" w14:paraId="2F34A573" w14:textId="77777777" w:rsidTr="00424467">
        <w:tc>
          <w:tcPr>
            <w:tcW w:w="986" w:type="pct"/>
          </w:tcPr>
          <w:p w14:paraId="20E403DD" w14:textId="77777777" w:rsidR="005030EA" w:rsidRPr="00B70F6B" w:rsidRDefault="005030EA" w:rsidP="005030EA">
            <w:pPr>
              <w:contextualSpacing/>
              <w:rPr>
                <w:b/>
                <w:bCs/>
                <w:i/>
                <w:iCs/>
              </w:rPr>
            </w:pPr>
            <w:r w:rsidRPr="00B70F6B">
              <w:rPr>
                <w:b/>
                <w:bCs/>
                <w:i/>
                <w:iCs/>
              </w:rPr>
              <w:t>Рекомендации по устранению</w:t>
            </w:r>
          </w:p>
        </w:tc>
        <w:tc>
          <w:tcPr>
            <w:tcW w:w="4014" w:type="pct"/>
          </w:tcPr>
          <w:p w14:paraId="6674F054" w14:textId="2D935C76" w:rsidR="005030EA" w:rsidRPr="0012148D" w:rsidRDefault="005030EA" w:rsidP="005030EA">
            <w:pPr>
              <w:contextualSpacing/>
            </w:pPr>
            <w:r w:rsidRPr="0012148D">
              <w:t>Заменить поврежденные керамические плитки облицовки.</w:t>
            </w:r>
          </w:p>
        </w:tc>
      </w:tr>
    </w:tbl>
    <w:p w14:paraId="4A404585" w14:textId="77777777" w:rsidR="00171F6C" w:rsidRPr="00B70F6B" w:rsidRDefault="00171F6C" w:rsidP="00171F6C">
      <w:pPr>
        <w:pStyle w:val="a1"/>
      </w:pPr>
    </w:p>
    <w:tbl>
      <w:tblPr>
        <w:tblStyle w:val="af6"/>
        <w:tblW w:w="5000" w:type="pct"/>
        <w:tblLook w:val="04A0" w:firstRow="1" w:lastRow="0" w:firstColumn="1" w:lastColumn="0" w:noHBand="0" w:noVBand="1"/>
      </w:tblPr>
      <w:tblGrid>
        <w:gridCol w:w="2011"/>
        <w:gridCol w:w="8185"/>
      </w:tblGrid>
      <w:tr w:rsidR="00171F6C" w:rsidRPr="00B70F6B" w14:paraId="5868F4A2" w14:textId="77777777" w:rsidTr="00424467">
        <w:tc>
          <w:tcPr>
            <w:tcW w:w="986" w:type="pct"/>
          </w:tcPr>
          <w:p w14:paraId="1EB7ECCA" w14:textId="77777777" w:rsidR="00171F6C" w:rsidRPr="00B70F6B" w:rsidRDefault="00171F6C" w:rsidP="00424467">
            <w:pPr>
              <w:contextualSpacing/>
              <w:rPr>
                <w:b/>
                <w:bCs/>
                <w:i/>
                <w:iCs/>
              </w:rPr>
            </w:pPr>
            <w:r w:rsidRPr="00B70F6B">
              <w:rPr>
                <w:b/>
                <w:bCs/>
                <w:i/>
                <w:iCs/>
              </w:rPr>
              <w:t>Описание</w:t>
            </w:r>
          </w:p>
        </w:tc>
        <w:tc>
          <w:tcPr>
            <w:tcW w:w="4014" w:type="pct"/>
          </w:tcPr>
          <w:p w14:paraId="1103C353" w14:textId="333F4FA0" w:rsidR="00171F6C" w:rsidRPr="00171F6C" w:rsidRDefault="006E0957" w:rsidP="00424467">
            <w:pPr>
              <w:contextualSpacing/>
            </w:pPr>
            <w:r>
              <w:t>Повреждения отделки цоколя. Биопоражения цоколя.</w:t>
            </w:r>
          </w:p>
        </w:tc>
      </w:tr>
      <w:tr w:rsidR="00171F6C" w:rsidRPr="00B70F6B" w14:paraId="2AE1D886" w14:textId="77777777" w:rsidTr="00424467">
        <w:tc>
          <w:tcPr>
            <w:tcW w:w="986" w:type="pct"/>
          </w:tcPr>
          <w:p w14:paraId="4D7DCE81" w14:textId="77777777" w:rsidR="00171F6C" w:rsidRPr="00B70F6B" w:rsidRDefault="00171F6C" w:rsidP="00424467">
            <w:pPr>
              <w:contextualSpacing/>
              <w:rPr>
                <w:b/>
                <w:bCs/>
                <w:i/>
                <w:iCs/>
              </w:rPr>
            </w:pPr>
            <w:r w:rsidRPr="00B70F6B">
              <w:rPr>
                <w:b/>
                <w:bCs/>
                <w:i/>
                <w:iCs/>
              </w:rPr>
              <w:t>Фотография</w:t>
            </w:r>
          </w:p>
        </w:tc>
        <w:tc>
          <w:tcPr>
            <w:tcW w:w="4014" w:type="pct"/>
          </w:tcPr>
          <w:p w14:paraId="075F533E" w14:textId="77777777" w:rsidR="00171F6C" w:rsidRDefault="006E0957" w:rsidP="00424467">
            <w:pPr>
              <w:contextualSpacing/>
              <w:jc w:val="center"/>
            </w:pPr>
            <w:r>
              <w:rPr>
                <w:noProof/>
              </w:rPr>
              <w:drawing>
                <wp:inline distT="0" distB="0" distL="0" distR="0" wp14:anchorId="62DA4B11" wp14:editId="159D1565">
                  <wp:extent cx="4320000" cy="3240000"/>
                  <wp:effectExtent l="6668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432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C6D27B7" w14:textId="77777777" w:rsidR="001B205E" w:rsidRDefault="001B205E" w:rsidP="00424467">
            <w:pPr>
              <w:contextualSpacing/>
              <w:jc w:val="center"/>
            </w:pPr>
          </w:p>
          <w:p w14:paraId="3EC9FB67" w14:textId="77777777" w:rsidR="001B205E" w:rsidRDefault="001B205E" w:rsidP="00424467">
            <w:pPr>
              <w:contextualSpacing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01B754DC" wp14:editId="38CBCE00">
                  <wp:extent cx="4320000" cy="3240000"/>
                  <wp:effectExtent l="0" t="0" r="4445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588BFA0" w14:textId="77777777" w:rsidR="009B6BA9" w:rsidRDefault="009B6BA9" w:rsidP="00424467">
            <w:pPr>
              <w:contextualSpacing/>
              <w:jc w:val="center"/>
            </w:pPr>
          </w:p>
          <w:p w14:paraId="187FCB89" w14:textId="77777777" w:rsidR="009B6BA9" w:rsidRDefault="009B6BA9" w:rsidP="00424467">
            <w:pPr>
              <w:contextualSpacing/>
              <w:jc w:val="center"/>
            </w:pPr>
            <w:r>
              <w:rPr>
                <w:noProof/>
              </w:rPr>
              <w:drawing>
                <wp:inline distT="0" distB="0" distL="0" distR="0" wp14:anchorId="1E5A4DFC" wp14:editId="3FDA7B05">
                  <wp:extent cx="4320000" cy="3240000"/>
                  <wp:effectExtent l="0" t="0" r="4445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2506FD4" w14:textId="77777777" w:rsidR="00E26CEC" w:rsidRDefault="00E26CEC" w:rsidP="00424467">
            <w:pPr>
              <w:contextualSpacing/>
              <w:jc w:val="center"/>
            </w:pPr>
          </w:p>
          <w:p w14:paraId="6E681B07" w14:textId="7E4964A8" w:rsidR="00E26CEC" w:rsidRPr="00171F6C" w:rsidRDefault="00E26CEC" w:rsidP="00424467">
            <w:pPr>
              <w:contextualSpacing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1D30290F" wp14:editId="6128548C">
                  <wp:extent cx="4320000" cy="3240000"/>
                  <wp:effectExtent l="0" t="0" r="4445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1F6C" w:rsidRPr="00B70F6B" w14:paraId="24DF459D" w14:textId="77777777" w:rsidTr="00424467">
        <w:tc>
          <w:tcPr>
            <w:tcW w:w="986" w:type="pct"/>
          </w:tcPr>
          <w:p w14:paraId="353C659F" w14:textId="77777777" w:rsidR="00171F6C" w:rsidRPr="00B70F6B" w:rsidRDefault="00171F6C" w:rsidP="00424467">
            <w:pPr>
              <w:contextualSpacing/>
              <w:rPr>
                <w:b/>
                <w:bCs/>
                <w:i/>
                <w:iCs/>
              </w:rPr>
            </w:pPr>
            <w:r w:rsidRPr="00B70F6B">
              <w:rPr>
                <w:b/>
                <w:bCs/>
                <w:i/>
                <w:iCs/>
              </w:rPr>
              <w:lastRenderedPageBreak/>
              <w:t>Причина появления</w:t>
            </w:r>
          </w:p>
        </w:tc>
        <w:tc>
          <w:tcPr>
            <w:tcW w:w="4014" w:type="pct"/>
          </w:tcPr>
          <w:p w14:paraId="69134F8A" w14:textId="44FCAC25" w:rsidR="00171F6C" w:rsidRPr="00171F6C" w:rsidRDefault="00F24F07" w:rsidP="00424467">
            <w:pPr>
              <w:contextualSpacing/>
            </w:pPr>
            <w:r>
              <w:t>Естественный физический износ. Отсутствие своевременных текущих и капитальных ремонтов.</w:t>
            </w:r>
          </w:p>
        </w:tc>
      </w:tr>
      <w:tr w:rsidR="00171F6C" w:rsidRPr="00C661B6" w14:paraId="102B6742" w14:textId="77777777" w:rsidTr="00424467">
        <w:tc>
          <w:tcPr>
            <w:tcW w:w="986" w:type="pct"/>
          </w:tcPr>
          <w:p w14:paraId="247E61C4" w14:textId="77777777" w:rsidR="00171F6C" w:rsidRPr="00B70F6B" w:rsidRDefault="00171F6C" w:rsidP="00424467">
            <w:pPr>
              <w:contextualSpacing/>
              <w:rPr>
                <w:b/>
                <w:bCs/>
                <w:i/>
                <w:iCs/>
              </w:rPr>
            </w:pPr>
            <w:r w:rsidRPr="00B70F6B">
              <w:rPr>
                <w:b/>
                <w:bCs/>
                <w:i/>
                <w:iCs/>
              </w:rPr>
              <w:t>Рекомендации по устранению</w:t>
            </w:r>
          </w:p>
        </w:tc>
        <w:tc>
          <w:tcPr>
            <w:tcW w:w="4014" w:type="pct"/>
          </w:tcPr>
          <w:p w14:paraId="1F796BDB" w14:textId="57039788" w:rsidR="00171F6C" w:rsidRPr="00171F6C" w:rsidRDefault="00F24F07" w:rsidP="00F24F07">
            <w:pPr>
              <w:contextualSpacing/>
            </w:pPr>
            <w:r>
              <w:t xml:space="preserve">Разработать мероприятия по устранению биопоражения в соответствии с </w:t>
            </w:r>
            <w:r w:rsidRPr="00CF2413">
              <w:t xml:space="preserve">СП 28.13330.2017 </w:t>
            </w:r>
            <w:r w:rsidRPr="005E30AF">
              <w:t>[</w:t>
            </w:r>
            <w:r w:rsidRPr="00F24F07">
              <w:rPr>
                <w:highlight w:val="yellow"/>
              </w:rPr>
              <w:t>13</w:t>
            </w:r>
            <w:r w:rsidRPr="005E30AF">
              <w:t>]</w:t>
            </w:r>
            <w:r>
              <w:t xml:space="preserve"> Приложение Ш, таблицы Ш.1 и Ш.2, согласно которым, при степени биоповреждения </w:t>
            </w:r>
            <w:r w:rsidRPr="00F24F07">
              <w:t>I</w:t>
            </w:r>
            <w:r>
              <w:t xml:space="preserve"> требуется просушить конструкции цоколя, выполнить очистку поверхностей и обработку </w:t>
            </w:r>
            <w:proofErr w:type="spellStart"/>
            <w:r>
              <w:t>биоцидом</w:t>
            </w:r>
            <w:proofErr w:type="spellEnd"/>
            <w:r>
              <w:t>.</w:t>
            </w:r>
            <w:r w:rsidR="001B205E">
              <w:t xml:space="preserve"> Восстановить отделку цоколя.</w:t>
            </w:r>
          </w:p>
        </w:tc>
      </w:tr>
    </w:tbl>
    <w:p w14:paraId="6C251961" w14:textId="77777777" w:rsidR="00171F6C" w:rsidRPr="00B70F6B" w:rsidRDefault="00171F6C" w:rsidP="00171F6C">
      <w:pPr>
        <w:pStyle w:val="a1"/>
      </w:pPr>
    </w:p>
    <w:tbl>
      <w:tblPr>
        <w:tblStyle w:val="af6"/>
        <w:tblW w:w="5000" w:type="pct"/>
        <w:tblLook w:val="04A0" w:firstRow="1" w:lastRow="0" w:firstColumn="1" w:lastColumn="0" w:noHBand="0" w:noVBand="1"/>
      </w:tblPr>
      <w:tblGrid>
        <w:gridCol w:w="2011"/>
        <w:gridCol w:w="8185"/>
      </w:tblGrid>
      <w:tr w:rsidR="00171F6C" w:rsidRPr="00B70F6B" w14:paraId="43A4C5EA" w14:textId="77777777" w:rsidTr="00424467">
        <w:tc>
          <w:tcPr>
            <w:tcW w:w="986" w:type="pct"/>
          </w:tcPr>
          <w:p w14:paraId="664B863D" w14:textId="77777777" w:rsidR="00171F6C" w:rsidRPr="00B70F6B" w:rsidRDefault="00171F6C" w:rsidP="00424467">
            <w:pPr>
              <w:contextualSpacing/>
              <w:rPr>
                <w:b/>
                <w:bCs/>
                <w:i/>
                <w:iCs/>
              </w:rPr>
            </w:pPr>
            <w:r w:rsidRPr="00B70F6B">
              <w:rPr>
                <w:b/>
                <w:bCs/>
                <w:i/>
                <w:iCs/>
              </w:rPr>
              <w:t>Описание</w:t>
            </w:r>
          </w:p>
        </w:tc>
        <w:tc>
          <w:tcPr>
            <w:tcW w:w="4014" w:type="pct"/>
          </w:tcPr>
          <w:p w14:paraId="7A69B07E" w14:textId="0FD37BAB" w:rsidR="00171F6C" w:rsidRPr="00171F6C" w:rsidRDefault="00687ED5" w:rsidP="00424467">
            <w:pPr>
              <w:contextualSpacing/>
            </w:pPr>
            <w:r>
              <w:t>Повреждение от пожара стеновых сэндвич-панелей.</w:t>
            </w:r>
          </w:p>
        </w:tc>
      </w:tr>
      <w:tr w:rsidR="00171F6C" w:rsidRPr="00B70F6B" w14:paraId="7F0D089E" w14:textId="77777777" w:rsidTr="00424467">
        <w:tc>
          <w:tcPr>
            <w:tcW w:w="986" w:type="pct"/>
          </w:tcPr>
          <w:p w14:paraId="23496A77" w14:textId="77777777" w:rsidR="00171F6C" w:rsidRPr="00B70F6B" w:rsidRDefault="00171F6C" w:rsidP="00424467">
            <w:pPr>
              <w:contextualSpacing/>
              <w:rPr>
                <w:b/>
                <w:bCs/>
                <w:i/>
                <w:iCs/>
              </w:rPr>
            </w:pPr>
            <w:r w:rsidRPr="00B70F6B">
              <w:rPr>
                <w:b/>
                <w:bCs/>
                <w:i/>
                <w:iCs/>
              </w:rPr>
              <w:t>Фотография</w:t>
            </w:r>
          </w:p>
        </w:tc>
        <w:tc>
          <w:tcPr>
            <w:tcW w:w="4014" w:type="pct"/>
          </w:tcPr>
          <w:p w14:paraId="3039652F" w14:textId="77777777" w:rsidR="00171F6C" w:rsidRDefault="000F5CFB" w:rsidP="00424467">
            <w:pPr>
              <w:contextualSpacing/>
              <w:jc w:val="center"/>
            </w:pPr>
            <w:r>
              <w:rPr>
                <w:noProof/>
              </w:rPr>
              <w:drawing>
                <wp:inline distT="0" distB="0" distL="0" distR="0" wp14:anchorId="2154ABD0" wp14:editId="33418E7D">
                  <wp:extent cx="4320000" cy="3240000"/>
                  <wp:effectExtent l="0" t="0" r="4445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C72E8B8" w14:textId="77777777" w:rsidR="009D7C0A" w:rsidRDefault="009D7C0A" w:rsidP="00424467">
            <w:pPr>
              <w:contextualSpacing/>
              <w:jc w:val="center"/>
            </w:pPr>
          </w:p>
          <w:p w14:paraId="52862382" w14:textId="4347C345" w:rsidR="009D7C0A" w:rsidRPr="00171F6C" w:rsidRDefault="009D7C0A" w:rsidP="00424467">
            <w:pPr>
              <w:contextualSpacing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31923912" wp14:editId="637B31A1">
                  <wp:extent cx="4320000" cy="3240000"/>
                  <wp:effectExtent l="6668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432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1F6C" w:rsidRPr="00B70F6B" w14:paraId="2928569B" w14:textId="77777777" w:rsidTr="00424467">
        <w:tc>
          <w:tcPr>
            <w:tcW w:w="986" w:type="pct"/>
          </w:tcPr>
          <w:p w14:paraId="32107FCC" w14:textId="77777777" w:rsidR="00171F6C" w:rsidRPr="00B70F6B" w:rsidRDefault="00171F6C" w:rsidP="00424467">
            <w:pPr>
              <w:contextualSpacing/>
              <w:rPr>
                <w:b/>
                <w:bCs/>
                <w:i/>
                <w:iCs/>
              </w:rPr>
            </w:pPr>
            <w:r w:rsidRPr="00B70F6B">
              <w:rPr>
                <w:b/>
                <w:bCs/>
                <w:i/>
                <w:iCs/>
              </w:rPr>
              <w:t>Причина появления</w:t>
            </w:r>
          </w:p>
        </w:tc>
        <w:tc>
          <w:tcPr>
            <w:tcW w:w="4014" w:type="pct"/>
          </w:tcPr>
          <w:p w14:paraId="3E038C40" w14:textId="7C1350A4" w:rsidR="00171F6C" w:rsidRPr="00171F6C" w:rsidRDefault="00687ED5" w:rsidP="00424467">
            <w:pPr>
              <w:contextualSpacing/>
            </w:pPr>
            <w:r>
              <w:t>Воздействие огня. Отсутствие своевременных текущих и капитальных ремонтов.</w:t>
            </w:r>
          </w:p>
        </w:tc>
      </w:tr>
      <w:tr w:rsidR="00171F6C" w:rsidRPr="0012148D" w14:paraId="61017ECD" w14:textId="77777777" w:rsidTr="00424467">
        <w:tc>
          <w:tcPr>
            <w:tcW w:w="986" w:type="pct"/>
          </w:tcPr>
          <w:p w14:paraId="0B8F4C9B" w14:textId="77777777" w:rsidR="00171F6C" w:rsidRPr="0012148D" w:rsidRDefault="00171F6C" w:rsidP="00424467">
            <w:pPr>
              <w:contextualSpacing/>
              <w:rPr>
                <w:b/>
                <w:bCs/>
                <w:i/>
                <w:iCs/>
              </w:rPr>
            </w:pPr>
            <w:r w:rsidRPr="0012148D">
              <w:rPr>
                <w:b/>
                <w:bCs/>
                <w:i/>
                <w:iCs/>
              </w:rPr>
              <w:t>Рекомендации по устранению</w:t>
            </w:r>
          </w:p>
        </w:tc>
        <w:tc>
          <w:tcPr>
            <w:tcW w:w="4014" w:type="pct"/>
          </w:tcPr>
          <w:p w14:paraId="137A970D" w14:textId="78E4DD06" w:rsidR="00171F6C" w:rsidRPr="0012148D" w:rsidRDefault="00687ED5" w:rsidP="00424467">
            <w:pPr>
              <w:contextualSpacing/>
            </w:pPr>
            <w:r w:rsidRPr="0012148D">
              <w:t>Заменить поврежденные сэндвич-панели.</w:t>
            </w:r>
          </w:p>
        </w:tc>
      </w:tr>
    </w:tbl>
    <w:p w14:paraId="20096913" w14:textId="77777777" w:rsidR="000D58C3" w:rsidRPr="00B70F6B" w:rsidRDefault="000D58C3" w:rsidP="000D58C3">
      <w:pPr>
        <w:pStyle w:val="a1"/>
      </w:pPr>
    </w:p>
    <w:tbl>
      <w:tblPr>
        <w:tblStyle w:val="af6"/>
        <w:tblW w:w="5000" w:type="pct"/>
        <w:tblLook w:val="04A0" w:firstRow="1" w:lastRow="0" w:firstColumn="1" w:lastColumn="0" w:noHBand="0" w:noVBand="1"/>
      </w:tblPr>
      <w:tblGrid>
        <w:gridCol w:w="2011"/>
        <w:gridCol w:w="8185"/>
      </w:tblGrid>
      <w:tr w:rsidR="000D58C3" w:rsidRPr="0012148D" w14:paraId="22459D8B" w14:textId="77777777" w:rsidTr="00D17BD9">
        <w:tc>
          <w:tcPr>
            <w:tcW w:w="986" w:type="pct"/>
          </w:tcPr>
          <w:p w14:paraId="2410BD5E" w14:textId="77777777" w:rsidR="000D58C3" w:rsidRPr="0012148D" w:rsidRDefault="000D58C3" w:rsidP="00D17BD9">
            <w:pPr>
              <w:contextualSpacing/>
              <w:rPr>
                <w:b/>
                <w:bCs/>
                <w:i/>
                <w:iCs/>
              </w:rPr>
            </w:pPr>
            <w:r w:rsidRPr="0012148D">
              <w:rPr>
                <w:b/>
                <w:bCs/>
                <w:i/>
                <w:iCs/>
              </w:rPr>
              <w:t>Описание</w:t>
            </w:r>
          </w:p>
        </w:tc>
        <w:tc>
          <w:tcPr>
            <w:tcW w:w="4014" w:type="pct"/>
          </w:tcPr>
          <w:p w14:paraId="313D9338" w14:textId="3CCD7104" w:rsidR="000D58C3" w:rsidRPr="0012148D" w:rsidRDefault="000D58C3" w:rsidP="00D17BD9">
            <w:pPr>
              <w:contextualSpacing/>
            </w:pPr>
            <w:r>
              <w:t>Повреждения и деформации конькового элемента.</w:t>
            </w:r>
          </w:p>
        </w:tc>
      </w:tr>
      <w:tr w:rsidR="000D58C3" w:rsidRPr="0012148D" w14:paraId="73EB38D5" w14:textId="77777777" w:rsidTr="00D17BD9">
        <w:tc>
          <w:tcPr>
            <w:tcW w:w="986" w:type="pct"/>
          </w:tcPr>
          <w:p w14:paraId="63B99AEF" w14:textId="77777777" w:rsidR="000D58C3" w:rsidRPr="0012148D" w:rsidRDefault="000D58C3" w:rsidP="00D17BD9">
            <w:pPr>
              <w:contextualSpacing/>
              <w:rPr>
                <w:b/>
                <w:bCs/>
                <w:i/>
                <w:iCs/>
              </w:rPr>
            </w:pPr>
            <w:r w:rsidRPr="0012148D">
              <w:rPr>
                <w:b/>
                <w:bCs/>
                <w:i/>
                <w:iCs/>
              </w:rPr>
              <w:t>Фотография</w:t>
            </w:r>
          </w:p>
        </w:tc>
        <w:tc>
          <w:tcPr>
            <w:tcW w:w="4014" w:type="pct"/>
          </w:tcPr>
          <w:p w14:paraId="110DCB82" w14:textId="77777777" w:rsidR="000D58C3" w:rsidRDefault="000D58C3" w:rsidP="00D17BD9">
            <w:pPr>
              <w:contextualSpacing/>
              <w:jc w:val="center"/>
            </w:pPr>
            <w:r>
              <w:rPr>
                <w:noProof/>
              </w:rPr>
              <w:drawing>
                <wp:inline distT="0" distB="0" distL="0" distR="0" wp14:anchorId="01118D43" wp14:editId="4F524A81">
                  <wp:extent cx="4663135" cy="3497580"/>
                  <wp:effectExtent l="0" t="0" r="4445" b="762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4689" cy="3498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279C0ED" w14:textId="27BFC240" w:rsidR="000D58C3" w:rsidRPr="0012148D" w:rsidRDefault="000D58C3" w:rsidP="00D17BD9">
            <w:pPr>
              <w:contextualSpacing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0CA1FB54" wp14:editId="24EB4359">
                  <wp:extent cx="4510692" cy="3383241"/>
                  <wp:effectExtent l="0" t="0" r="4445" b="8255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14072" cy="3385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58C3" w:rsidRPr="0012148D" w14:paraId="55FFA9F3" w14:textId="77777777" w:rsidTr="00D17BD9">
        <w:tc>
          <w:tcPr>
            <w:tcW w:w="986" w:type="pct"/>
          </w:tcPr>
          <w:p w14:paraId="21F0436F" w14:textId="77777777" w:rsidR="000D58C3" w:rsidRPr="0012148D" w:rsidRDefault="000D58C3" w:rsidP="00D17BD9">
            <w:pPr>
              <w:contextualSpacing/>
              <w:rPr>
                <w:b/>
                <w:bCs/>
                <w:i/>
                <w:iCs/>
              </w:rPr>
            </w:pPr>
            <w:r w:rsidRPr="0012148D">
              <w:rPr>
                <w:b/>
                <w:bCs/>
                <w:i/>
                <w:iCs/>
              </w:rPr>
              <w:lastRenderedPageBreak/>
              <w:t>Причина появления</w:t>
            </w:r>
          </w:p>
        </w:tc>
        <w:tc>
          <w:tcPr>
            <w:tcW w:w="4014" w:type="pct"/>
          </w:tcPr>
          <w:p w14:paraId="1957BD23" w14:textId="74A7CBD3" w:rsidR="000D58C3" w:rsidRPr="0012148D" w:rsidRDefault="000D58C3" w:rsidP="00D17BD9">
            <w:pPr>
              <w:contextualSpacing/>
            </w:pPr>
            <w:r>
              <w:t xml:space="preserve">Ветровые нагрузки. </w:t>
            </w:r>
            <w:r>
              <w:t>Не качественное выполнение строительно-монтажных работ.</w:t>
            </w:r>
          </w:p>
        </w:tc>
      </w:tr>
      <w:tr w:rsidR="000D58C3" w:rsidRPr="0012148D" w14:paraId="74864380" w14:textId="77777777" w:rsidTr="00D17BD9">
        <w:tc>
          <w:tcPr>
            <w:tcW w:w="986" w:type="pct"/>
          </w:tcPr>
          <w:p w14:paraId="4C27BEFF" w14:textId="77777777" w:rsidR="000D58C3" w:rsidRPr="0012148D" w:rsidRDefault="000D58C3" w:rsidP="00D17BD9">
            <w:pPr>
              <w:contextualSpacing/>
              <w:rPr>
                <w:b/>
                <w:bCs/>
                <w:i/>
                <w:iCs/>
              </w:rPr>
            </w:pPr>
            <w:r w:rsidRPr="0012148D">
              <w:rPr>
                <w:b/>
                <w:bCs/>
                <w:i/>
                <w:iCs/>
              </w:rPr>
              <w:t>Рекомендации по устранению</w:t>
            </w:r>
          </w:p>
        </w:tc>
        <w:tc>
          <w:tcPr>
            <w:tcW w:w="4014" w:type="pct"/>
          </w:tcPr>
          <w:p w14:paraId="2BD70FCF" w14:textId="5CF9078C" w:rsidR="000D58C3" w:rsidRPr="0012148D" w:rsidRDefault="000D58C3" w:rsidP="00D17BD9">
            <w:pPr>
              <w:contextualSpacing/>
            </w:pPr>
            <w:r>
              <w:t>Выполнить</w:t>
            </w:r>
            <w:r>
              <w:t xml:space="preserve"> замену поврежденных коньковых элементов.</w:t>
            </w:r>
          </w:p>
        </w:tc>
      </w:tr>
    </w:tbl>
    <w:p w14:paraId="3071ACD9" w14:textId="77777777" w:rsidR="000D58C3" w:rsidRPr="00B70F6B" w:rsidRDefault="000D58C3" w:rsidP="000D58C3">
      <w:pPr>
        <w:pStyle w:val="a1"/>
      </w:pPr>
    </w:p>
    <w:tbl>
      <w:tblPr>
        <w:tblStyle w:val="af6"/>
        <w:tblW w:w="5000" w:type="pct"/>
        <w:tblLook w:val="04A0" w:firstRow="1" w:lastRow="0" w:firstColumn="1" w:lastColumn="0" w:noHBand="0" w:noVBand="1"/>
      </w:tblPr>
      <w:tblGrid>
        <w:gridCol w:w="2011"/>
        <w:gridCol w:w="8185"/>
      </w:tblGrid>
      <w:tr w:rsidR="000D58C3" w:rsidRPr="0012148D" w14:paraId="28525384" w14:textId="77777777" w:rsidTr="00D17BD9">
        <w:tc>
          <w:tcPr>
            <w:tcW w:w="986" w:type="pct"/>
          </w:tcPr>
          <w:p w14:paraId="1400DC53" w14:textId="77777777" w:rsidR="000D58C3" w:rsidRPr="0012148D" w:rsidRDefault="000D58C3" w:rsidP="00D17BD9">
            <w:pPr>
              <w:contextualSpacing/>
              <w:rPr>
                <w:b/>
                <w:bCs/>
                <w:i/>
                <w:iCs/>
              </w:rPr>
            </w:pPr>
            <w:r w:rsidRPr="0012148D">
              <w:rPr>
                <w:b/>
                <w:bCs/>
                <w:i/>
                <w:iCs/>
              </w:rPr>
              <w:t>Описание</w:t>
            </w:r>
          </w:p>
        </w:tc>
        <w:tc>
          <w:tcPr>
            <w:tcW w:w="4014" w:type="pct"/>
          </w:tcPr>
          <w:p w14:paraId="00110751" w14:textId="0BC3C920" w:rsidR="000D58C3" w:rsidRPr="0012148D" w:rsidRDefault="000D58C3" w:rsidP="00D17BD9">
            <w:pPr>
              <w:contextualSpacing/>
            </w:pPr>
            <w:r>
              <w:t>Местами кровельные саморезы не затянуты</w:t>
            </w:r>
            <w:r>
              <w:t>.</w:t>
            </w:r>
          </w:p>
        </w:tc>
      </w:tr>
      <w:tr w:rsidR="000D58C3" w:rsidRPr="0012148D" w14:paraId="76CACE69" w14:textId="77777777" w:rsidTr="00D17BD9">
        <w:tc>
          <w:tcPr>
            <w:tcW w:w="986" w:type="pct"/>
          </w:tcPr>
          <w:p w14:paraId="795AC56B" w14:textId="77777777" w:rsidR="000D58C3" w:rsidRPr="0012148D" w:rsidRDefault="000D58C3" w:rsidP="00D17BD9">
            <w:pPr>
              <w:contextualSpacing/>
              <w:rPr>
                <w:b/>
                <w:bCs/>
                <w:i/>
                <w:iCs/>
              </w:rPr>
            </w:pPr>
            <w:r w:rsidRPr="0012148D">
              <w:rPr>
                <w:b/>
                <w:bCs/>
                <w:i/>
                <w:iCs/>
              </w:rPr>
              <w:t>Фотография</w:t>
            </w:r>
          </w:p>
        </w:tc>
        <w:tc>
          <w:tcPr>
            <w:tcW w:w="4014" w:type="pct"/>
          </w:tcPr>
          <w:p w14:paraId="2A5498E0" w14:textId="1E18B177" w:rsidR="000D58C3" w:rsidRDefault="000D58C3" w:rsidP="00D17BD9">
            <w:pPr>
              <w:contextualSpacing/>
              <w:jc w:val="center"/>
            </w:pPr>
            <w:r>
              <w:rPr>
                <w:noProof/>
              </w:rPr>
              <w:drawing>
                <wp:inline distT="0" distB="0" distL="0" distR="0" wp14:anchorId="7D49F117" wp14:editId="46EB09B1">
                  <wp:extent cx="4647141" cy="3485582"/>
                  <wp:effectExtent l="0" t="0" r="1270" b="635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50169" cy="34878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A799EB9" w14:textId="7EF72875" w:rsidR="000D58C3" w:rsidRPr="0012148D" w:rsidRDefault="000D58C3" w:rsidP="00D17BD9">
            <w:pPr>
              <w:contextualSpacing/>
              <w:jc w:val="center"/>
            </w:pPr>
          </w:p>
        </w:tc>
      </w:tr>
      <w:tr w:rsidR="000D58C3" w:rsidRPr="0012148D" w14:paraId="3AFE1555" w14:textId="77777777" w:rsidTr="00D17BD9">
        <w:tc>
          <w:tcPr>
            <w:tcW w:w="986" w:type="pct"/>
          </w:tcPr>
          <w:p w14:paraId="5D5D7C9E" w14:textId="77777777" w:rsidR="000D58C3" w:rsidRPr="0012148D" w:rsidRDefault="000D58C3" w:rsidP="00D17BD9">
            <w:pPr>
              <w:contextualSpacing/>
              <w:rPr>
                <w:b/>
                <w:bCs/>
                <w:i/>
                <w:iCs/>
              </w:rPr>
            </w:pPr>
            <w:r w:rsidRPr="0012148D">
              <w:rPr>
                <w:b/>
                <w:bCs/>
                <w:i/>
                <w:iCs/>
              </w:rPr>
              <w:t>Причина появления</w:t>
            </w:r>
          </w:p>
        </w:tc>
        <w:tc>
          <w:tcPr>
            <w:tcW w:w="4014" w:type="pct"/>
          </w:tcPr>
          <w:p w14:paraId="66829795" w14:textId="77777777" w:rsidR="000D58C3" w:rsidRPr="0012148D" w:rsidRDefault="000D58C3" w:rsidP="00D17BD9">
            <w:pPr>
              <w:contextualSpacing/>
            </w:pPr>
            <w:r>
              <w:t>Ветровые нагрузки. Не качественное выполнение строительно-монтажных работ.</w:t>
            </w:r>
          </w:p>
        </w:tc>
      </w:tr>
      <w:tr w:rsidR="000D58C3" w:rsidRPr="0012148D" w14:paraId="18BCD9E7" w14:textId="77777777" w:rsidTr="00D17BD9">
        <w:tc>
          <w:tcPr>
            <w:tcW w:w="986" w:type="pct"/>
          </w:tcPr>
          <w:p w14:paraId="40852E6D" w14:textId="77777777" w:rsidR="000D58C3" w:rsidRPr="0012148D" w:rsidRDefault="000D58C3" w:rsidP="00D17BD9">
            <w:pPr>
              <w:contextualSpacing/>
              <w:rPr>
                <w:b/>
                <w:bCs/>
                <w:i/>
                <w:iCs/>
              </w:rPr>
            </w:pPr>
            <w:r w:rsidRPr="0012148D">
              <w:rPr>
                <w:b/>
                <w:bCs/>
                <w:i/>
                <w:iCs/>
              </w:rPr>
              <w:t>Рекомендации по устранению</w:t>
            </w:r>
          </w:p>
        </w:tc>
        <w:tc>
          <w:tcPr>
            <w:tcW w:w="4014" w:type="pct"/>
          </w:tcPr>
          <w:p w14:paraId="5052EF8D" w14:textId="12B49722" w:rsidR="000D58C3" w:rsidRPr="0012148D" w:rsidRDefault="000D58C3" w:rsidP="00D17BD9">
            <w:pPr>
              <w:contextualSpacing/>
            </w:pPr>
            <w:r>
              <w:t xml:space="preserve">Выполнить </w:t>
            </w:r>
            <w:r>
              <w:t>проверку всех точек крепления кровли</w:t>
            </w:r>
            <w:r>
              <w:t>.</w:t>
            </w:r>
            <w:r>
              <w:t xml:space="preserve"> При необходимости выполнить затяжку самореза либо его замену. </w:t>
            </w:r>
          </w:p>
        </w:tc>
      </w:tr>
    </w:tbl>
    <w:p w14:paraId="2000390E" w14:textId="77777777" w:rsidR="000D58C3" w:rsidRDefault="000D58C3" w:rsidP="000D58C3">
      <w:pPr>
        <w:pStyle w:val="a7"/>
      </w:pPr>
    </w:p>
    <w:p w14:paraId="34E9469D" w14:textId="77777777" w:rsidR="000D58C3" w:rsidRDefault="000D58C3" w:rsidP="00361D85">
      <w:pPr>
        <w:pStyle w:val="a7"/>
      </w:pPr>
    </w:p>
    <w:p w14:paraId="5AC62131" w14:textId="77777777" w:rsidR="000D58C3" w:rsidRDefault="000D58C3" w:rsidP="00361D85">
      <w:pPr>
        <w:pStyle w:val="a7"/>
      </w:pPr>
    </w:p>
    <w:p w14:paraId="4553AA92" w14:textId="7446CA27" w:rsidR="00320258" w:rsidRPr="0012148D" w:rsidRDefault="00361D85" w:rsidP="00361D85">
      <w:pPr>
        <w:pStyle w:val="a7"/>
      </w:pPr>
      <w:r w:rsidRPr="0012148D">
        <w:t>Техническое состояние металлического каркаса –работоспособное.</w:t>
      </w:r>
    </w:p>
    <w:p w14:paraId="2263CD15" w14:textId="77826302" w:rsidR="00361D85" w:rsidRDefault="00361D85" w:rsidP="00361D85">
      <w:pPr>
        <w:pStyle w:val="a7"/>
      </w:pPr>
      <w:r w:rsidRPr="0012148D">
        <w:t>Техническое состояние сэндвич-панелей – неудовлетворительное.</w:t>
      </w:r>
    </w:p>
    <w:p w14:paraId="37490EF9" w14:textId="12D0DBEC" w:rsidR="00320258" w:rsidRPr="003507FC" w:rsidRDefault="00320258" w:rsidP="00320258">
      <w:pPr>
        <w:pStyle w:val="2"/>
      </w:pPr>
      <w:bookmarkStart w:id="8" w:name="_Toc141340677"/>
      <w:r w:rsidRPr="003507FC">
        <w:rPr>
          <w:lang w:val="ru-RU"/>
        </w:rPr>
        <w:t xml:space="preserve">Деревянный </w:t>
      </w:r>
      <w:r w:rsidR="0012148D" w:rsidRPr="003507FC">
        <w:rPr>
          <w:lang w:val="ru-RU"/>
        </w:rPr>
        <w:t>навес</w:t>
      </w:r>
      <w:bookmarkEnd w:id="8"/>
    </w:p>
    <w:p w14:paraId="7C1DD10C" w14:textId="77777777" w:rsidR="003507FC" w:rsidRDefault="00385A65" w:rsidP="00320258">
      <w:pPr>
        <w:ind w:firstLine="709"/>
        <w:contextualSpacing/>
      </w:pPr>
      <w:r>
        <w:t>В пятно застройки попадает деревянный навес, расположенный вблизи доильно-молочного блока за осью «1».</w:t>
      </w:r>
      <w:r w:rsidR="003507FC">
        <w:t xml:space="preserve"> Для целей проектирования было выполнено визуально обследования сооружения, с составлением ведомости материалов подлежащих демонтажу.</w:t>
      </w:r>
    </w:p>
    <w:p w14:paraId="0B492AEC" w14:textId="47CF708E" w:rsidR="00007C27" w:rsidRPr="00385A65" w:rsidRDefault="00385A65" w:rsidP="00320258">
      <w:pPr>
        <w:ind w:firstLine="709"/>
        <w:contextualSpacing/>
      </w:pPr>
      <w:r>
        <w:t xml:space="preserve"> </w:t>
      </w:r>
      <w:r w:rsidR="0012148D">
        <w:t>Навес</w:t>
      </w:r>
      <w:r w:rsidR="00007C27">
        <w:t xml:space="preserve"> выполнен из деревянного каркаса, облицованного </w:t>
      </w:r>
      <w:r w:rsidR="0012148D">
        <w:t>металлическим</w:t>
      </w:r>
      <w:r w:rsidR="00007C27">
        <w:t xml:space="preserve"> оцинкованными профилированными листами</w:t>
      </w:r>
      <w:r w:rsidR="000D58C3">
        <w:t xml:space="preserve"> и листами </w:t>
      </w:r>
      <w:r w:rsidR="000D58C3" w:rsidRPr="00385A65">
        <w:t>сотового поликарбоната</w:t>
      </w:r>
      <w:r w:rsidR="00007C27" w:rsidRPr="00385A65">
        <w:t>.</w:t>
      </w:r>
    </w:p>
    <w:p w14:paraId="222CCF65" w14:textId="23881539" w:rsidR="00385A65" w:rsidRPr="00CA45C0" w:rsidRDefault="000D58C3" w:rsidP="00385A65">
      <w:pPr>
        <w:ind w:firstLine="709"/>
        <w:contextualSpacing/>
        <w:rPr>
          <w:highlight w:val="yellow"/>
        </w:rPr>
      </w:pPr>
      <w:r w:rsidRPr="00385A65">
        <w:t xml:space="preserve">Сооружение выполнено без фундаментов, полом служат уложенные внутри сооружения железобетонные дорожные плиты. </w:t>
      </w:r>
      <w:r w:rsidR="00385A65" w:rsidRPr="00F01B7C">
        <w:t xml:space="preserve">По конструктивной схеме </w:t>
      </w:r>
      <w:proofErr w:type="spellStart"/>
      <w:r w:rsidR="00385A65">
        <w:t>сооружени</w:t>
      </w:r>
      <w:proofErr w:type="spellEnd"/>
      <w:r w:rsidR="00385A65">
        <w:t xml:space="preserve"> навеса</w:t>
      </w:r>
      <w:r w:rsidR="00385A65">
        <w:t xml:space="preserve"> </w:t>
      </w:r>
      <w:r w:rsidR="00385A65" w:rsidRPr="00F01B7C">
        <w:t xml:space="preserve">– каркасное, выполненное из </w:t>
      </w:r>
      <w:r w:rsidR="00385A65">
        <w:t>деревянных</w:t>
      </w:r>
      <w:r w:rsidR="00385A65" w:rsidRPr="00F01B7C">
        <w:t xml:space="preserve"> поперечных рам</w:t>
      </w:r>
      <w:r w:rsidR="00385A65">
        <w:t xml:space="preserve">, шаг </w:t>
      </w:r>
      <w:r w:rsidR="00385A65">
        <w:t>рам около 4,7 метра</w:t>
      </w:r>
      <w:r w:rsidR="00385A65">
        <w:t>.</w:t>
      </w:r>
    </w:p>
    <w:p w14:paraId="6CC5EBBD" w14:textId="75B09D9F" w:rsidR="000D58C3" w:rsidRDefault="00385A65" w:rsidP="00385A65">
      <w:pPr>
        <w:ind w:firstLine="709"/>
        <w:contextualSpacing/>
      </w:pPr>
      <w:r w:rsidRPr="008E3DE6">
        <w:t xml:space="preserve">Поперечные рамы выполнены из </w:t>
      </w:r>
      <w:r>
        <w:t>деревянных бревен, средним</w:t>
      </w:r>
      <w:r w:rsidRPr="00424467">
        <w:t xml:space="preserve"> диаметром </w:t>
      </w:r>
      <w:r>
        <w:t>180</w:t>
      </w:r>
      <w:r w:rsidRPr="00424467">
        <w:t xml:space="preserve"> мм и опирающихся на них </w:t>
      </w:r>
      <w:r>
        <w:t>деревянных ферм</w:t>
      </w:r>
      <w:r w:rsidRPr="00424467">
        <w:t xml:space="preserve">. Фермы плоские, </w:t>
      </w:r>
      <w:r>
        <w:t>треугольные</w:t>
      </w:r>
      <w:r w:rsidRPr="00424467">
        <w:t xml:space="preserve"> с нижним и верхним поясом</w:t>
      </w:r>
      <w:r>
        <w:t>. Верхний и нижний пояс ферм выполнен из бревен диаметром 160 и 180 мм соответственно. Обрешетка выполнена из не обрезной доски сечением в среднем 30х250 мм, средний шаг обрешетки 450 мм.</w:t>
      </w:r>
    </w:p>
    <w:p w14:paraId="139BD147" w14:textId="20DC02CA" w:rsidR="00385A65" w:rsidRDefault="00385A65" w:rsidP="00385A65">
      <w:pPr>
        <w:ind w:firstLine="709"/>
        <w:contextualSpacing/>
      </w:pPr>
      <w:r>
        <w:t>Стеновые ограждающие конструкции представляют собой деревянную раму, выполненную из брусков сечением 50х50 и 40х100 мм, обшитые металлическим профилированным листом</w:t>
      </w:r>
      <w:r w:rsidR="003507FC">
        <w:t xml:space="preserve"> и сотовым поликарбонатом.</w:t>
      </w:r>
    </w:p>
    <w:p w14:paraId="3363CBF6" w14:textId="77777777" w:rsidR="003507FC" w:rsidRPr="00CA45C0" w:rsidRDefault="003507FC" w:rsidP="00385A65">
      <w:pPr>
        <w:ind w:firstLine="709"/>
        <w:contextualSpacing/>
        <w:rPr>
          <w:highlight w:val="yellow"/>
        </w:rPr>
      </w:pPr>
    </w:p>
    <w:p w14:paraId="10F9BF76" w14:textId="38D306B1" w:rsidR="00320258" w:rsidRPr="00385A65" w:rsidRDefault="00320258" w:rsidP="00320258">
      <w:pPr>
        <w:ind w:firstLine="709"/>
        <w:contextualSpacing/>
      </w:pPr>
      <w:r w:rsidRPr="00385A65">
        <w:t xml:space="preserve">Основные размеры </w:t>
      </w:r>
      <w:r w:rsidR="003507FC">
        <w:t>навеса</w:t>
      </w:r>
      <w:r w:rsidRPr="00385A65">
        <w:t>:</w:t>
      </w:r>
    </w:p>
    <w:p w14:paraId="5832DC7F" w14:textId="59455618" w:rsidR="00320258" w:rsidRPr="00385A65" w:rsidRDefault="00320258" w:rsidP="00320258">
      <w:pPr>
        <w:ind w:firstLine="709"/>
        <w:contextualSpacing/>
      </w:pPr>
      <w:r w:rsidRPr="00385A65">
        <w:t xml:space="preserve">длина – </w:t>
      </w:r>
      <w:r w:rsidR="00385A65" w:rsidRPr="00385A65">
        <w:t>51,84</w:t>
      </w:r>
      <w:r w:rsidRPr="00385A65">
        <w:t xml:space="preserve"> м;</w:t>
      </w:r>
    </w:p>
    <w:p w14:paraId="3241CAAE" w14:textId="4A72A405" w:rsidR="00320258" w:rsidRPr="00385A65" w:rsidRDefault="00320258" w:rsidP="00320258">
      <w:pPr>
        <w:ind w:firstLine="709"/>
        <w:contextualSpacing/>
      </w:pPr>
      <w:r w:rsidRPr="00385A65">
        <w:t xml:space="preserve">ширина – </w:t>
      </w:r>
      <w:r w:rsidR="00385A65" w:rsidRPr="00385A65">
        <w:t>6,83</w:t>
      </w:r>
      <w:r w:rsidRPr="00385A65">
        <w:t xml:space="preserve"> м;</w:t>
      </w:r>
    </w:p>
    <w:p w14:paraId="2109472F" w14:textId="31A69E47" w:rsidR="00320258" w:rsidRPr="00385A65" w:rsidRDefault="00320258" w:rsidP="00320258">
      <w:pPr>
        <w:ind w:firstLine="709"/>
        <w:contextualSpacing/>
      </w:pPr>
      <w:r w:rsidRPr="00385A65">
        <w:t xml:space="preserve">высота в коньке – </w:t>
      </w:r>
      <w:r w:rsidR="00385A65" w:rsidRPr="00385A65">
        <w:t>3,92</w:t>
      </w:r>
      <w:r w:rsidRPr="00385A65">
        <w:t xml:space="preserve"> м.</w:t>
      </w:r>
    </w:p>
    <w:p w14:paraId="7BFCA4F8" w14:textId="77777777" w:rsidR="00320258" w:rsidRPr="00CA45C0" w:rsidRDefault="00320258" w:rsidP="00320258">
      <w:pPr>
        <w:ind w:firstLine="709"/>
        <w:contextualSpacing/>
        <w:rPr>
          <w:highlight w:val="yellow"/>
        </w:rPr>
      </w:pPr>
    </w:p>
    <w:p w14:paraId="2651C890" w14:textId="77777777" w:rsidR="00320258" w:rsidRPr="00CA45C0" w:rsidRDefault="00320258" w:rsidP="00320258">
      <w:pPr>
        <w:ind w:firstLine="709"/>
        <w:contextualSpacing/>
        <w:rPr>
          <w:highlight w:val="yellow"/>
        </w:rPr>
      </w:pPr>
      <w:r w:rsidRPr="003C4FF3">
        <w:t xml:space="preserve">Результаты обмерных работ приведены в Приложении </w:t>
      </w:r>
      <w:r w:rsidRPr="00CA45C0">
        <w:rPr>
          <w:highlight w:val="yellow"/>
        </w:rPr>
        <w:t>В.</w:t>
      </w:r>
    </w:p>
    <w:p w14:paraId="2A880991" w14:textId="1AC63685" w:rsidR="00320258" w:rsidRPr="003C4FF3" w:rsidRDefault="00320258" w:rsidP="00320258">
      <w:pPr>
        <w:autoSpaceDE w:val="0"/>
        <w:autoSpaceDN w:val="0"/>
        <w:adjustRightInd w:val="0"/>
        <w:ind w:firstLine="709"/>
      </w:pPr>
      <w:r w:rsidRPr="003C4FF3">
        <w:t xml:space="preserve">Обследование </w:t>
      </w:r>
      <w:r w:rsidRPr="003C4FF3">
        <w:rPr>
          <w:rFonts w:hint="eastAsia"/>
        </w:rPr>
        <w:t>проводилось</w:t>
      </w:r>
      <w:r w:rsidRPr="003C4FF3">
        <w:t xml:space="preserve"> </w:t>
      </w:r>
      <w:r w:rsidRPr="003C4FF3">
        <w:rPr>
          <w:rFonts w:hint="eastAsia"/>
        </w:rPr>
        <w:t>путем</w:t>
      </w:r>
      <w:r w:rsidRPr="003C4FF3">
        <w:t xml:space="preserve"> </w:t>
      </w:r>
      <w:r w:rsidRPr="003C4FF3">
        <w:rPr>
          <w:rFonts w:hint="eastAsia"/>
        </w:rPr>
        <w:t>визуального</w:t>
      </w:r>
      <w:r w:rsidRPr="003C4FF3">
        <w:t xml:space="preserve"> </w:t>
      </w:r>
      <w:r w:rsidRPr="003C4FF3">
        <w:rPr>
          <w:rFonts w:hint="eastAsia"/>
        </w:rPr>
        <w:t>осмотра</w:t>
      </w:r>
      <w:r w:rsidRPr="003C4FF3">
        <w:t xml:space="preserve">, </w:t>
      </w:r>
      <w:r w:rsidRPr="003C4FF3">
        <w:rPr>
          <w:rFonts w:hint="eastAsia"/>
        </w:rPr>
        <w:t>фотофиксации</w:t>
      </w:r>
      <w:r w:rsidRPr="003C4FF3">
        <w:t xml:space="preserve"> </w:t>
      </w:r>
      <w:r w:rsidRPr="003C4FF3">
        <w:rPr>
          <w:rFonts w:hint="eastAsia"/>
        </w:rPr>
        <w:t>дефектов</w:t>
      </w:r>
      <w:r w:rsidRPr="003C4FF3">
        <w:t xml:space="preserve"> </w:t>
      </w:r>
      <w:r w:rsidRPr="003C4FF3">
        <w:rPr>
          <w:rFonts w:hint="eastAsia"/>
        </w:rPr>
        <w:t>и</w:t>
      </w:r>
      <w:r w:rsidRPr="003C4FF3">
        <w:t xml:space="preserve"> </w:t>
      </w:r>
      <w:r w:rsidRPr="003C4FF3">
        <w:rPr>
          <w:rFonts w:hint="eastAsia"/>
        </w:rPr>
        <w:t>повреждений</w:t>
      </w:r>
      <w:r w:rsidRPr="003C4FF3">
        <w:t>.</w:t>
      </w:r>
    </w:p>
    <w:p w14:paraId="4E2F4E4D" w14:textId="77777777" w:rsidR="003507FC" w:rsidRDefault="003507FC" w:rsidP="003507FC">
      <w:pPr>
        <w:ind w:firstLine="709"/>
        <w:contextualSpacing/>
      </w:pPr>
    </w:p>
    <w:p w14:paraId="07DBCA3A" w14:textId="7F96CCE6" w:rsidR="003507FC" w:rsidRPr="00B70F6B" w:rsidRDefault="003507FC" w:rsidP="003507FC">
      <w:pPr>
        <w:pStyle w:val="a1"/>
      </w:pPr>
      <w:r>
        <w:t xml:space="preserve"> - Ведомость материалов</w:t>
      </w:r>
    </w:p>
    <w:tbl>
      <w:tblPr>
        <w:tblStyle w:val="af6"/>
        <w:tblW w:w="5000" w:type="pct"/>
        <w:tblLook w:val="04A0" w:firstRow="1" w:lastRow="0" w:firstColumn="1" w:lastColumn="0" w:noHBand="0" w:noVBand="1"/>
      </w:tblPr>
      <w:tblGrid>
        <w:gridCol w:w="1116"/>
        <w:gridCol w:w="4540"/>
        <w:gridCol w:w="4540"/>
      </w:tblGrid>
      <w:tr w:rsidR="003507FC" w:rsidRPr="0012148D" w14:paraId="5F5AF911" w14:textId="463338DD" w:rsidTr="003507FC">
        <w:tc>
          <w:tcPr>
            <w:tcW w:w="547" w:type="pct"/>
          </w:tcPr>
          <w:p w14:paraId="15E9B5EA" w14:textId="3E3B353E" w:rsidR="003507FC" w:rsidRPr="003507FC" w:rsidRDefault="003507FC" w:rsidP="00D17BD9">
            <w:pPr>
              <w:contextualSpacing/>
            </w:pPr>
            <w:r w:rsidRPr="003507FC">
              <w:t>№ п/п</w:t>
            </w:r>
          </w:p>
        </w:tc>
        <w:tc>
          <w:tcPr>
            <w:tcW w:w="2226" w:type="pct"/>
          </w:tcPr>
          <w:p w14:paraId="41F4973E" w14:textId="5420882C" w:rsidR="003507FC" w:rsidRPr="003507FC" w:rsidRDefault="003507FC" w:rsidP="00D17BD9">
            <w:pPr>
              <w:contextualSpacing/>
            </w:pPr>
            <w:r w:rsidRPr="003507FC">
              <w:t>Материал</w:t>
            </w:r>
          </w:p>
        </w:tc>
        <w:tc>
          <w:tcPr>
            <w:tcW w:w="2226" w:type="pct"/>
          </w:tcPr>
          <w:p w14:paraId="36194569" w14:textId="2ADC6A2E" w:rsidR="003507FC" w:rsidRPr="003507FC" w:rsidRDefault="003507FC" w:rsidP="00D17BD9">
            <w:pPr>
              <w:contextualSpacing/>
            </w:pPr>
            <w:r w:rsidRPr="003507FC">
              <w:t>Объем</w:t>
            </w:r>
          </w:p>
        </w:tc>
      </w:tr>
      <w:tr w:rsidR="003507FC" w:rsidRPr="0012148D" w14:paraId="0B118F63" w14:textId="02889FCB" w:rsidTr="003507FC">
        <w:tc>
          <w:tcPr>
            <w:tcW w:w="547" w:type="pct"/>
          </w:tcPr>
          <w:p w14:paraId="4011EF52" w14:textId="7485BFD5" w:rsidR="003507FC" w:rsidRPr="003507FC" w:rsidRDefault="003507FC" w:rsidP="00D17BD9">
            <w:pPr>
              <w:contextualSpacing/>
            </w:pPr>
          </w:p>
        </w:tc>
        <w:tc>
          <w:tcPr>
            <w:tcW w:w="2226" w:type="pct"/>
          </w:tcPr>
          <w:p w14:paraId="0B16F715" w14:textId="589C0557" w:rsidR="003507FC" w:rsidRPr="003507FC" w:rsidRDefault="003507FC" w:rsidP="003507FC">
            <w:pPr>
              <w:contextualSpacing/>
              <w:jc w:val="left"/>
            </w:pPr>
          </w:p>
        </w:tc>
        <w:tc>
          <w:tcPr>
            <w:tcW w:w="2226" w:type="pct"/>
          </w:tcPr>
          <w:p w14:paraId="4E66EFA2" w14:textId="77777777" w:rsidR="003507FC" w:rsidRPr="003507FC" w:rsidRDefault="003507FC" w:rsidP="003507FC">
            <w:pPr>
              <w:contextualSpacing/>
              <w:jc w:val="left"/>
            </w:pPr>
          </w:p>
        </w:tc>
      </w:tr>
      <w:tr w:rsidR="003507FC" w:rsidRPr="0012148D" w14:paraId="4FB37B5A" w14:textId="5E03FF3B" w:rsidTr="003507FC">
        <w:tc>
          <w:tcPr>
            <w:tcW w:w="547" w:type="pct"/>
          </w:tcPr>
          <w:p w14:paraId="3BB689A1" w14:textId="087414BB" w:rsidR="003507FC" w:rsidRPr="003507FC" w:rsidRDefault="003507FC" w:rsidP="00D17BD9">
            <w:pPr>
              <w:contextualSpacing/>
            </w:pPr>
          </w:p>
        </w:tc>
        <w:tc>
          <w:tcPr>
            <w:tcW w:w="2226" w:type="pct"/>
          </w:tcPr>
          <w:p w14:paraId="64CAB5F6" w14:textId="506331A3" w:rsidR="003507FC" w:rsidRPr="003507FC" w:rsidRDefault="003507FC" w:rsidP="00D17BD9">
            <w:pPr>
              <w:contextualSpacing/>
            </w:pPr>
          </w:p>
        </w:tc>
        <w:tc>
          <w:tcPr>
            <w:tcW w:w="2226" w:type="pct"/>
          </w:tcPr>
          <w:p w14:paraId="5A63620F" w14:textId="77777777" w:rsidR="003507FC" w:rsidRPr="003507FC" w:rsidRDefault="003507FC" w:rsidP="00D17BD9">
            <w:pPr>
              <w:contextualSpacing/>
            </w:pPr>
          </w:p>
        </w:tc>
      </w:tr>
      <w:tr w:rsidR="003507FC" w:rsidRPr="0012148D" w14:paraId="34CC2527" w14:textId="31B5BB4F" w:rsidTr="003507FC">
        <w:tc>
          <w:tcPr>
            <w:tcW w:w="547" w:type="pct"/>
          </w:tcPr>
          <w:p w14:paraId="3390157F" w14:textId="48B25AE2" w:rsidR="003507FC" w:rsidRPr="003507FC" w:rsidRDefault="003507FC" w:rsidP="00D17BD9">
            <w:pPr>
              <w:contextualSpacing/>
            </w:pPr>
          </w:p>
        </w:tc>
        <w:tc>
          <w:tcPr>
            <w:tcW w:w="2226" w:type="pct"/>
          </w:tcPr>
          <w:p w14:paraId="39956EE5" w14:textId="684C0D97" w:rsidR="003507FC" w:rsidRPr="003507FC" w:rsidRDefault="003507FC" w:rsidP="00D17BD9">
            <w:pPr>
              <w:contextualSpacing/>
            </w:pPr>
          </w:p>
        </w:tc>
        <w:tc>
          <w:tcPr>
            <w:tcW w:w="2226" w:type="pct"/>
          </w:tcPr>
          <w:p w14:paraId="23DF81B8" w14:textId="77777777" w:rsidR="003507FC" w:rsidRPr="003507FC" w:rsidRDefault="003507FC" w:rsidP="00D17BD9">
            <w:pPr>
              <w:contextualSpacing/>
            </w:pPr>
          </w:p>
        </w:tc>
      </w:tr>
      <w:tr w:rsidR="003507FC" w:rsidRPr="0012148D" w14:paraId="7A250254" w14:textId="77777777" w:rsidTr="003507FC">
        <w:tc>
          <w:tcPr>
            <w:tcW w:w="547" w:type="pct"/>
          </w:tcPr>
          <w:p w14:paraId="3B473F81" w14:textId="77777777" w:rsidR="003507FC" w:rsidRPr="003507FC" w:rsidRDefault="003507FC" w:rsidP="00D17BD9">
            <w:pPr>
              <w:contextualSpacing/>
            </w:pPr>
          </w:p>
        </w:tc>
        <w:tc>
          <w:tcPr>
            <w:tcW w:w="2226" w:type="pct"/>
          </w:tcPr>
          <w:p w14:paraId="375BFB00" w14:textId="77777777" w:rsidR="003507FC" w:rsidRPr="003507FC" w:rsidRDefault="003507FC" w:rsidP="00D17BD9">
            <w:pPr>
              <w:contextualSpacing/>
            </w:pPr>
          </w:p>
        </w:tc>
        <w:tc>
          <w:tcPr>
            <w:tcW w:w="2226" w:type="pct"/>
          </w:tcPr>
          <w:p w14:paraId="5EB8FF3F" w14:textId="77777777" w:rsidR="003507FC" w:rsidRPr="003507FC" w:rsidRDefault="003507FC" w:rsidP="00D17BD9">
            <w:pPr>
              <w:contextualSpacing/>
            </w:pPr>
          </w:p>
        </w:tc>
      </w:tr>
      <w:tr w:rsidR="003507FC" w:rsidRPr="0012148D" w14:paraId="4570DDDC" w14:textId="77777777" w:rsidTr="003507FC">
        <w:tc>
          <w:tcPr>
            <w:tcW w:w="547" w:type="pct"/>
          </w:tcPr>
          <w:p w14:paraId="78D746AD" w14:textId="77777777" w:rsidR="003507FC" w:rsidRPr="003507FC" w:rsidRDefault="003507FC" w:rsidP="00D17BD9">
            <w:pPr>
              <w:contextualSpacing/>
            </w:pPr>
          </w:p>
        </w:tc>
        <w:tc>
          <w:tcPr>
            <w:tcW w:w="2226" w:type="pct"/>
          </w:tcPr>
          <w:p w14:paraId="75BF45EB" w14:textId="77777777" w:rsidR="003507FC" w:rsidRPr="003507FC" w:rsidRDefault="003507FC" w:rsidP="00D17BD9">
            <w:pPr>
              <w:contextualSpacing/>
            </w:pPr>
          </w:p>
        </w:tc>
        <w:tc>
          <w:tcPr>
            <w:tcW w:w="2226" w:type="pct"/>
          </w:tcPr>
          <w:p w14:paraId="45EA37F0" w14:textId="77777777" w:rsidR="003507FC" w:rsidRPr="003507FC" w:rsidRDefault="003507FC" w:rsidP="00D17BD9">
            <w:pPr>
              <w:contextualSpacing/>
            </w:pPr>
          </w:p>
        </w:tc>
      </w:tr>
      <w:tr w:rsidR="003507FC" w:rsidRPr="0012148D" w14:paraId="0969EB3D" w14:textId="77777777" w:rsidTr="003507FC">
        <w:tc>
          <w:tcPr>
            <w:tcW w:w="547" w:type="pct"/>
          </w:tcPr>
          <w:p w14:paraId="15FC1B70" w14:textId="77777777" w:rsidR="003507FC" w:rsidRPr="003507FC" w:rsidRDefault="003507FC" w:rsidP="00D17BD9">
            <w:pPr>
              <w:contextualSpacing/>
            </w:pPr>
          </w:p>
        </w:tc>
        <w:tc>
          <w:tcPr>
            <w:tcW w:w="2226" w:type="pct"/>
          </w:tcPr>
          <w:p w14:paraId="03B55B5A" w14:textId="77777777" w:rsidR="003507FC" w:rsidRPr="003507FC" w:rsidRDefault="003507FC" w:rsidP="00D17BD9">
            <w:pPr>
              <w:contextualSpacing/>
            </w:pPr>
          </w:p>
        </w:tc>
        <w:tc>
          <w:tcPr>
            <w:tcW w:w="2226" w:type="pct"/>
          </w:tcPr>
          <w:p w14:paraId="5F7E3FFE" w14:textId="77777777" w:rsidR="003507FC" w:rsidRPr="003507FC" w:rsidRDefault="003507FC" w:rsidP="00D17BD9">
            <w:pPr>
              <w:contextualSpacing/>
            </w:pPr>
          </w:p>
        </w:tc>
      </w:tr>
    </w:tbl>
    <w:p w14:paraId="7E2D0098" w14:textId="77777777" w:rsidR="00320258" w:rsidRDefault="00320258" w:rsidP="003507FC">
      <w:pPr>
        <w:contextualSpacing/>
        <w:jc w:val="right"/>
      </w:pPr>
    </w:p>
    <w:p w14:paraId="278F15EE" w14:textId="77777777" w:rsidR="00320258" w:rsidRDefault="00320258" w:rsidP="000E083F">
      <w:pPr>
        <w:jc w:val="left"/>
      </w:pPr>
    </w:p>
    <w:p w14:paraId="3397DABC" w14:textId="35C37C94" w:rsidR="00A103BC" w:rsidRPr="00C661B6" w:rsidRDefault="004C0AC2" w:rsidP="000E083F">
      <w:pPr>
        <w:jc w:val="left"/>
      </w:pPr>
      <w:r w:rsidRPr="00C661B6">
        <w:br w:type="page"/>
      </w:r>
    </w:p>
    <w:p w14:paraId="53FE986B" w14:textId="07E1F7C9" w:rsidR="0020029E" w:rsidRPr="0012148D" w:rsidRDefault="00CD36ED" w:rsidP="00346804">
      <w:pPr>
        <w:pStyle w:val="1"/>
      </w:pPr>
      <w:bookmarkStart w:id="9" w:name="_Toc141340678"/>
      <w:r w:rsidRPr="0012148D">
        <w:lastRenderedPageBreak/>
        <w:t>ВЫВОДЫ</w:t>
      </w:r>
      <w:bookmarkEnd w:id="9"/>
    </w:p>
    <w:p w14:paraId="7B107780" w14:textId="155F3A2A" w:rsidR="00B510D1" w:rsidRPr="0012148D" w:rsidRDefault="00B510D1" w:rsidP="00B510D1">
      <w:pPr>
        <w:ind w:firstLine="851"/>
      </w:pPr>
      <w:r w:rsidRPr="0012148D">
        <w:t>По результатам проведенного обследования</w:t>
      </w:r>
      <w:r w:rsidR="009F765C" w:rsidRPr="0012148D">
        <w:t xml:space="preserve"> </w:t>
      </w:r>
      <w:r w:rsidRPr="0012148D">
        <w:t>вы</w:t>
      </w:r>
      <w:r w:rsidR="00474AB1" w:rsidRPr="0012148D">
        <w:t>полнена оценка</w:t>
      </w:r>
      <w:r w:rsidRPr="0012148D">
        <w:t xml:space="preserve"> техническо</w:t>
      </w:r>
      <w:r w:rsidR="00474AB1" w:rsidRPr="0012148D">
        <w:t>го</w:t>
      </w:r>
      <w:r w:rsidRPr="0012148D">
        <w:t xml:space="preserve"> состояние объекта.</w:t>
      </w:r>
    </w:p>
    <w:p w14:paraId="41C55240" w14:textId="167A16B9" w:rsidR="00B510D1" w:rsidRPr="0012148D" w:rsidRDefault="002A10AF" w:rsidP="00B510D1">
      <w:pPr>
        <w:pStyle w:val="-"/>
        <w:numPr>
          <w:ilvl w:val="0"/>
          <w:numId w:val="8"/>
        </w:numPr>
        <w:tabs>
          <w:tab w:val="left" w:pos="1276"/>
        </w:tabs>
        <w:ind w:left="0" w:firstLine="709"/>
        <w:rPr>
          <w:szCs w:val="28"/>
        </w:rPr>
      </w:pPr>
      <w:r w:rsidRPr="0012148D">
        <w:rPr>
          <w:szCs w:val="28"/>
          <w:lang w:val="ru-RU"/>
        </w:rPr>
        <w:t>Т</w:t>
      </w:r>
      <w:r w:rsidR="00B510D1" w:rsidRPr="0012148D">
        <w:rPr>
          <w:szCs w:val="28"/>
          <w:lang w:val="ru-RU"/>
        </w:rPr>
        <w:t xml:space="preserve">ехническое состояние </w:t>
      </w:r>
      <w:r w:rsidR="009F765C" w:rsidRPr="0012148D">
        <w:rPr>
          <w:szCs w:val="28"/>
          <w:lang w:val="ru-RU"/>
        </w:rPr>
        <w:t xml:space="preserve">столбов </w:t>
      </w:r>
      <w:r w:rsidR="00B510D1" w:rsidRPr="0012148D">
        <w:rPr>
          <w:szCs w:val="28"/>
          <w:lang w:val="ru-RU"/>
        </w:rPr>
        <w:t xml:space="preserve">оценивается как </w:t>
      </w:r>
      <w:r w:rsidR="00B14A55" w:rsidRPr="0012148D">
        <w:rPr>
          <w:b/>
          <w:bCs/>
          <w:szCs w:val="28"/>
          <w:lang w:val="ru-RU"/>
        </w:rPr>
        <w:t>работоспособное</w:t>
      </w:r>
      <w:r w:rsidR="00B510D1" w:rsidRPr="0012148D">
        <w:rPr>
          <w:szCs w:val="28"/>
          <w:lang w:val="ru-RU"/>
        </w:rPr>
        <w:t>.</w:t>
      </w:r>
    </w:p>
    <w:p w14:paraId="34026BEF" w14:textId="6CE0DDC9" w:rsidR="009F765C" w:rsidRPr="0012148D" w:rsidRDefault="009F765C" w:rsidP="009F765C">
      <w:pPr>
        <w:pStyle w:val="-"/>
        <w:numPr>
          <w:ilvl w:val="0"/>
          <w:numId w:val="8"/>
        </w:numPr>
        <w:tabs>
          <w:tab w:val="left" w:pos="1276"/>
        </w:tabs>
        <w:ind w:left="0" w:firstLine="709"/>
        <w:rPr>
          <w:b/>
          <w:szCs w:val="28"/>
        </w:rPr>
      </w:pPr>
      <w:r w:rsidRPr="0012148D">
        <w:rPr>
          <w:szCs w:val="28"/>
          <w:lang w:val="ru-RU"/>
        </w:rPr>
        <w:t xml:space="preserve">Техническое состояние ферм оценивается как </w:t>
      </w:r>
      <w:r w:rsidRPr="0012148D">
        <w:rPr>
          <w:b/>
          <w:bCs/>
          <w:szCs w:val="28"/>
          <w:lang w:val="ru-RU"/>
        </w:rPr>
        <w:t>работоспособное</w:t>
      </w:r>
      <w:r w:rsidRPr="0012148D">
        <w:rPr>
          <w:b/>
          <w:szCs w:val="28"/>
          <w:lang w:val="ru-RU"/>
        </w:rPr>
        <w:t>.</w:t>
      </w:r>
      <w:r w:rsidR="00474AB1" w:rsidRPr="0012148D">
        <w:rPr>
          <w:b/>
          <w:szCs w:val="28"/>
          <w:lang w:val="ru-RU"/>
        </w:rPr>
        <w:t xml:space="preserve"> </w:t>
      </w:r>
    </w:p>
    <w:p w14:paraId="1CB70333" w14:textId="27538156" w:rsidR="009F765C" w:rsidRPr="0012148D" w:rsidRDefault="00C13C99" w:rsidP="00B510D1">
      <w:pPr>
        <w:pStyle w:val="-"/>
        <w:numPr>
          <w:ilvl w:val="0"/>
          <w:numId w:val="8"/>
        </w:numPr>
        <w:tabs>
          <w:tab w:val="left" w:pos="1276"/>
        </w:tabs>
        <w:ind w:left="0" w:firstLine="709"/>
        <w:rPr>
          <w:szCs w:val="28"/>
        </w:rPr>
      </w:pPr>
      <w:r w:rsidRPr="0012148D">
        <w:rPr>
          <w:szCs w:val="28"/>
          <w:lang w:val="ru-RU"/>
        </w:rPr>
        <w:t xml:space="preserve">Техническое состояние </w:t>
      </w:r>
      <w:r w:rsidR="00474AB1" w:rsidRPr="0012148D">
        <w:rPr>
          <w:szCs w:val="28"/>
          <w:lang w:val="ru-RU"/>
        </w:rPr>
        <w:t>ограждающих конструкций</w:t>
      </w:r>
      <w:r w:rsidRPr="0012148D">
        <w:rPr>
          <w:szCs w:val="28"/>
          <w:lang w:val="ru-RU"/>
        </w:rPr>
        <w:t xml:space="preserve"> оценивается как </w:t>
      </w:r>
      <w:r w:rsidRPr="0012148D">
        <w:rPr>
          <w:b/>
          <w:bCs/>
          <w:szCs w:val="28"/>
          <w:lang w:val="ru-RU"/>
        </w:rPr>
        <w:t>ограниченно-работоспособное</w:t>
      </w:r>
      <w:r w:rsidRPr="0012148D">
        <w:rPr>
          <w:szCs w:val="28"/>
          <w:lang w:val="ru-RU"/>
        </w:rPr>
        <w:t>. Дальнейшая эксплуатация здания фермы возможна</w:t>
      </w:r>
      <w:r w:rsidR="00474AB1" w:rsidRPr="0012148D">
        <w:rPr>
          <w:szCs w:val="28"/>
          <w:lang w:val="ru-RU"/>
        </w:rPr>
        <w:t>, для без перебойной эксплуатации необходимо выполнить комплекс мероприятий по обеспечению достаточной теплоизоляции ограждающих конструкций.</w:t>
      </w:r>
    </w:p>
    <w:p w14:paraId="436FD92A" w14:textId="77777777" w:rsidR="00EB4125" w:rsidRPr="0012148D" w:rsidRDefault="00EB4125" w:rsidP="00EB4125">
      <w:pPr>
        <w:pStyle w:val="-"/>
        <w:numPr>
          <w:ilvl w:val="0"/>
          <w:numId w:val="8"/>
        </w:numPr>
        <w:tabs>
          <w:tab w:val="left" w:pos="1276"/>
        </w:tabs>
        <w:ind w:left="0" w:firstLine="709"/>
      </w:pPr>
      <w:r w:rsidRPr="0012148D">
        <w:t xml:space="preserve">Техническое состояние полов – </w:t>
      </w:r>
      <w:r w:rsidRPr="0012148D">
        <w:rPr>
          <w:b/>
          <w:bCs/>
        </w:rPr>
        <w:t>исправное</w:t>
      </w:r>
      <w:r w:rsidRPr="0012148D">
        <w:t>.</w:t>
      </w:r>
    </w:p>
    <w:p w14:paraId="5C9F29C8" w14:textId="146D6ABC" w:rsidR="009B2AAD" w:rsidRPr="0046617C" w:rsidRDefault="009B2AAD">
      <w:pPr>
        <w:jc w:val="left"/>
        <w:rPr>
          <w:highlight w:val="yellow"/>
          <w:lang w:eastAsia="x-none"/>
        </w:rPr>
      </w:pPr>
      <w:r w:rsidRPr="0046617C">
        <w:rPr>
          <w:highlight w:val="yellow"/>
        </w:rPr>
        <w:br w:type="page"/>
      </w:r>
    </w:p>
    <w:p w14:paraId="14C8FD66" w14:textId="36A34425" w:rsidR="00C779CD" w:rsidRPr="0012148D" w:rsidRDefault="00B510D1" w:rsidP="00346804">
      <w:pPr>
        <w:pStyle w:val="1"/>
      </w:pPr>
      <w:bookmarkStart w:id="10" w:name="_Toc141340679"/>
      <w:r w:rsidRPr="0012148D">
        <w:lastRenderedPageBreak/>
        <w:t>РЕКОМЕНДАЦИИ</w:t>
      </w:r>
      <w:bookmarkEnd w:id="10"/>
    </w:p>
    <w:p w14:paraId="62AA2BF4" w14:textId="100910A7" w:rsidR="0002215E" w:rsidRPr="0012148D" w:rsidRDefault="0002215E" w:rsidP="007D6073">
      <w:pPr>
        <w:ind w:firstLine="851"/>
        <w:rPr>
          <w:lang w:eastAsia="x-none"/>
        </w:rPr>
      </w:pPr>
      <w:r w:rsidRPr="0012148D">
        <w:rPr>
          <w:lang w:eastAsia="x-none"/>
        </w:rPr>
        <w:t xml:space="preserve">При разработке проекта по </w:t>
      </w:r>
      <w:r w:rsidR="006D0A1B" w:rsidRPr="0012148D">
        <w:rPr>
          <w:lang w:eastAsia="x-none"/>
        </w:rPr>
        <w:t>усилению несущих конструкций</w:t>
      </w:r>
      <w:r w:rsidR="00922010" w:rsidRPr="0012148D">
        <w:rPr>
          <w:lang w:eastAsia="x-none"/>
        </w:rPr>
        <w:t xml:space="preserve"> здания </w:t>
      </w:r>
      <w:r w:rsidR="006D0A1B" w:rsidRPr="0012148D">
        <w:rPr>
          <w:lang w:eastAsia="x-none"/>
        </w:rPr>
        <w:t>коровника,</w:t>
      </w:r>
      <w:r w:rsidRPr="0012148D">
        <w:rPr>
          <w:lang w:eastAsia="x-none"/>
        </w:rPr>
        <w:t xml:space="preserve"> должны быть учтены рекомендации настоящего Заключения.</w:t>
      </w:r>
    </w:p>
    <w:p w14:paraId="0CD76EA2" w14:textId="32A18554" w:rsidR="006D0A1B" w:rsidRPr="0012148D" w:rsidRDefault="006D0A1B" w:rsidP="006D0A1B">
      <w:pPr>
        <w:pStyle w:val="-"/>
        <w:numPr>
          <w:ilvl w:val="0"/>
          <w:numId w:val="10"/>
        </w:numPr>
        <w:tabs>
          <w:tab w:val="left" w:pos="1276"/>
        </w:tabs>
        <w:ind w:left="0" w:firstLine="709"/>
      </w:pPr>
      <w:r w:rsidRPr="0012148D">
        <w:t xml:space="preserve">В рамках разрабатываемого проекта предусмотреть мероприятия по </w:t>
      </w:r>
      <w:r w:rsidRPr="0012148D">
        <w:rPr>
          <w:lang w:val="ru-RU"/>
        </w:rPr>
        <w:t>устройству</w:t>
      </w:r>
      <w:r w:rsidRPr="0012148D">
        <w:t xml:space="preserve"> теплоизоляции ограждающих конструкций</w:t>
      </w:r>
      <w:r w:rsidRPr="0012148D">
        <w:rPr>
          <w:lang w:val="ru-RU"/>
        </w:rPr>
        <w:t xml:space="preserve"> в соответствии с современными нормами.</w:t>
      </w:r>
    </w:p>
    <w:p w14:paraId="2551A67D" w14:textId="77777777" w:rsidR="00922010" w:rsidRPr="0012148D" w:rsidRDefault="00922010" w:rsidP="00922010">
      <w:pPr>
        <w:pStyle w:val="-"/>
        <w:numPr>
          <w:ilvl w:val="0"/>
          <w:numId w:val="10"/>
        </w:numPr>
        <w:tabs>
          <w:tab w:val="left" w:pos="1276"/>
        </w:tabs>
        <w:ind w:left="0" w:firstLine="709"/>
      </w:pPr>
      <w:r w:rsidRPr="0012148D">
        <w:rPr>
          <w:lang w:val="ru-RU"/>
        </w:rPr>
        <w:t>В рамках разрабатываемого проекта предусмотреть замену системы вентиляции в соответствии с современными нормами.</w:t>
      </w:r>
    </w:p>
    <w:p w14:paraId="416529D3" w14:textId="311D9C18" w:rsidR="00922010" w:rsidRPr="0012148D" w:rsidRDefault="00922010" w:rsidP="00922010">
      <w:pPr>
        <w:pStyle w:val="-"/>
        <w:numPr>
          <w:ilvl w:val="0"/>
          <w:numId w:val="10"/>
        </w:numPr>
        <w:tabs>
          <w:tab w:val="left" w:pos="1276"/>
        </w:tabs>
        <w:ind w:left="0" w:firstLine="709"/>
      </w:pPr>
      <w:r w:rsidRPr="0012148D">
        <w:rPr>
          <w:lang w:val="ru-RU"/>
        </w:rPr>
        <w:t xml:space="preserve">В рамках разрабатываемого проекта предусмотреть </w:t>
      </w:r>
      <w:r w:rsidRPr="0012148D">
        <w:t>мероприятия по очистке металлических конструкций от коррозии, восстановлению антикоррозионной защиты и отделочных покрытий конструкций.</w:t>
      </w:r>
    </w:p>
    <w:p w14:paraId="002AF6C2" w14:textId="77777777" w:rsidR="00B510D1" w:rsidRPr="0012148D" w:rsidRDefault="00B510D1" w:rsidP="00C9333C">
      <w:pPr>
        <w:pStyle w:val="-"/>
        <w:numPr>
          <w:ilvl w:val="0"/>
          <w:numId w:val="0"/>
        </w:numPr>
        <w:tabs>
          <w:tab w:val="left" w:pos="2127"/>
        </w:tabs>
        <w:ind w:left="1276"/>
        <w:rPr>
          <w:lang w:val="ru-RU"/>
        </w:rPr>
      </w:pPr>
    </w:p>
    <w:p w14:paraId="21D5D53E" w14:textId="2C51C85C" w:rsidR="009D1457" w:rsidRPr="00C661B6" w:rsidRDefault="009D1457" w:rsidP="009D1457">
      <w:pPr>
        <w:ind w:firstLine="851"/>
        <w:rPr>
          <w:lang w:eastAsia="x-none"/>
        </w:rPr>
      </w:pPr>
      <w:r w:rsidRPr="0012148D">
        <w:rPr>
          <w:lang w:eastAsia="x-none"/>
        </w:rPr>
        <w:t>Настоящая документация разработана в соответствии с требованиями Федерального закона Российской Федерации от 30 декабря 2009 г. №384-ФЗ «Технический регламент о безопасности зданий и сооружений». Юридическую силу имеет только оригинал настоящей документации. Все виды копий не имеют юридической силы, если они не получили специального удостоверения (ГОСТ</w:t>
      </w:r>
      <w:r w:rsidR="00646581" w:rsidRPr="0012148D">
        <w:rPr>
          <w:lang w:eastAsia="x-none"/>
        </w:rPr>
        <w:t> </w:t>
      </w:r>
      <w:r w:rsidRPr="0012148D">
        <w:rPr>
          <w:lang w:eastAsia="x-none"/>
        </w:rPr>
        <w:t>Р</w:t>
      </w:r>
      <w:r w:rsidR="00646581" w:rsidRPr="0012148D">
        <w:rPr>
          <w:lang w:eastAsia="x-none"/>
        </w:rPr>
        <w:t> </w:t>
      </w:r>
      <w:r w:rsidRPr="0012148D">
        <w:rPr>
          <w:lang w:eastAsia="x-none"/>
        </w:rPr>
        <w:t>51141-98).</w:t>
      </w:r>
    </w:p>
    <w:p w14:paraId="53310E69" w14:textId="1119E65A" w:rsidR="009B2AAD" w:rsidRPr="00C661B6" w:rsidRDefault="009B2AAD">
      <w:pPr>
        <w:jc w:val="left"/>
        <w:rPr>
          <w:lang w:eastAsia="x-none"/>
        </w:rPr>
      </w:pPr>
      <w:r w:rsidRPr="00C661B6">
        <w:rPr>
          <w:lang w:eastAsia="x-none"/>
        </w:rPr>
        <w:br w:type="page"/>
      </w:r>
    </w:p>
    <w:p w14:paraId="3A50E15C" w14:textId="6FB13121" w:rsidR="001C572F" w:rsidRPr="00856D55" w:rsidRDefault="001C572F" w:rsidP="00346804">
      <w:pPr>
        <w:pStyle w:val="1"/>
      </w:pPr>
      <w:bookmarkStart w:id="11" w:name="_Toc141340680"/>
      <w:r w:rsidRPr="00856D55">
        <w:lastRenderedPageBreak/>
        <w:t>ЛИТЕРАТУРА</w:t>
      </w:r>
      <w:bookmarkEnd w:id="11"/>
    </w:p>
    <w:p w14:paraId="7ADD23B4" w14:textId="77777777" w:rsidR="00856D55" w:rsidRPr="00AE4DFD" w:rsidRDefault="00856D55" w:rsidP="00856D55">
      <w:pPr>
        <w:pStyle w:val="aff1"/>
        <w:numPr>
          <w:ilvl w:val="0"/>
          <w:numId w:val="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  <w:lang w:eastAsia="x-none"/>
        </w:rPr>
      </w:pPr>
      <w:r w:rsidRPr="00AE4DFD">
        <w:rPr>
          <w:rFonts w:ascii="Times New Roman" w:hAnsi="Times New Roman" w:cs="Times New Roman"/>
          <w:sz w:val="28"/>
          <w:szCs w:val="28"/>
          <w:lang w:eastAsia="x-none"/>
        </w:rPr>
        <w:t>Федеральный закон от 30.12.2009 № 384-ФЗ «Технический регламент о безопасности зданий и сооружений».</w:t>
      </w:r>
    </w:p>
    <w:p w14:paraId="3C61C835" w14:textId="77777777" w:rsidR="00856D55" w:rsidRPr="00AE4DFD" w:rsidRDefault="00856D55" w:rsidP="00856D55">
      <w:pPr>
        <w:pStyle w:val="aff1"/>
        <w:numPr>
          <w:ilvl w:val="0"/>
          <w:numId w:val="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  <w:lang w:eastAsia="x-none"/>
        </w:rPr>
      </w:pPr>
      <w:r w:rsidRPr="00AE4DFD">
        <w:rPr>
          <w:rFonts w:ascii="Times New Roman" w:hAnsi="Times New Roman" w:cs="Times New Roman"/>
          <w:sz w:val="28"/>
          <w:szCs w:val="28"/>
          <w:lang w:eastAsia="x-none"/>
        </w:rPr>
        <w:t>ГОСТ 27751-2014 «Надежность строительных конструкций и оснований. Основные положения».</w:t>
      </w:r>
    </w:p>
    <w:p w14:paraId="0E4A7C50" w14:textId="77777777" w:rsidR="00856D55" w:rsidRPr="00AE4DFD" w:rsidRDefault="00856D55" w:rsidP="00856D55">
      <w:pPr>
        <w:pStyle w:val="aff1"/>
        <w:numPr>
          <w:ilvl w:val="0"/>
          <w:numId w:val="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  <w:lang w:eastAsia="x-none"/>
        </w:rPr>
      </w:pPr>
      <w:r w:rsidRPr="00AE4DFD">
        <w:rPr>
          <w:rFonts w:ascii="Times New Roman" w:hAnsi="Times New Roman" w:cs="Times New Roman"/>
          <w:sz w:val="28"/>
          <w:szCs w:val="28"/>
          <w:lang w:eastAsia="x-none"/>
        </w:rPr>
        <w:t>ГОСТ 31937-2011 «Здания и сооружения. Правила обследования и мониторинга технического состояния».</w:t>
      </w:r>
    </w:p>
    <w:p w14:paraId="5A8FC17B" w14:textId="77777777" w:rsidR="00856D55" w:rsidRPr="00AE4DFD" w:rsidRDefault="00856D55" w:rsidP="00856D55">
      <w:pPr>
        <w:pStyle w:val="aff1"/>
        <w:numPr>
          <w:ilvl w:val="0"/>
          <w:numId w:val="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  <w:lang w:eastAsia="x-none"/>
        </w:rPr>
      </w:pPr>
      <w:r w:rsidRPr="00AE4DFD">
        <w:rPr>
          <w:rFonts w:ascii="Times New Roman" w:hAnsi="Times New Roman" w:cs="Times New Roman"/>
          <w:sz w:val="28"/>
          <w:szCs w:val="28"/>
          <w:lang w:eastAsia="x-none"/>
        </w:rPr>
        <w:t>ГОСТ Р 21.1101-2013 «СПДС. Основные требования к проектной и рабочей документации».</w:t>
      </w:r>
    </w:p>
    <w:p w14:paraId="57FE8345" w14:textId="77777777" w:rsidR="00856D55" w:rsidRPr="00AE4DFD" w:rsidRDefault="00856D55" w:rsidP="00856D55">
      <w:pPr>
        <w:pStyle w:val="aff1"/>
        <w:numPr>
          <w:ilvl w:val="0"/>
          <w:numId w:val="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  <w:lang w:eastAsia="x-none"/>
        </w:rPr>
      </w:pPr>
      <w:r w:rsidRPr="00AE4DFD">
        <w:rPr>
          <w:rFonts w:ascii="Times New Roman" w:hAnsi="Times New Roman" w:cs="Times New Roman"/>
          <w:sz w:val="28"/>
          <w:szCs w:val="28"/>
          <w:lang w:eastAsia="x-none"/>
        </w:rPr>
        <w:t>СП 14.13330.2018 «Строительство в сейсмических районах».</w:t>
      </w:r>
    </w:p>
    <w:p w14:paraId="59FEC402" w14:textId="77777777" w:rsidR="00856D55" w:rsidRPr="00AE4DFD" w:rsidRDefault="00856D55" w:rsidP="00856D55">
      <w:pPr>
        <w:pStyle w:val="aff1"/>
        <w:numPr>
          <w:ilvl w:val="0"/>
          <w:numId w:val="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  <w:lang w:eastAsia="x-none"/>
        </w:rPr>
      </w:pPr>
      <w:r w:rsidRPr="00AE4DFD">
        <w:rPr>
          <w:rFonts w:ascii="Times New Roman" w:hAnsi="Times New Roman" w:cs="Times New Roman"/>
          <w:sz w:val="28"/>
          <w:szCs w:val="28"/>
          <w:lang w:eastAsia="x-none"/>
        </w:rPr>
        <w:t>СП 15.13330.2020 «Каменные и армокаменные конструкции».</w:t>
      </w:r>
    </w:p>
    <w:p w14:paraId="1DB267AE" w14:textId="77777777" w:rsidR="00856D55" w:rsidRPr="00AE4DFD" w:rsidRDefault="00856D55" w:rsidP="00856D55">
      <w:pPr>
        <w:pStyle w:val="aff1"/>
        <w:numPr>
          <w:ilvl w:val="0"/>
          <w:numId w:val="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  <w:lang w:eastAsia="x-none"/>
        </w:rPr>
      </w:pPr>
      <w:r w:rsidRPr="00AE4DFD">
        <w:rPr>
          <w:rFonts w:ascii="Times New Roman" w:hAnsi="Times New Roman" w:cs="Times New Roman"/>
          <w:sz w:val="28"/>
          <w:szCs w:val="28"/>
          <w:lang w:eastAsia="x-none"/>
        </w:rPr>
        <w:t>СП 16.13330.2017 «Стальные конструкции».</w:t>
      </w:r>
    </w:p>
    <w:p w14:paraId="604047B7" w14:textId="77777777" w:rsidR="00856D55" w:rsidRPr="00AE4DFD" w:rsidRDefault="00856D55" w:rsidP="00856D55">
      <w:pPr>
        <w:pStyle w:val="aff1"/>
        <w:numPr>
          <w:ilvl w:val="0"/>
          <w:numId w:val="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  <w:lang w:eastAsia="x-none"/>
        </w:rPr>
      </w:pPr>
      <w:r w:rsidRPr="00AE4DFD">
        <w:rPr>
          <w:rFonts w:ascii="Times New Roman" w:hAnsi="Times New Roman" w:cs="Times New Roman"/>
          <w:sz w:val="28"/>
          <w:szCs w:val="28"/>
          <w:lang w:eastAsia="x-none"/>
        </w:rPr>
        <w:t xml:space="preserve">СП 17.13330.2017 «Кровли». </w:t>
      </w:r>
    </w:p>
    <w:p w14:paraId="1D0C1897" w14:textId="77777777" w:rsidR="00856D55" w:rsidRPr="00AE4DFD" w:rsidRDefault="00856D55" w:rsidP="00856D55">
      <w:pPr>
        <w:pStyle w:val="aff1"/>
        <w:numPr>
          <w:ilvl w:val="0"/>
          <w:numId w:val="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  <w:lang w:eastAsia="x-none"/>
        </w:rPr>
      </w:pPr>
      <w:r w:rsidRPr="00AE4DFD">
        <w:rPr>
          <w:rFonts w:ascii="Times New Roman" w:hAnsi="Times New Roman" w:cs="Times New Roman"/>
          <w:sz w:val="28"/>
          <w:szCs w:val="28"/>
          <w:lang w:eastAsia="x-none"/>
        </w:rPr>
        <w:t>СП 20.13330.2016 «Нагрузки и воздействия».</w:t>
      </w:r>
    </w:p>
    <w:p w14:paraId="74181BEA" w14:textId="77777777" w:rsidR="00856D55" w:rsidRPr="00AE4DFD" w:rsidRDefault="00856D55" w:rsidP="00856D55">
      <w:pPr>
        <w:pStyle w:val="aff1"/>
        <w:numPr>
          <w:ilvl w:val="0"/>
          <w:numId w:val="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  <w:lang w:eastAsia="x-none"/>
        </w:rPr>
      </w:pPr>
      <w:r w:rsidRPr="00AE4DFD">
        <w:rPr>
          <w:rFonts w:ascii="Times New Roman" w:hAnsi="Times New Roman" w:cs="Times New Roman"/>
          <w:sz w:val="28"/>
          <w:szCs w:val="28"/>
          <w:lang w:eastAsia="x-none"/>
        </w:rPr>
        <w:t>СП 22.13330.2016 «Основания зданий и сооружений».</w:t>
      </w:r>
    </w:p>
    <w:p w14:paraId="5BF3CFA6" w14:textId="77777777" w:rsidR="00856D55" w:rsidRPr="00AE4DFD" w:rsidRDefault="00856D55" w:rsidP="00856D55">
      <w:pPr>
        <w:pStyle w:val="aff1"/>
        <w:numPr>
          <w:ilvl w:val="0"/>
          <w:numId w:val="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  <w:lang w:eastAsia="x-none"/>
        </w:rPr>
      </w:pPr>
      <w:r w:rsidRPr="00AE4DFD">
        <w:rPr>
          <w:rFonts w:ascii="Times New Roman" w:hAnsi="Times New Roman" w:cs="Times New Roman"/>
          <w:sz w:val="28"/>
          <w:szCs w:val="28"/>
          <w:lang w:eastAsia="x-none"/>
        </w:rPr>
        <w:t>СП 28.13330.2017 «Защита строительных конструкций от коррозии».</w:t>
      </w:r>
    </w:p>
    <w:p w14:paraId="33720605" w14:textId="77777777" w:rsidR="00856D55" w:rsidRPr="00AE4DFD" w:rsidRDefault="00856D55" w:rsidP="00856D55">
      <w:pPr>
        <w:pStyle w:val="aff1"/>
        <w:numPr>
          <w:ilvl w:val="0"/>
          <w:numId w:val="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  <w:lang w:eastAsia="x-none"/>
        </w:rPr>
      </w:pPr>
      <w:r w:rsidRPr="00AE4DFD">
        <w:rPr>
          <w:rFonts w:ascii="Times New Roman" w:hAnsi="Times New Roman" w:cs="Times New Roman"/>
          <w:sz w:val="28"/>
          <w:szCs w:val="28"/>
          <w:lang w:eastAsia="x-none"/>
        </w:rPr>
        <w:t>СП 29.13330.2011 «Полы».</w:t>
      </w:r>
    </w:p>
    <w:p w14:paraId="385DCB2E" w14:textId="77777777" w:rsidR="00856D55" w:rsidRPr="00AE4DFD" w:rsidRDefault="00856D55" w:rsidP="00856D55">
      <w:pPr>
        <w:pStyle w:val="aff1"/>
        <w:numPr>
          <w:ilvl w:val="0"/>
          <w:numId w:val="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  <w:lang w:eastAsia="x-none"/>
        </w:rPr>
      </w:pPr>
      <w:r w:rsidRPr="00AE4DFD">
        <w:rPr>
          <w:rFonts w:ascii="Times New Roman" w:hAnsi="Times New Roman" w:cs="Times New Roman"/>
          <w:sz w:val="28"/>
          <w:szCs w:val="28"/>
          <w:lang w:eastAsia="x-none"/>
        </w:rPr>
        <w:t>СП 45.13330.2017 «Земляные сооружения, основания и фундаменты».</w:t>
      </w:r>
    </w:p>
    <w:p w14:paraId="5122C8A4" w14:textId="77777777" w:rsidR="00856D55" w:rsidRPr="00AE4DFD" w:rsidRDefault="00856D55" w:rsidP="00856D55">
      <w:pPr>
        <w:pStyle w:val="aff1"/>
        <w:numPr>
          <w:ilvl w:val="0"/>
          <w:numId w:val="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  <w:lang w:eastAsia="x-none"/>
        </w:rPr>
      </w:pPr>
      <w:r w:rsidRPr="00AE4DFD">
        <w:rPr>
          <w:rFonts w:ascii="Times New Roman" w:hAnsi="Times New Roman" w:cs="Times New Roman"/>
          <w:sz w:val="28"/>
          <w:szCs w:val="28"/>
          <w:lang w:eastAsia="x-none"/>
        </w:rPr>
        <w:t>СП 13-102-2003 «Правила обследования несущих строительных конструкций зданий и сооружений».</w:t>
      </w:r>
    </w:p>
    <w:p w14:paraId="3E781B6A" w14:textId="77777777" w:rsidR="00856D55" w:rsidRPr="00AE4DFD" w:rsidRDefault="00856D55" w:rsidP="00856D55">
      <w:pPr>
        <w:pStyle w:val="aff1"/>
        <w:numPr>
          <w:ilvl w:val="0"/>
          <w:numId w:val="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  <w:lang w:eastAsia="x-none"/>
        </w:rPr>
      </w:pPr>
      <w:r w:rsidRPr="00AE4DFD">
        <w:rPr>
          <w:rFonts w:ascii="Times New Roman" w:hAnsi="Times New Roman" w:cs="Times New Roman"/>
          <w:sz w:val="28"/>
          <w:szCs w:val="28"/>
          <w:lang w:eastAsia="x-none"/>
        </w:rPr>
        <w:t>Пособие по обследованию строительных конструкций зданий.</w:t>
      </w:r>
    </w:p>
    <w:p w14:paraId="20C07CAA" w14:textId="77777777" w:rsidR="00856D55" w:rsidRPr="00AE4DFD" w:rsidRDefault="00856D55" w:rsidP="00856D55">
      <w:pPr>
        <w:pStyle w:val="aff1"/>
        <w:numPr>
          <w:ilvl w:val="0"/>
          <w:numId w:val="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  <w:lang w:eastAsia="x-none"/>
        </w:rPr>
      </w:pPr>
      <w:r w:rsidRPr="00AE4DFD">
        <w:rPr>
          <w:rFonts w:ascii="Times New Roman" w:hAnsi="Times New Roman" w:cs="Times New Roman"/>
          <w:sz w:val="28"/>
          <w:szCs w:val="28"/>
          <w:lang w:eastAsia="x-none"/>
        </w:rPr>
        <w:t>Рекомендации по оценке надежности строительных конструкций по внешним признакам.</w:t>
      </w:r>
    </w:p>
    <w:p w14:paraId="66BB1498" w14:textId="77777777" w:rsidR="00856D55" w:rsidRPr="00AE4DFD" w:rsidRDefault="00856D55" w:rsidP="00856D55">
      <w:pPr>
        <w:pStyle w:val="aff1"/>
        <w:numPr>
          <w:ilvl w:val="0"/>
          <w:numId w:val="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  <w:lang w:eastAsia="x-none"/>
        </w:rPr>
      </w:pPr>
      <w:r w:rsidRPr="00AE4DFD">
        <w:rPr>
          <w:rFonts w:ascii="Times New Roman" w:hAnsi="Times New Roman" w:cs="Times New Roman"/>
          <w:sz w:val="28"/>
          <w:szCs w:val="28"/>
          <w:lang w:eastAsia="x-none"/>
        </w:rPr>
        <w:t>СП 70.13330.2012. Несущие и ограждающие конструкции.</w:t>
      </w:r>
    </w:p>
    <w:p w14:paraId="68AF7448" w14:textId="70DBE70E" w:rsidR="00B823D8" w:rsidRPr="00C661B6" w:rsidRDefault="00B823D8" w:rsidP="00B823D8">
      <w:pPr>
        <w:pStyle w:val="aff1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  <w:lang w:eastAsia="x-none"/>
        </w:rPr>
      </w:pPr>
    </w:p>
    <w:p w14:paraId="5E167095" w14:textId="77777777" w:rsidR="00CB7794" w:rsidRDefault="00375D62" w:rsidP="00375D62">
      <w:pPr>
        <w:pStyle w:val="ad"/>
        <w:rPr>
          <w:lang w:eastAsia="x-none"/>
        </w:rPr>
      </w:pPr>
      <w:r w:rsidRPr="00C661B6">
        <w:rPr>
          <w:lang w:eastAsia="x-none"/>
        </w:rPr>
        <w:br w:type="page"/>
      </w:r>
      <w:bookmarkStart w:id="12" w:name="_Toc13119585"/>
      <w:bookmarkStart w:id="13" w:name="_Toc42675967"/>
    </w:p>
    <w:p w14:paraId="32A165FD" w14:textId="74D25E91" w:rsidR="00CB7794" w:rsidRDefault="00CB7794" w:rsidP="00CB7794">
      <w:pPr>
        <w:pStyle w:val="a7"/>
      </w:pPr>
    </w:p>
    <w:p w14:paraId="4582E1B4" w14:textId="49198823" w:rsidR="00CB7794" w:rsidRDefault="00CB7794" w:rsidP="00CB7794">
      <w:pPr>
        <w:pStyle w:val="a7"/>
      </w:pPr>
    </w:p>
    <w:p w14:paraId="73888712" w14:textId="1DB44D9B" w:rsidR="00CB7794" w:rsidRDefault="00CB7794" w:rsidP="00CB7794">
      <w:pPr>
        <w:pStyle w:val="a7"/>
      </w:pPr>
    </w:p>
    <w:p w14:paraId="2911FACB" w14:textId="31CEFC2A" w:rsidR="00CB7794" w:rsidRDefault="00CB7794" w:rsidP="00CB7794"/>
    <w:p w14:paraId="6CAC967F" w14:textId="34166BAA" w:rsidR="00CB7794" w:rsidRDefault="00CB7794" w:rsidP="00CB7794"/>
    <w:p w14:paraId="5B2D3764" w14:textId="70B2E0F9" w:rsidR="00CB7794" w:rsidRDefault="00CB7794" w:rsidP="00CB7794"/>
    <w:p w14:paraId="196DB502" w14:textId="20C5CDA5" w:rsidR="00CB7794" w:rsidRDefault="00CB7794" w:rsidP="00CB7794"/>
    <w:p w14:paraId="5F6EE418" w14:textId="3C314C8D" w:rsidR="00CB7794" w:rsidRDefault="00CB7794" w:rsidP="00CB7794"/>
    <w:p w14:paraId="4A52A346" w14:textId="5F4E9D67" w:rsidR="00CB7794" w:rsidRDefault="00CB7794" w:rsidP="00CB7794"/>
    <w:p w14:paraId="65F9649D" w14:textId="2B95BFF7" w:rsidR="00CB7794" w:rsidRDefault="00CB7794" w:rsidP="00CB7794"/>
    <w:p w14:paraId="2AF233E9" w14:textId="28BE2892" w:rsidR="00CB7794" w:rsidRDefault="00CB7794" w:rsidP="00CB7794"/>
    <w:p w14:paraId="222721FD" w14:textId="524F9C2F" w:rsidR="00CB7794" w:rsidRDefault="00CB7794" w:rsidP="00CB7794"/>
    <w:p w14:paraId="53279688" w14:textId="30C6C8FB" w:rsidR="00CB7794" w:rsidRDefault="00CB7794" w:rsidP="00CB7794"/>
    <w:p w14:paraId="55191C66" w14:textId="3F635F61" w:rsidR="00CB7794" w:rsidRDefault="00CB7794" w:rsidP="00CB7794"/>
    <w:p w14:paraId="624EDC69" w14:textId="066A8FA0" w:rsidR="00CB7794" w:rsidRDefault="00CB7794" w:rsidP="00CB7794"/>
    <w:p w14:paraId="41149AAF" w14:textId="4E7EEFD5" w:rsidR="00CB7794" w:rsidRDefault="00CB7794" w:rsidP="00CB7794"/>
    <w:p w14:paraId="76C3AA6C" w14:textId="4B6DEE97" w:rsidR="00CB7794" w:rsidRDefault="00CB7794" w:rsidP="00CB7794"/>
    <w:p w14:paraId="5366EC59" w14:textId="2E85F5D7" w:rsidR="00CB7794" w:rsidRDefault="00CB7794" w:rsidP="00CB7794"/>
    <w:p w14:paraId="6434F4F9" w14:textId="5EA6D351" w:rsidR="00CB7794" w:rsidRDefault="00CB7794" w:rsidP="00CB7794"/>
    <w:p w14:paraId="4105A29E" w14:textId="103C5939" w:rsidR="00CB7794" w:rsidRDefault="00CB7794" w:rsidP="00CB7794"/>
    <w:p w14:paraId="7637A0AB" w14:textId="77777777" w:rsidR="00CB7794" w:rsidRPr="00CB7794" w:rsidRDefault="00CB7794" w:rsidP="00CB7794"/>
    <w:p w14:paraId="5FE861F3" w14:textId="1DE9EFCE" w:rsidR="00375D62" w:rsidRDefault="002D29FD" w:rsidP="00375D62">
      <w:pPr>
        <w:pStyle w:val="ad"/>
      </w:pPr>
      <w:bookmarkStart w:id="14" w:name="_Toc141340681"/>
      <w:r w:rsidRPr="00C661B6">
        <w:t>Приложение А</w:t>
      </w:r>
      <w:r w:rsidRPr="00C661B6">
        <w:br/>
      </w:r>
      <w:r w:rsidRPr="00CB7794">
        <w:rPr>
          <w:highlight w:val="yellow"/>
        </w:rPr>
        <w:t>«Выписка из единого реестра членов СРО»</w:t>
      </w:r>
      <w:bookmarkEnd w:id="12"/>
      <w:bookmarkEnd w:id="13"/>
      <w:bookmarkEnd w:id="14"/>
    </w:p>
    <w:p w14:paraId="7663068E" w14:textId="1E220C3E" w:rsidR="00D153E2" w:rsidRDefault="00D153E2" w:rsidP="00CB7794">
      <w:pPr>
        <w:pStyle w:val="a7"/>
      </w:pPr>
    </w:p>
    <w:p w14:paraId="1B3C59A1" w14:textId="770248AA" w:rsidR="00D153E2" w:rsidRPr="00C661B6" w:rsidRDefault="00D153E2" w:rsidP="00CB7794">
      <w:pPr>
        <w:pStyle w:val="a7"/>
      </w:pPr>
    </w:p>
    <w:p w14:paraId="55BAB8AC" w14:textId="77777777" w:rsidR="00CB7794" w:rsidRDefault="00375D62" w:rsidP="00F614CF">
      <w:pPr>
        <w:pStyle w:val="ad"/>
      </w:pPr>
      <w:r w:rsidRPr="00C661B6">
        <w:br w:type="page"/>
      </w:r>
    </w:p>
    <w:p w14:paraId="24C4204B" w14:textId="13179E83" w:rsidR="00CB7794" w:rsidRDefault="00CB7794" w:rsidP="00CB7794">
      <w:pPr>
        <w:pStyle w:val="a7"/>
      </w:pPr>
    </w:p>
    <w:p w14:paraId="0C28C316" w14:textId="12D0DF03" w:rsidR="00CB7794" w:rsidRDefault="00CB7794" w:rsidP="00CB7794"/>
    <w:p w14:paraId="72083C85" w14:textId="4106B0A1" w:rsidR="00CB7794" w:rsidRDefault="00CB7794" w:rsidP="00CB7794"/>
    <w:p w14:paraId="38B2E323" w14:textId="41C0769A" w:rsidR="00CB7794" w:rsidRDefault="00CB7794" w:rsidP="00CB7794"/>
    <w:p w14:paraId="0F92D754" w14:textId="0F5B5BC7" w:rsidR="00CB7794" w:rsidRDefault="00CB7794" w:rsidP="00CB7794"/>
    <w:p w14:paraId="3EDCA5DA" w14:textId="31D37DC1" w:rsidR="00CB7794" w:rsidRDefault="00CB7794" w:rsidP="00CB7794"/>
    <w:p w14:paraId="198C1BA0" w14:textId="2F0C79AE" w:rsidR="00CB7794" w:rsidRDefault="00CB7794" w:rsidP="00CB7794"/>
    <w:p w14:paraId="0CA4D6AA" w14:textId="2ACBF20E" w:rsidR="00CB7794" w:rsidRDefault="00CB7794" w:rsidP="00CB7794"/>
    <w:p w14:paraId="6D11C2B3" w14:textId="5D672F08" w:rsidR="00CB7794" w:rsidRDefault="00CB7794" w:rsidP="00CB7794"/>
    <w:p w14:paraId="5A843639" w14:textId="1D210D43" w:rsidR="00CB7794" w:rsidRDefault="00CB7794" w:rsidP="00CB7794"/>
    <w:p w14:paraId="1806940A" w14:textId="4F6A0F29" w:rsidR="00CB7794" w:rsidRDefault="00CB7794" w:rsidP="00CB7794"/>
    <w:p w14:paraId="32D47555" w14:textId="1BA604C3" w:rsidR="00CB7794" w:rsidRDefault="00CB7794" w:rsidP="00CB7794"/>
    <w:p w14:paraId="4B11803C" w14:textId="79715E00" w:rsidR="00CB7794" w:rsidRDefault="00CB7794" w:rsidP="00CB7794"/>
    <w:p w14:paraId="0D302EE6" w14:textId="0C83DBA4" w:rsidR="00CB7794" w:rsidRDefault="00CB7794" w:rsidP="00CB7794"/>
    <w:p w14:paraId="398DCAE4" w14:textId="0FAD5C08" w:rsidR="00CB7794" w:rsidRDefault="00CB7794" w:rsidP="00CB7794"/>
    <w:p w14:paraId="08B05229" w14:textId="6F4CABA9" w:rsidR="00CB7794" w:rsidRDefault="00CB7794" w:rsidP="00CB7794"/>
    <w:p w14:paraId="6B625825" w14:textId="36DC770F" w:rsidR="00CB7794" w:rsidRDefault="00CB7794" w:rsidP="00CB7794"/>
    <w:p w14:paraId="42D0386A" w14:textId="49111CAA" w:rsidR="00CB7794" w:rsidRDefault="00CB7794" w:rsidP="00CB7794"/>
    <w:p w14:paraId="30857DA6" w14:textId="0C32259F" w:rsidR="00CB7794" w:rsidRDefault="00CB7794" w:rsidP="00CB7794"/>
    <w:p w14:paraId="7AD9EFD8" w14:textId="15D31C52" w:rsidR="00CB7794" w:rsidRDefault="00CB7794" w:rsidP="00CB7794"/>
    <w:p w14:paraId="5EF22A2A" w14:textId="77777777" w:rsidR="00CB7794" w:rsidRPr="00CB7794" w:rsidRDefault="00CB7794" w:rsidP="00CB7794"/>
    <w:p w14:paraId="1BF7B0DD" w14:textId="1DE8503B" w:rsidR="00CB7794" w:rsidRDefault="00375D62" w:rsidP="00F614CF">
      <w:pPr>
        <w:pStyle w:val="ad"/>
        <w:rPr>
          <w:highlight w:val="yellow"/>
        </w:rPr>
      </w:pPr>
      <w:bookmarkStart w:id="15" w:name="_Toc141340682"/>
      <w:r w:rsidRPr="00F614CF">
        <w:t xml:space="preserve">Приложение </w:t>
      </w:r>
      <w:r w:rsidR="00D26DC5">
        <w:t>Б</w:t>
      </w:r>
      <w:r w:rsidRPr="00F614CF">
        <w:br/>
      </w:r>
      <w:r w:rsidRPr="00CB7794">
        <w:rPr>
          <w:highlight w:val="yellow"/>
        </w:rPr>
        <w:t>«</w:t>
      </w:r>
      <w:r w:rsidR="003E590F" w:rsidRPr="00CB7794">
        <w:rPr>
          <w:highlight w:val="yellow"/>
        </w:rPr>
        <w:t>Фотографии объекта</w:t>
      </w:r>
      <w:r w:rsidRPr="00CB7794">
        <w:rPr>
          <w:highlight w:val="yellow"/>
        </w:rPr>
        <w:t>»</w:t>
      </w:r>
      <w:bookmarkEnd w:id="15"/>
    </w:p>
    <w:p w14:paraId="0CAC73A5" w14:textId="77777777" w:rsidR="00CB7794" w:rsidRDefault="00CB7794">
      <w:pPr>
        <w:jc w:val="left"/>
        <w:rPr>
          <w:b/>
          <w:highlight w:val="yellow"/>
        </w:rPr>
      </w:pPr>
      <w:r>
        <w:rPr>
          <w:highlight w:val="yellow"/>
        </w:rPr>
        <w:br w:type="page"/>
      </w:r>
    </w:p>
    <w:tbl>
      <w:tblPr>
        <w:tblW w:w="10206" w:type="dxa"/>
        <w:tblBorders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3B1BBA" w:rsidRPr="00CB7794" w14:paraId="6E20BAC3" w14:textId="77777777" w:rsidTr="003B1BBA">
        <w:tc>
          <w:tcPr>
            <w:tcW w:w="10206" w:type="dxa"/>
          </w:tcPr>
          <w:p w14:paraId="0848DBB1" w14:textId="2DAA9AB2" w:rsidR="003B1BBA" w:rsidRPr="00CB7794" w:rsidRDefault="003B1BBA" w:rsidP="00071AAC">
            <w:pPr>
              <w:pStyle w:val="af4"/>
              <w:rPr>
                <w:highlight w:val="yellow"/>
              </w:rPr>
            </w:pPr>
          </w:p>
        </w:tc>
      </w:tr>
      <w:tr w:rsidR="003B1BBA" w:rsidRPr="00CB7794" w14:paraId="23D6C2A5" w14:textId="77777777" w:rsidTr="003B1BBA">
        <w:tc>
          <w:tcPr>
            <w:tcW w:w="10206" w:type="dxa"/>
          </w:tcPr>
          <w:p w14:paraId="78A9C425" w14:textId="04FD58BD" w:rsidR="003B1BBA" w:rsidRPr="00CB7794" w:rsidRDefault="00F614CF" w:rsidP="00F614CF">
            <w:pPr>
              <w:jc w:val="center"/>
              <w:rPr>
                <w:highlight w:val="yellow"/>
              </w:rPr>
            </w:pPr>
            <w:r w:rsidRPr="00CB7794">
              <w:rPr>
                <w:highlight w:val="yellow"/>
              </w:rPr>
              <w:t>Фасад в осях «1</w:t>
            </w:r>
            <w:r w:rsidR="003C520E" w:rsidRPr="00CB7794">
              <w:rPr>
                <w:highlight w:val="yellow"/>
              </w:rPr>
              <w:t>/А</w:t>
            </w:r>
            <w:r w:rsidRPr="00CB7794">
              <w:rPr>
                <w:highlight w:val="yellow"/>
              </w:rPr>
              <w:t>-В</w:t>
            </w:r>
            <w:r w:rsidR="003C520E" w:rsidRPr="00CB7794">
              <w:rPr>
                <w:highlight w:val="yellow"/>
              </w:rPr>
              <w:t>»</w:t>
            </w:r>
          </w:p>
        </w:tc>
      </w:tr>
      <w:tr w:rsidR="003B1BBA" w:rsidRPr="00CB7794" w14:paraId="750C41EB" w14:textId="77777777" w:rsidTr="003B1BBA">
        <w:tc>
          <w:tcPr>
            <w:tcW w:w="10206" w:type="dxa"/>
          </w:tcPr>
          <w:p w14:paraId="00F5E985" w14:textId="35A4C3B8" w:rsidR="003B1BBA" w:rsidRPr="00CB7794" w:rsidRDefault="003B1BBA" w:rsidP="00071AAC">
            <w:pPr>
              <w:pStyle w:val="af4"/>
              <w:rPr>
                <w:highlight w:val="yellow"/>
              </w:rPr>
            </w:pPr>
          </w:p>
        </w:tc>
      </w:tr>
      <w:tr w:rsidR="003B1BBA" w:rsidRPr="00CB7794" w14:paraId="155029FC" w14:textId="77777777" w:rsidTr="003B1BBA">
        <w:tc>
          <w:tcPr>
            <w:tcW w:w="10206" w:type="dxa"/>
          </w:tcPr>
          <w:p w14:paraId="7249D3D3" w14:textId="6DBC3FFC" w:rsidR="003B1BBA" w:rsidRPr="00CB7794" w:rsidRDefault="00B5391B" w:rsidP="00F614CF">
            <w:pPr>
              <w:jc w:val="center"/>
              <w:rPr>
                <w:highlight w:val="yellow"/>
              </w:rPr>
            </w:pPr>
            <w:r w:rsidRPr="00CB7794">
              <w:rPr>
                <w:highlight w:val="yellow"/>
              </w:rPr>
              <w:t>Фасад в осях «1</w:t>
            </w:r>
            <w:r w:rsidR="00F614CF" w:rsidRPr="00CB7794">
              <w:rPr>
                <w:highlight w:val="yellow"/>
              </w:rPr>
              <w:t>-21</w:t>
            </w:r>
            <w:r w:rsidRPr="00CB7794">
              <w:rPr>
                <w:highlight w:val="yellow"/>
              </w:rPr>
              <w:t>/А»</w:t>
            </w:r>
          </w:p>
        </w:tc>
      </w:tr>
      <w:tr w:rsidR="003B1BBA" w:rsidRPr="00CB7794" w14:paraId="7C84155D" w14:textId="77777777" w:rsidTr="003B1BBA">
        <w:tc>
          <w:tcPr>
            <w:tcW w:w="10206" w:type="dxa"/>
          </w:tcPr>
          <w:p w14:paraId="7C622760" w14:textId="77777777" w:rsidR="003B1BBA" w:rsidRPr="00CB7794" w:rsidRDefault="003B1BBA" w:rsidP="00071AAC">
            <w:pPr>
              <w:pStyle w:val="af4"/>
              <w:rPr>
                <w:highlight w:val="yellow"/>
              </w:rPr>
            </w:pPr>
          </w:p>
          <w:p w14:paraId="7A62EE90" w14:textId="77777777" w:rsidR="00F614CF" w:rsidRPr="00CB7794" w:rsidRDefault="00F614CF" w:rsidP="00071AAC">
            <w:pPr>
              <w:pStyle w:val="af4"/>
              <w:rPr>
                <w:highlight w:val="yellow"/>
              </w:rPr>
            </w:pPr>
          </w:p>
          <w:p w14:paraId="3F67646A" w14:textId="0641F560" w:rsidR="00F614CF" w:rsidRPr="00CB7794" w:rsidRDefault="00F614CF" w:rsidP="00071AAC">
            <w:pPr>
              <w:pStyle w:val="af4"/>
              <w:rPr>
                <w:highlight w:val="yellow"/>
              </w:rPr>
            </w:pPr>
          </w:p>
        </w:tc>
      </w:tr>
      <w:tr w:rsidR="003B1BBA" w:rsidRPr="00CB7794" w14:paraId="656BCE80" w14:textId="77777777" w:rsidTr="003B1BBA">
        <w:tc>
          <w:tcPr>
            <w:tcW w:w="10206" w:type="dxa"/>
          </w:tcPr>
          <w:p w14:paraId="72348F56" w14:textId="2B6F0585" w:rsidR="003B1BBA" w:rsidRPr="00CB7794" w:rsidRDefault="002C27AA" w:rsidP="00474AB1">
            <w:pPr>
              <w:jc w:val="center"/>
              <w:rPr>
                <w:highlight w:val="yellow"/>
              </w:rPr>
            </w:pPr>
            <w:r w:rsidRPr="00CB7794">
              <w:rPr>
                <w:highlight w:val="yellow"/>
              </w:rPr>
              <w:t>Фасад в осях «</w:t>
            </w:r>
            <w:r w:rsidR="00F614CF" w:rsidRPr="00CB7794">
              <w:rPr>
                <w:highlight w:val="yellow"/>
              </w:rPr>
              <w:t>21</w:t>
            </w:r>
            <w:r w:rsidRPr="00CB7794">
              <w:rPr>
                <w:highlight w:val="yellow"/>
              </w:rPr>
              <w:t>/</w:t>
            </w:r>
            <w:r w:rsidR="00474AB1" w:rsidRPr="00CB7794">
              <w:rPr>
                <w:highlight w:val="yellow"/>
              </w:rPr>
              <w:t>А-В</w:t>
            </w:r>
            <w:r w:rsidRPr="00CB7794">
              <w:rPr>
                <w:highlight w:val="yellow"/>
              </w:rPr>
              <w:t>»</w:t>
            </w:r>
          </w:p>
        </w:tc>
      </w:tr>
      <w:tr w:rsidR="003B1BBA" w:rsidRPr="00CB7794" w14:paraId="24BB1DD8" w14:textId="77777777" w:rsidTr="003B1BBA">
        <w:tc>
          <w:tcPr>
            <w:tcW w:w="10206" w:type="dxa"/>
          </w:tcPr>
          <w:p w14:paraId="057C708D" w14:textId="77777777" w:rsidR="003B1BBA" w:rsidRPr="00CB7794" w:rsidRDefault="003B1BBA" w:rsidP="00071AAC">
            <w:pPr>
              <w:pStyle w:val="af4"/>
              <w:rPr>
                <w:highlight w:val="yellow"/>
              </w:rPr>
            </w:pPr>
          </w:p>
          <w:p w14:paraId="73DDF2DE" w14:textId="20E5F0A8" w:rsidR="00474AB1" w:rsidRPr="00CB7794" w:rsidRDefault="00474AB1" w:rsidP="00071AAC">
            <w:pPr>
              <w:pStyle w:val="af4"/>
              <w:rPr>
                <w:highlight w:val="yellow"/>
              </w:rPr>
            </w:pPr>
          </w:p>
        </w:tc>
      </w:tr>
      <w:tr w:rsidR="003B1BBA" w:rsidRPr="00C661B6" w14:paraId="4C9962DB" w14:textId="77777777" w:rsidTr="003B1BBA">
        <w:tc>
          <w:tcPr>
            <w:tcW w:w="10206" w:type="dxa"/>
          </w:tcPr>
          <w:p w14:paraId="3974B03A" w14:textId="3D1D664F" w:rsidR="003B1BBA" w:rsidRPr="00C661B6" w:rsidRDefault="002C27AA" w:rsidP="00474AB1">
            <w:pPr>
              <w:jc w:val="center"/>
            </w:pPr>
            <w:r w:rsidRPr="00CB7794">
              <w:rPr>
                <w:highlight w:val="yellow"/>
              </w:rPr>
              <w:t>Фрагмент фасада в осях «</w:t>
            </w:r>
            <w:r w:rsidR="00474AB1" w:rsidRPr="00CB7794">
              <w:rPr>
                <w:highlight w:val="yellow"/>
              </w:rPr>
              <w:t>1-21</w:t>
            </w:r>
            <w:r w:rsidRPr="00CB7794">
              <w:rPr>
                <w:highlight w:val="yellow"/>
              </w:rPr>
              <w:t>/</w:t>
            </w:r>
            <w:r w:rsidR="00474AB1" w:rsidRPr="00CB7794">
              <w:rPr>
                <w:highlight w:val="yellow"/>
              </w:rPr>
              <w:t>В</w:t>
            </w:r>
            <w:r w:rsidRPr="00CB7794">
              <w:rPr>
                <w:highlight w:val="yellow"/>
              </w:rPr>
              <w:t>»</w:t>
            </w:r>
          </w:p>
        </w:tc>
      </w:tr>
    </w:tbl>
    <w:p w14:paraId="0CB5676C" w14:textId="77777777" w:rsidR="00F75510" w:rsidRPr="00C661B6" w:rsidRDefault="00F75510" w:rsidP="00F75510">
      <w:pPr>
        <w:pStyle w:val="af4"/>
      </w:pPr>
    </w:p>
    <w:p w14:paraId="1F2C1574" w14:textId="5D338825" w:rsidR="0078770B" w:rsidRPr="00CB7794" w:rsidRDefault="00474AB1" w:rsidP="00474AB1">
      <w:pPr>
        <w:autoSpaceDE w:val="0"/>
        <w:autoSpaceDN w:val="0"/>
        <w:adjustRightInd w:val="0"/>
        <w:jc w:val="center"/>
        <w:rPr>
          <w:highlight w:val="yellow"/>
        </w:rPr>
      </w:pPr>
      <w:r w:rsidRPr="00CB7794">
        <w:rPr>
          <w:highlight w:val="yellow"/>
        </w:rPr>
        <w:t>Общий вид здания коровника внутри</w:t>
      </w:r>
    </w:p>
    <w:p w14:paraId="34AEF783" w14:textId="77777777" w:rsidR="00474AB1" w:rsidRPr="00CB7794" w:rsidRDefault="00474AB1" w:rsidP="00474AB1">
      <w:pPr>
        <w:autoSpaceDE w:val="0"/>
        <w:autoSpaceDN w:val="0"/>
        <w:adjustRightInd w:val="0"/>
        <w:jc w:val="center"/>
        <w:rPr>
          <w:highlight w:val="yellow"/>
        </w:rPr>
      </w:pPr>
    </w:p>
    <w:p w14:paraId="41430A57" w14:textId="5FD27019" w:rsidR="00474AB1" w:rsidRPr="00C661B6" w:rsidRDefault="00474AB1" w:rsidP="00474AB1">
      <w:pPr>
        <w:autoSpaceDE w:val="0"/>
        <w:autoSpaceDN w:val="0"/>
        <w:adjustRightInd w:val="0"/>
        <w:jc w:val="center"/>
      </w:pPr>
      <w:r w:rsidRPr="00CB7794">
        <w:rPr>
          <w:highlight w:val="yellow"/>
        </w:rPr>
        <w:t>Металлические фермы</w:t>
      </w:r>
    </w:p>
    <w:p w14:paraId="25CD58AF" w14:textId="1028DC63" w:rsidR="00CB7794" w:rsidRDefault="00CB7794">
      <w:pPr>
        <w:jc w:val="left"/>
        <w:rPr>
          <w:color w:val="000000"/>
        </w:rPr>
      </w:pPr>
      <w:r>
        <w:br w:type="page"/>
      </w:r>
    </w:p>
    <w:p w14:paraId="7DBCD24C" w14:textId="32BCC03F" w:rsidR="00D11C79" w:rsidRDefault="00D11C79" w:rsidP="00CB7794">
      <w:pPr>
        <w:pStyle w:val="a7"/>
      </w:pPr>
    </w:p>
    <w:p w14:paraId="0E2800B0" w14:textId="2FAF2493" w:rsidR="00CB7794" w:rsidRDefault="00CB7794" w:rsidP="00CB7794"/>
    <w:p w14:paraId="6D1ADD90" w14:textId="7F39357A" w:rsidR="00CB7794" w:rsidRDefault="00CB7794" w:rsidP="00CB7794"/>
    <w:p w14:paraId="50C573A5" w14:textId="0A2689E7" w:rsidR="00CB7794" w:rsidRDefault="00CB7794" w:rsidP="00CB7794"/>
    <w:p w14:paraId="0385278E" w14:textId="05C85203" w:rsidR="00CB7794" w:rsidRDefault="00CB7794" w:rsidP="00CB7794"/>
    <w:p w14:paraId="70FEE1A7" w14:textId="3A4CBE07" w:rsidR="00CB7794" w:rsidRDefault="00CB7794" w:rsidP="00CB7794"/>
    <w:p w14:paraId="2D22EB69" w14:textId="426E56E1" w:rsidR="00CB7794" w:rsidRDefault="00CB7794" w:rsidP="00CB7794"/>
    <w:p w14:paraId="1E07C8E9" w14:textId="67F40771" w:rsidR="00CB7794" w:rsidRDefault="00CB7794" w:rsidP="00CB7794"/>
    <w:p w14:paraId="17CE72B0" w14:textId="1F2FC265" w:rsidR="00CB7794" w:rsidRDefault="00CB7794" w:rsidP="00CB7794"/>
    <w:p w14:paraId="06414C93" w14:textId="75375AB4" w:rsidR="00CB7794" w:rsidRDefault="00CB7794" w:rsidP="00CB7794"/>
    <w:p w14:paraId="679FAD17" w14:textId="58DF03AA" w:rsidR="00CB7794" w:rsidRDefault="00CB7794" w:rsidP="00CB7794"/>
    <w:p w14:paraId="7E9C711D" w14:textId="298FFA1A" w:rsidR="00CB7794" w:rsidRDefault="00CB7794" w:rsidP="00CB7794"/>
    <w:p w14:paraId="137A7F9B" w14:textId="19E42A2D" w:rsidR="00CB7794" w:rsidRDefault="00CB7794" w:rsidP="00CB7794"/>
    <w:p w14:paraId="6132BF36" w14:textId="68E0359D" w:rsidR="00CB7794" w:rsidRDefault="00CB7794" w:rsidP="00CB7794"/>
    <w:p w14:paraId="7C75C2EA" w14:textId="45096E44" w:rsidR="00CB7794" w:rsidRDefault="00CB7794" w:rsidP="00CB7794"/>
    <w:p w14:paraId="15D80232" w14:textId="42F1BAC7" w:rsidR="00CB7794" w:rsidRDefault="00CB7794" w:rsidP="00CB7794"/>
    <w:p w14:paraId="4E972F4C" w14:textId="48ABFA1E" w:rsidR="00CB7794" w:rsidRDefault="00CB7794" w:rsidP="00CB7794"/>
    <w:p w14:paraId="08A7238C" w14:textId="73FDA5D3" w:rsidR="00CB7794" w:rsidRDefault="00CB7794" w:rsidP="00CB7794"/>
    <w:p w14:paraId="64CF7A93" w14:textId="11BC9330" w:rsidR="00CB7794" w:rsidRDefault="00CB7794" w:rsidP="00CB7794"/>
    <w:p w14:paraId="0A6740FA" w14:textId="65D8C991" w:rsidR="00CB7794" w:rsidRDefault="00CB7794" w:rsidP="00CB7794"/>
    <w:p w14:paraId="48B99ADD" w14:textId="77777777" w:rsidR="00CB7794" w:rsidRPr="00CB7794" w:rsidRDefault="00CB7794" w:rsidP="00CB7794"/>
    <w:p w14:paraId="3276F314" w14:textId="531DEC81" w:rsidR="00D11C79" w:rsidRPr="00C734F0" w:rsidRDefault="00D153E2" w:rsidP="00D11C79">
      <w:pPr>
        <w:pStyle w:val="ad"/>
      </w:pPr>
      <w:bookmarkStart w:id="16" w:name="_Toc141340683"/>
      <w:r>
        <w:t xml:space="preserve">Приложение </w:t>
      </w:r>
      <w:r w:rsidR="00D26DC5">
        <w:t>В</w:t>
      </w:r>
      <w:r w:rsidR="00D11C79" w:rsidRPr="00C661B6">
        <w:br/>
      </w:r>
      <w:r w:rsidR="00D11C79" w:rsidRPr="00CB7794">
        <w:rPr>
          <w:highlight w:val="yellow"/>
        </w:rPr>
        <w:t>«Графические материалы»</w:t>
      </w:r>
      <w:bookmarkEnd w:id="16"/>
    </w:p>
    <w:p w14:paraId="099A6D26" w14:textId="44CF6E69" w:rsidR="00D11C79" w:rsidRDefault="00D11C79" w:rsidP="00CB7794">
      <w:pPr>
        <w:pStyle w:val="a7"/>
      </w:pPr>
    </w:p>
    <w:p w14:paraId="64CB99EB" w14:textId="61EB5F7C" w:rsidR="00D11C79" w:rsidRDefault="00D11C79" w:rsidP="00CB7794">
      <w:pPr>
        <w:pStyle w:val="a7"/>
      </w:pPr>
    </w:p>
    <w:p w14:paraId="1DBAF662" w14:textId="15BBD650" w:rsidR="00D11C79" w:rsidRDefault="00D11C79" w:rsidP="00CB7794">
      <w:pPr>
        <w:pStyle w:val="a7"/>
      </w:pPr>
    </w:p>
    <w:p w14:paraId="62198145" w14:textId="12442590" w:rsidR="00D11C79" w:rsidRDefault="00D11C79" w:rsidP="00CB7794">
      <w:pPr>
        <w:pStyle w:val="a7"/>
      </w:pPr>
    </w:p>
    <w:p w14:paraId="5B61C886" w14:textId="748A55E8" w:rsidR="00D11C79" w:rsidRDefault="00D11C79" w:rsidP="00CB7794">
      <w:pPr>
        <w:pStyle w:val="a7"/>
      </w:pPr>
    </w:p>
    <w:p w14:paraId="7A0EA15C" w14:textId="65AEA527" w:rsidR="00D11C79" w:rsidRDefault="00D11C79" w:rsidP="00CB7794">
      <w:pPr>
        <w:pStyle w:val="a7"/>
      </w:pPr>
    </w:p>
    <w:p w14:paraId="7802C64C" w14:textId="08C5048E" w:rsidR="00D11C79" w:rsidRDefault="00D11C79" w:rsidP="00CB7794">
      <w:pPr>
        <w:pStyle w:val="a7"/>
      </w:pPr>
    </w:p>
    <w:p w14:paraId="094C68EC" w14:textId="529EE984" w:rsidR="00D11C79" w:rsidRDefault="00D11C79" w:rsidP="00CB7794">
      <w:pPr>
        <w:pStyle w:val="a7"/>
      </w:pPr>
    </w:p>
    <w:p w14:paraId="35714D63" w14:textId="6D7A9DA3" w:rsidR="00D11C79" w:rsidRDefault="00D11C79" w:rsidP="00CB7794">
      <w:pPr>
        <w:pStyle w:val="a7"/>
      </w:pPr>
    </w:p>
    <w:p w14:paraId="13FE639D" w14:textId="65DF9312" w:rsidR="00D11C79" w:rsidRDefault="00D11C79" w:rsidP="00CB7794">
      <w:pPr>
        <w:pStyle w:val="a7"/>
      </w:pPr>
    </w:p>
    <w:p w14:paraId="4D1A0762" w14:textId="59730543" w:rsidR="00D11C79" w:rsidRDefault="00D11C79" w:rsidP="00CB7794">
      <w:pPr>
        <w:pStyle w:val="a7"/>
      </w:pPr>
    </w:p>
    <w:p w14:paraId="2C9DB315" w14:textId="0802687B" w:rsidR="00D11C79" w:rsidRDefault="00D11C79" w:rsidP="00CB7794">
      <w:pPr>
        <w:pStyle w:val="a7"/>
      </w:pPr>
    </w:p>
    <w:p w14:paraId="5F6EF1E0" w14:textId="54AD7A2D" w:rsidR="00D11C79" w:rsidRDefault="00D11C79" w:rsidP="00CB7794">
      <w:pPr>
        <w:pStyle w:val="a7"/>
      </w:pPr>
    </w:p>
    <w:p w14:paraId="1E34EE29" w14:textId="0AE3AFB3" w:rsidR="00D11C79" w:rsidRDefault="00D11C79" w:rsidP="00CB7794">
      <w:pPr>
        <w:pStyle w:val="a7"/>
      </w:pPr>
    </w:p>
    <w:p w14:paraId="5BD81DB3" w14:textId="174EAC18" w:rsidR="00D11C79" w:rsidRDefault="00D11C79" w:rsidP="00CB7794">
      <w:pPr>
        <w:pStyle w:val="a7"/>
      </w:pPr>
    </w:p>
    <w:p w14:paraId="402CCFC3" w14:textId="4DE82289" w:rsidR="00D11C79" w:rsidRDefault="00D11C79" w:rsidP="00CB7794">
      <w:pPr>
        <w:pStyle w:val="a7"/>
      </w:pPr>
    </w:p>
    <w:p w14:paraId="5D81C7E5" w14:textId="617636C6" w:rsidR="00D11C79" w:rsidRDefault="00D11C79" w:rsidP="00CB7794">
      <w:pPr>
        <w:pStyle w:val="a7"/>
      </w:pPr>
    </w:p>
    <w:sectPr w:rsidR="00D11C79" w:rsidSect="003B0D84">
      <w:headerReference w:type="default" r:id="rId45"/>
      <w:pgSz w:w="11907" w:h="16839" w:code="9"/>
      <w:pgMar w:top="454" w:right="454" w:bottom="1247" w:left="1247" w:header="0" w:footer="0" w:gutter="0"/>
      <w:pgNumType w:chapSep="period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AD0557E" w14:textId="77777777" w:rsidR="00E16806" w:rsidRDefault="00E16806">
      <w:r>
        <w:separator/>
      </w:r>
    </w:p>
  </w:endnote>
  <w:endnote w:type="continuationSeparator" w:id="0">
    <w:p w14:paraId="442E146F" w14:textId="77777777" w:rsidR="00E16806" w:rsidRDefault="00E168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Journal">
    <w:altName w:val="Times New Roman"/>
    <w:charset w:val="00"/>
    <w:family w:val="auto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035B430" w14:textId="77777777" w:rsidR="00424467" w:rsidRPr="00CC732F" w:rsidRDefault="00424467" w:rsidP="00A52CF6">
    <w:pPr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8B89C65" w14:textId="77777777" w:rsidR="00E16806" w:rsidRDefault="00E16806">
      <w:r>
        <w:separator/>
      </w:r>
    </w:p>
  </w:footnote>
  <w:footnote w:type="continuationSeparator" w:id="0">
    <w:p w14:paraId="17A94EED" w14:textId="77777777" w:rsidR="00E16806" w:rsidRDefault="00E1680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F104E81" w14:textId="77777777" w:rsidR="00424467" w:rsidRPr="00CC732F" w:rsidRDefault="00424467" w:rsidP="00CC732F">
    <w:r>
      <w:rPr>
        <w:noProof/>
      </w:rPr>
      <mc:AlternateContent>
        <mc:Choice Requires="wps">
          <w:drawing>
            <wp:anchor distT="0" distB="0" distL="0" distR="0" simplePos="0" relativeHeight="251676672" behindDoc="0" locked="0" layoutInCell="1" allowOverlap="1" wp14:anchorId="67FB648D" wp14:editId="324D6B63">
              <wp:simplePos x="0" y="0"/>
              <wp:positionH relativeFrom="page">
                <wp:posOffset>680720</wp:posOffset>
              </wp:positionH>
              <wp:positionV relativeFrom="page">
                <wp:posOffset>180340</wp:posOffset>
              </wp:positionV>
              <wp:extent cx="6659880" cy="10332085"/>
              <wp:effectExtent l="0" t="0" r="0" b="0"/>
              <wp:wrapNone/>
              <wp:docPr id="502" name="Rectangle 100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59880" cy="10332085"/>
                      </a:xfrm>
                      <a:prstGeom prst="rect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>
          <w:pict>
            <v:rect w14:anchorId="26FD58A6" id="Rectangle 1000" o:spid="_x0000_s1026" style="position:absolute;margin-left:53.6pt;margin-top:14.2pt;width:524.4pt;height:813.55pt;z-index:2516766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" filled="f" strokeweight="1.5pt">
              <w10:wrap anchorx="page" anchory="page"/>
            </v: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D06F3F2" w14:textId="77777777" w:rsidR="00424467" w:rsidRPr="0053444E" w:rsidRDefault="00424467" w:rsidP="0053444E">
    <w:pPr>
      <w:pStyle w:val="ae"/>
    </w:pPr>
    <w:r>
      <w:rPr>
        <w:noProof/>
      </w:rPr>
      <mc:AlternateContent>
        <mc:Choice Requires="wps">
          <w:drawing>
            <wp:anchor distT="0" distB="0" distL="0" distR="0" simplePos="0" relativeHeight="251677696" behindDoc="0" locked="0" layoutInCell="1" allowOverlap="1" wp14:anchorId="5F1D7999" wp14:editId="08CECB1C">
              <wp:simplePos x="0" y="0"/>
              <wp:positionH relativeFrom="page">
                <wp:posOffset>706785</wp:posOffset>
              </wp:positionH>
              <wp:positionV relativeFrom="page">
                <wp:posOffset>156845</wp:posOffset>
              </wp:positionV>
              <wp:extent cx="6659880" cy="10332085"/>
              <wp:effectExtent l="0" t="0" r="0" b="0"/>
              <wp:wrapNone/>
              <wp:docPr id="3" name="Rectangle 1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59880" cy="10332085"/>
                      </a:xfrm>
                      <a:prstGeom prst="rect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>
          <w:pict>
            <v:rect w14:anchorId="73404A52" id="Rectangle 156" o:spid="_x0000_s1026" style="position:absolute;margin-left:55.65pt;margin-top:12.35pt;width:524.4pt;height:813.55pt;z-index:2516776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" filled="f" strokeweight="1.5pt">
              <w10:wrap anchorx="page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98F8039" w14:textId="7AC858E8" w:rsidR="00424467" w:rsidRPr="00CC732F" w:rsidRDefault="00424467" w:rsidP="00CC732F"/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8E17384" w14:textId="77777777" w:rsidR="00424467" w:rsidRPr="00F051D0" w:rsidRDefault="00424467" w:rsidP="00235A9B">
    <w:pPr>
      <w:tabs>
        <w:tab w:val="left" w:pos="3135"/>
      </w:tabs>
    </w:pPr>
    <w:r>
      <w:rPr>
        <w:noProof/>
      </w:rPr>
      <mc:AlternateContent>
        <mc:Choice Requires="wpg">
          <w:drawing>
            <wp:anchor distT="0" distB="0" distL="114300" distR="114300" simplePos="0" relativeHeight="251652096" behindDoc="0" locked="0" layoutInCell="1" allowOverlap="1" wp14:anchorId="58472B14" wp14:editId="3D4C84C5">
              <wp:simplePos x="0" y="0"/>
              <wp:positionH relativeFrom="column">
                <wp:posOffset>-661035</wp:posOffset>
              </wp:positionH>
              <wp:positionV relativeFrom="paragraph">
                <wp:posOffset>176530</wp:posOffset>
              </wp:positionV>
              <wp:extent cx="7199630" cy="10337165"/>
              <wp:effectExtent l="0" t="0" r="0" b="0"/>
              <wp:wrapNone/>
              <wp:docPr id="271" name="Group 10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199630" cy="10337165"/>
                        <a:chOff x="206" y="278"/>
                        <a:chExt cx="11338" cy="16279"/>
                      </a:xfrm>
                    </wpg:grpSpPr>
                    <wps:wsp>
                      <wps:cNvPr id="272" name="Text Box 1002"/>
                      <wps:cNvSpPr txBox="1">
                        <a:spLocks noChangeArrowheads="1"/>
                      </wps:cNvSpPr>
                      <wps:spPr bwMode="auto">
                        <a:xfrm>
                          <a:off x="8564" y="15402"/>
                          <a:ext cx="808" cy="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5DDCC6F" w14:textId="77777777" w:rsidR="00424467" w:rsidRPr="000D1EB1" w:rsidRDefault="00424467" w:rsidP="00235A9B">
                            <w:pPr>
                              <w:pStyle w:val="afd"/>
                              <w:jc w:val="center"/>
                              <w:rPr>
                                <w:rFonts w:ascii="Times New Roman" w:hAnsi="Times New Roman"/>
                                <w:sz w:val="18"/>
                                <w:szCs w:val="18"/>
                              </w:rPr>
                            </w:pPr>
                            <w:r w:rsidRPr="000D1EB1">
                              <w:rPr>
                                <w:rFonts w:ascii="Times New Roman" w:hAnsi="Times New Roman"/>
                                <w:sz w:val="18"/>
                                <w:szCs w:val="18"/>
                              </w:rPr>
                              <w:t>П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g:grpSp>
                      <wpg:cNvPr id="273" name="Group 1003"/>
                      <wpg:cNvGrpSpPr>
                        <a:grpSpLocks/>
                      </wpg:cNvGrpSpPr>
                      <wpg:grpSpPr bwMode="auto">
                        <a:xfrm>
                          <a:off x="206" y="278"/>
                          <a:ext cx="11338" cy="16279"/>
                          <a:chOff x="206" y="278"/>
                          <a:chExt cx="11338" cy="16279"/>
                        </a:xfrm>
                      </wpg:grpSpPr>
                      <wps:wsp>
                        <wps:cNvPr id="274" name="Rectangle 1004"/>
                        <wps:cNvSpPr>
                          <a:spLocks noChangeArrowheads="1"/>
                        </wps:cNvSpPr>
                        <wps:spPr bwMode="auto">
                          <a:xfrm>
                            <a:off x="1056" y="278"/>
                            <a:ext cx="10488" cy="16271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75" name="Group 1005"/>
                        <wpg:cNvGrpSpPr>
                          <a:grpSpLocks/>
                        </wpg:cNvGrpSpPr>
                        <wpg:grpSpPr bwMode="auto">
                          <a:xfrm>
                            <a:off x="206" y="8080"/>
                            <a:ext cx="11338" cy="8477"/>
                            <a:chOff x="206" y="8080"/>
                            <a:chExt cx="11338" cy="8477"/>
                          </a:xfrm>
                        </wpg:grpSpPr>
                        <wpg:grpSp>
                          <wpg:cNvPr id="276" name="Group 1006"/>
                          <wpg:cNvGrpSpPr>
                            <a:grpSpLocks/>
                          </wpg:cNvGrpSpPr>
                          <wpg:grpSpPr bwMode="auto">
                            <a:xfrm>
                              <a:off x="1056" y="14263"/>
                              <a:ext cx="10488" cy="2293"/>
                              <a:chOff x="1267" y="13709"/>
                              <a:chExt cx="10488" cy="2293"/>
                            </a:xfrm>
                          </wpg:grpSpPr>
                          <wpg:grpSp>
                            <wpg:cNvPr id="277" name="Group 1007"/>
                            <wpg:cNvGrpSpPr>
                              <a:grpSpLocks/>
                            </wpg:cNvGrpSpPr>
                            <wpg:grpSpPr bwMode="auto">
                              <a:xfrm>
                                <a:off x="2452" y="13709"/>
                                <a:ext cx="649" cy="843"/>
                                <a:chOff x="2169" y="9700"/>
                                <a:chExt cx="642" cy="833"/>
                              </a:xfrm>
                            </wpg:grpSpPr>
                            <wps:wsp>
                              <wps:cNvPr id="278" name="Rectangle 100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169" y="10293"/>
                                  <a:ext cx="591" cy="2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317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1A50F72" w14:textId="77777777" w:rsidR="00424467" w:rsidRPr="00707FE6" w:rsidRDefault="00424467" w:rsidP="00235A9B">
                                    <w:pPr>
                                      <w:pStyle w:val="afd"/>
                                      <w:jc w:val="center"/>
                                      <w:rPr>
                                        <w:rFonts w:ascii="Times New Roman" w:hAnsi="Times New Roman"/>
                                        <w:sz w:val="18"/>
                                        <w:lang w:val="ru-RU"/>
                                      </w:rPr>
                                    </w:pPr>
                                    <w:r w:rsidRPr="00707FE6">
                                      <w:rPr>
                                        <w:rFonts w:ascii="Times New Roman" w:hAnsi="Times New Roman"/>
                                        <w:sz w:val="18"/>
                                        <w:lang w:val="ru-RU"/>
                                      </w:rPr>
                                      <w:t>Лист</w:t>
                                    </w:r>
                                  </w:p>
                                </w:txbxContent>
                              </wps:txbx>
                              <wps:bodyPr rot="0" vert="horz" wrap="square" lIns="12700" tIns="12700" rIns="12700" bIns="12700" anchor="t" anchorCtr="0" upright="1">
                                <a:noAutofit/>
                              </wps:bodyPr>
                            </wps:wsp>
                            <wps:wsp>
                              <wps:cNvPr id="279" name="Line 10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0" y="9700"/>
                                  <a:ext cx="1" cy="83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54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280" name="Group 1010"/>
                            <wpg:cNvGrpSpPr>
                              <a:grpSpLocks/>
                            </wpg:cNvGrpSpPr>
                            <wpg:grpSpPr bwMode="auto">
                              <a:xfrm>
                                <a:off x="1267" y="13709"/>
                                <a:ext cx="10488" cy="2293"/>
                                <a:chOff x="1267" y="13709"/>
                                <a:chExt cx="10488" cy="2293"/>
                              </a:xfrm>
                            </wpg:grpSpPr>
                            <wps:wsp>
                              <wps:cNvPr id="281" name="AutoShape 101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1267" y="13710"/>
                                  <a:ext cx="8" cy="2277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2" name="AutoShape 10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1755" y="13709"/>
                                  <a:ext cx="0" cy="229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g:grpSp>
                              <wpg:cNvPr id="283" name="Group 1013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267" y="13709"/>
                                  <a:ext cx="10488" cy="2293"/>
                                  <a:chOff x="1267" y="13709"/>
                                  <a:chExt cx="10488" cy="2293"/>
                                </a:xfrm>
                              </wpg:grpSpPr>
                              <wps:wsp>
                                <wps:cNvPr id="284" name="AutoShape 101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1268" y="16001"/>
                                    <a:ext cx="10487" cy="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g:grpSp>
                                <wpg:cNvPr id="285" name="Group 1015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1267" y="13709"/>
                                    <a:ext cx="10488" cy="2286"/>
                                    <a:chOff x="998" y="9700"/>
                                    <a:chExt cx="10366" cy="2259"/>
                                  </a:xfrm>
                                </wpg:grpSpPr>
                                <wps:wsp>
                                  <wps:cNvPr id="286" name="Line 1016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1508" y="9708"/>
                                      <a:ext cx="1" cy="833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2540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87" name="Line 1017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998" y="9700"/>
                                      <a:ext cx="10359" cy="1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2540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88" name="Line 1018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2127" y="9715"/>
                                      <a:ext cx="1" cy="2244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2540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89" name="Line 1019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45" y="9715"/>
                                      <a:ext cx="1" cy="2244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2540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90" name="Line 1020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395" y="9715"/>
                                      <a:ext cx="1" cy="2244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2540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91" name="Line 1021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962" y="9708"/>
                                      <a:ext cx="1" cy="2243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2540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92" name="Line 1022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9215" y="10555"/>
                                      <a:ext cx="2" cy="556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2540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93" name="Line 1023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998" y="11401"/>
                                      <a:ext cx="3954" cy="1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94" name="Line 1024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998" y="11684"/>
                                      <a:ext cx="3954" cy="1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95" name="Rectangle 1025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1021" y="10293"/>
                                      <a:ext cx="458" cy="2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317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14:paraId="486ACADA" w14:textId="77777777" w:rsidR="00424467" w:rsidRPr="00BC235F" w:rsidRDefault="00424467" w:rsidP="00235A9B">
                                        <w:pPr>
                                          <w:pStyle w:val="afd"/>
                                          <w:jc w:val="center"/>
                                          <w:rPr>
                                            <w:rFonts w:ascii="Journal" w:hAnsi="Journal"/>
                                            <w:sz w:val="18"/>
                                            <w:lang w:val="ru-RU"/>
                                          </w:rPr>
                                        </w:pPr>
                                        <w:r w:rsidRPr="00BC235F">
                                          <w:rPr>
                                            <w:rFonts w:ascii="Times New Roman" w:hAnsi="Times New Roman"/>
                                            <w:sz w:val="18"/>
                                            <w:lang w:val="ru-RU"/>
                                          </w:rPr>
                                          <w:t>Изм</w:t>
                                        </w:r>
                                        <w:r>
                                          <w:rPr>
                                            <w:rFonts w:ascii="Journal" w:hAnsi="Journal"/>
                                            <w:sz w:val="18"/>
                                            <w:lang w:val="ru-RU"/>
                                          </w:rPr>
                                          <w:t>.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12700" tIns="12700" rIns="12700" bIns="12700" anchor="t" anchorCtr="0" upright="1">
                                    <a:noAutofit/>
                                  </wps:bodyPr>
                                </wps:wsp>
                                <wps:wsp>
                                  <wps:cNvPr id="296" name="Rectangle 1026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1538" y="10293"/>
                                      <a:ext cx="571" cy="2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317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14:paraId="27E81812" w14:textId="77777777" w:rsidR="00424467" w:rsidRPr="00BC235F" w:rsidRDefault="00424467" w:rsidP="00235A9B">
                                        <w:pPr>
                                          <w:pStyle w:val="afd"/>
                                          <w:rPr>
                                            <w:sz w:val="18"/>
                                            <w:lang w:val="ru-RU"/>
                                          </w:rPr>
                                        </w:pPr>
                                        <w:proofErr w:type="spellStart"/>
                                        <w:r w:rsidRPr="00707FE6">
                                          <w:rPr>
                                            <w:rFonts w:ascii="Times New Roman" w:hAnsi="Times New Roman"/>
                                            <w:sz w:val="18"/>
                                            <w:lang w:val="ru-RU"/>
                                          </w:rPr>
                                          <w:t>Кол.уч</w:t>
                                        </w:r>
                                        <w:proofErr w:type="spellEnd"/>
                                        <w:r>
                                          <w:rPr>
                                            <w:sz w:val="18"/>
                                            <w:lang w:val="ru-RU"/>
                                          </w:rPr>
                                          <w:t>.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12700" tIns="12700" rIns="12700" bIns="12700" anchor="t" anchorCtr="0" upright="1">
                                    <a:noAutofit/>
                                  </wps:bodyPr>
                                </wps:wsp>
                                <wps:wsp>
                                  <wps:cNvPr id="297" name="Rectangle 102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834" y="10293"/>
                                      <a:ext cx="670" cy="2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317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14:paraId="50BC259D" w14:textId="77777777" w:rsidR="00424467" w:rsidRPr="00707FE6" w:rsidRDefault="00424467" w:rsidP="00235A9B">
                                        <w:pPr>
                                          <w:pStyle w:val="afd"/>
                                          <w:jc w:val="center"/>
                                          <w:rPr>
                                            <w:rFonts w:ascii="Times New Roman" w:hAnsi="Times New Roman"/>
                                            <w:sz w:val="18"/>
                                            <w:lang w:val="ru-RU"/>
                                          </w:rPr>
                                        </w:pPr>
                                        <w:r w:rsidRPr="00707FE6">
                                          <w:rPr>
                                            <w:rFonts w:ascii="Times New Roman" w:hAnsi="Times New Roman"/>
                                            <w:sz w:val="18"/>
                                            <w:lang w:val="ru-RU"/>
                                          </w:rPr>
                                          <w:t>№ Док</w:t>
                                        </w:r>
                                      </w:p>
                                      <w:p w14:paraId="5CFBE248" w14:textId="77777777" w:rsidR="00424467" w:rsidRDefault="00424467" w:rsidP="00235A9B">
                                        <w:pPr>
                                          <w:pStyle w:val="afd"/>
                                          <w:jc w:val="center"/>
                                          <w:rPr>
                                            <w:sz w:val="18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12700" tIns="12700" rIns="12700" bIns="12700" anchor="t" anchorCtr="0" upright="1">
                                    <a:noAutofit/>
                                  </wps:bodyPr>
                                </wps:wsp>
                                <wps:wsp>
                                  <wps:cNvPr id="298" name="Rectangle 102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3578" y="10293"/>
                                      <a:ext cx="796" cy="2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317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14:paraId="0DDB4BCF" w14:textId="77777777" w:rsidR="00424467" w:rsidRPr="00707FE6" w:rsidRDefault="00424467" w:rsidP="00235A9B">
                                        <w:pPr>
                                          <w:pStyle w:val="afd"/>
                                          <w:jc w:val="center"/>
                                          <w:rPr>
                                            <w:rFonts w:ascii="Times New Roman" w:hAnsi="Times New Roman"/>
                                            <w:sz w:val="18"/>
                                            <w:lang w:val="ru-RU"/>
                                          </w:rPr>
                                        </w:pPr>
                                        <w:r w:rsidRPr="00707FE6">
                                          <w:rPr>
                                            <w:rFonts w:ascii="Times New Roman" w:hAnsi="Times New Roman"/>
                                            <w:sz w:val="18"/>
                                            <w:lang w:val="ru-RU"/>
                                          </w:rPr>
                                          <w:t>Подпись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12700" tIns="12700" rIns="12700" bIns="12700" anchor="t" anchorCtr="0" upright="1">
                                    <a:noAutofit/>
                                  </wps:bodyPr>
                                </wps:wsp>
                                <wps:wsp>
                                  <wps:cNvPr id="299" name="Rectangle 102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4419" y="10293"/>
                                      <a:ext cx="519" cy="2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317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14:paraId="32F40462" w14:textId="77777777" w:rsidR="00424467" w:rsidRPr="00EF7CC6" w:rsidRDefault="00424467" w:rsidP="00235A9B">
                                        <w:pPr>
                                          <w:pStyle w:val="afd"/>
                                          <w:jc w:val="center"/>
                                          <w:rPr>
                                            <w:rFonts w:ascii="Times New Roman" w:hAnsi="Times New Roman"/>
                                            <w:sz w:val="18"/>
                                            <w:lang w:val="ru-RU"/>
                                          </w:rPr>
                                        </w:pPr>
                                        <w:r w:rsidRPr="00EF7CC6">
                                          <w:rPr>
                                            <w:rFonts w:ascii="Times New Roman" w:hAnsi="Times New Roman"/>
                                            <w:sz w:val="18"/>
                                            <w:lang w:val="ru-RU"/>
                                          </w:rPr>
                                          <w:t>Дата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12700" tIns="12700" rIns="12700" bIns="12700" anchor="t" anchorCtr="0" upright="1">
                                    <a:noAutofit/>
                                  </wps:bodyPr>
                                </wps:wsp>
                                <wps:wsp>
                                  <wps:cNvPr id="300" name="Rectangle 103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9257" y="10570"/>
                                      <a:ext cx="765" cy="2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317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14:paraId="2F10E8F3" w14:textId="77777777" w:rsidR="00424467" w:rsidRPr="0060344C" w:rsidRDefault="00424467" w:rsidP="00235A9B">
                                        <w:pPr>
                                          <w:pStyle w:val="afd"/>
                                          <w:jc w:val="center"/>
                                          <w:rPr>
                                            <w:rFonts w:ascii="Journal" w:hAnsi="Journal"/>
                                            <w:sz w:val="18"/>
                                            <w:lang w:val="ru-RU"/>
                                          </w:rPr>
                                        </w:pPr>
                                        <w:r w:rsidRPr="000D1EB1">
                                          <w:rPr>
                                            <w:rFonts w:ascii="Times New Roman" w:hAnsi="Times New Roman"/>
                                            <w:sz w:val="18"/>
                                            <w:lang w:val="ru-RU"/>
                                          </w:rPr>
                                          <w:t>Лист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12700" tIns="12700" rIns="12700" bIns="12700" anchor="t" anchorCtr="0" upright="1">
                                    <a:noAutofit/>
                                  </wps:bodyPr>
                                </wps:wsp>
                                <wps:wsp>
                                  <wps:cNvPr id="301" name="Rectangle 103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9257" y="10863"/>
                                      <a:ext cx="765" cy="24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317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14:paraId="4FD75806" w14:textId="77777777" w:rsidR="00424467" w:rsidRPr="000D1EB1" w:rsidRDefault="00424467" w:rsidP="00235A9B">
                                        <w:pPr>
                                          <w:pStyle w:val="afd"/>
                                          <w:jc w:val="center"/>
                                          <w:rPr>
                                            <w:rFonts w:ascii="Times New Roman" w:hAnsi="Times New Roman"/>
                                            <w:sz w:val="18"/>
                                            <w:lang w:val="ru-RU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12700" tIns="12700" rIns="12700" bIns="12700" anchor="t" anchorCtr="0" upright="1">
                                    <a:noAutofit/>
                                  </wps:bodyPr>
                                </wps:wsp>
                                <wps:wsp>
                                  <wps:cNvPr id="302" name="Rectangle 1032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5019" y="9947"/>
                                      <a:ext cx="6308" cy="38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317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14:paraId="4E11240E" w14:textId="77777777" w:rsidR="00424467" w:rsidRPr="0060344C" w:rsidRDefault="00424467" w:rsidP="00235A9B">
                                        <w:pPr>
                                          <w:pStyle w:val="afd"/>
                                          <w:jc w:val="center"/>
                                          <w:rPr>
                                            <w:rFonts w:ascii="Times New Roman" w:hAnsi="Times New Roman"/>
                                            <w:i w:val="0"/>
                                            <w:lang w:val="ru-RU"/>
                                          </w:rPr>
                                        </w:pPr>
                                        <w:r w:rsidRPr="0060344C">
                                          <w:rPr>
                                            <w:rFonts w:ascii="Times New Roman" w:hAnsi="Times New Roman"/>
                                            <w:i w:val="0"/>
                                            <w:lang w:val="ru-RU"/>
                                          </w:rPr>
                                          <w:t>23/РЕК-3-1-450-ТО.ПЗ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12700" tIns="12700" rIns="12700" bIns="12700" anchor="t" anchorCtr="0" upright="1">
                                    <a:noAutofit/>
                                  </wps:bodyPr>
                                </wps:wsp>
                                <wps:wsp>
                                  <wps:cNvPr id="303" name="Line 1033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999" y="10550"/>
                                      <a:ext cx="10359" cy="1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2540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304" name="Line 1034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1006" y="10268"/>
                                      <a:ext cx="3954" cy="1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2540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305" name="Line 1035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998" y="9983"/>
                                      <a:ext cx="3954" cy="1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306" name="Line 1036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998" y="11116"/>
                                      <a:ext cx="3954" cy="1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307" name="Line 1037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998" y="10831"/>
                                      <a:ext cx="3954" cy="1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g:grpSp>
                                  <wpg:cNvPr id="308" name="Group 1038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1013" y="10578"/>
                                      <a:ext cx="2491" cy="248"/>
                                      <a:chOff x="0" y="0"/>
                                      <a:chExt cx="19999" cy="20000"/>
                                    </a:xfrm>
                                  </wpg:grpSpPr>
                                  <wps:wsp>
                                    <wps:cNvPr id="309" name="Rectangle 1039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0" y="0"/>
                                        <a:ext cx="8856" cy="20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317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14:paraId="7950E436" w14:textId="77777777" w:rsidR="00424467" w:rsidRPr="00EF7CC6" w:rsidRDefault="00424467" w:rsidP="00235A9B">
                                          <w:pPr>
                                            <w:pStyle w:val="afd"/>
                                            <w:rPr>
                                              <w:rFonts w:ascii="Times New Roman" w:hAnsi="Times New Roman"/>
                                              <w:sz w:val="18"/>
                                              <w:lang w:val="ru-RU"/>
                                            </w:rPr>
                                          </w:pPr>
                                          <w:r w:rsidRPr="00EF7CC6">
                                            <w:rPr>
                                              <w:rFonts w:ascii="Times New Roman" w:hAnsi="Times New Roman"/>
                                              <w:sz w:val="18"/>
                                              <w:lang w:val="ru-RU"/>
                                            </w:rPr>
                                            <w:t>Разработал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12700" tIns="12700" rIns="12700" bIns="1270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10" name="Rectangle 1040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9281" y="0"/>
                                        <a:ext cx="10718" cy="20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317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14:paraId="26CF0EB5" w14:textId="77777777" w:rsidR="00424467" w:rsidRPr="00EF7CC6" w:rsidRDefault="00424467" w:rsidP="00235A9B">
                                          <w:pPr>
                                            <w:pStyle w:val="afd"/>
                                            <w:jc w:val="left"/>
                                            <w:rPr>
                                              <w:rFonts w:ascii="Times New Roman" w:hAnsi="Times New Roman"/>
                                              <w:sz w:val="18"/>
                                              <w:lang w:val="ru-RU"/>
                                            </w:rPr>
                                          </w:pPr>
                                          <w:proofErr w:type="spellStart"/>
                                          <w:r w:rsidRPr="00EF7CC6">
                                            <w:rPr>
                                              <w:rFonts w:ascii="Times New Roman" w:hAnsi="Times New Roman"/>
                                              <w:sz w:val="18"/>
                                              <w:lang w:val="ru-RU"/>
                                            </w:rPr>
                                            <w:t>Пушин</w:t>
                                          </w:r>
                                          <w:proofErr w:type="spellEnd"/>
                                        </w:p>
                                        <w:p w14:paraId="70740F84" w14:textId="77777777" w:rsidR="00424467" w:rsidRDefault="00424467" w:rsidP="00235A9B">
                                          <w:pPr>
                                            <w:pStyle w:val="afd"/>
                                            <w:rPr>
                                              <w:rFonts w:ascii="Journal" w:hAnsi="Journal"/>
                                              <w:sz w:val="18"/>
                                            </w:rPr>
                                          </w:pPr>
                                        </w:p>
                                      </w:txbxContent>
                                    </wps:txbx>
                                    <wps:bodyPr rot="0" vert="horz" wrap="square" lIns="12700" tIns="12700" rIns="12700" bIns="12700" anchor="t" anchorCtr="0" upright="1"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311" name="Group 1041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1013" y="10856"/>
                                      <a:ext cx="2491" cy="248"/>
                                      <a:chOff x="0" y="0"/>
                                      <a:chExt cx="19999" cy="20000"/>
                                    </a:xfrm>
                                  </wpg:grpSpPr>
                                  <wps:wsp>
                                    <wps:cNvPr id="312" name="Rectangle 1042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0" y="0"/>
                                        <a:ext cx="8856" cy="20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317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14:paraId="7C999966" w14:textId="77777777" w:rsidR="00424467" w:rsidRPr="00AF3A85" w:rsidRDefault="00424467" w:rsidP="00235A9B">
                                          <w:pPr>
                                            <w:pStyle w:val="afd"/>
                                            <w:rPr>
                                              <w:sz w:val="18"/>
                                              <w:lang w:val="ru-RU"/>
                                            </w:rPr>
                                          </w:pPr>
                                          <w:r w:rsidRPr="00EF7CC6">
                                            <w:rPr>
                                              <w:rFonts w:ascii="Times New Roman" w:hAnsi="Times New Roman"/>
                                              <w:sz w:val="18"/>
                                              <w:lang w:val="ru-RU"/>
                                            </w:rPr>
                                            <w:t>Проверил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12700" tIns="12700" rIns="12700" bIns="1270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13" name="Rectangle 1043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9281" y="0"/>
                                        <a:ext cx="10718" cy="20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317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14:paraId="0800C451" w14:textId="77777777" w:rsidR="00424467" w:rsidRPr="00EF7CC6" w:rsidRDefault="00424467" w:rsidP="00235A9B">
                                          <w:pPr>
                                            <w:pStyle w:val="afd"/>
                                            <w:rPr>
                                              <w:rFonts w:ascii="Times New Roman" w:hAnsi="Times New Roman"/>
                                              <w:sz w:val="18"/>
                                              <w:lang w:val="ru-RU"/>
                                            </w:rPr>
                                          </w:pPr>
                                          <w:r w:rsidRPr="00EF7CC6">
                                            <w:rPr>
                                              <w:rFonts w:ascii="Times New Roman" w:hAnsi="Times New Roman"/>
                                              <w:sz w:val="18"/>
                                              <w:lang w:val="ru-RU"/>
                                            </w:rPr>
                                            <w:t>Потапов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12700" tIns="12700" rIns="12700" bIns="12700" anchor="t" anchorCtr="0" upright="1"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314" name="Group 1044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1013" y="11141"/>
                                      <a:ext cx="2491" cy="248"/>
                                      <a:chOff x="0" y="0"/>
                                      <a:chExt cx="19999" cy="20000"/>
                                    </a:xfrm>
                                  </wpg:grpSpPr>
                                  <wps:wsp>
                                    <wps:cNvPr id="315" name="Rectangle 1045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0" y="0"/>
                                        <a:ext cx="8856" cy="20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317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14:paraId="3958254E" w14:textId="77777777" w:rsidR="00424467" w:rsidRPr="00EF7CC6" w:rsidRDefault="00424467" w:rsidP="00235A9B">
                                          <w:pPr>
                                            <w:pStyle w:val="afd"/>
                                            <w:rPr>
                                              <w:rFonts w:ascii="Times New Roman" w:hAnsi="Times New Roman"/>
                                              <w:sz w:val="18"/>
                                              <w:lang w:val="ru-RU"/>
                                            </w:rPr>
                                          </w:pPr>
                                          <w:r w:rsidRPr="00EF7CC6">
                                            <w:rPr>
                                              <w:rFonts w:ascii="Times New Roman" w:hAnsi="Times New Roman"/>
                                              <w:sz w:val="18"/>
                                              <w:lang w:val="ru-RU"/>
                                            </w:rPr>
                                            <w:t>Н. контр.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12700" tIns="12700" rIns="12700" bIns="1270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16" name="Rectangle 1046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9281" y="0"/>
                                        <a:ext cx="10718" cy="20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317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14:paraId="4AC0AD60" w14:textId="77777777" w:rsidR="00424467" w:rsidRPr="00C05B27" w:rsidRDefault="00424467" w:rsidP="00235A9B">
                                          <w:pPr>
                                            <w:pStyle w:val="afd"/>
                                            <w:rPr>
                                              <w:rFonts w:ascii="Journal" w:hAnsi="Journal"/>
                                              <w:sz w:val="18"/>
                                              <w:lang w:val="ru-RU"/>
                                            </w:rPr>
                                          </w:pPr>
                                          <w:proofErr w:type="spellStart"/>
                                          <w:r w:rsidRPr="00EF7CC6">
                                            <w:rPr>
                                              <w:rFonts w:ascii="Times New Roman" w:hAnsi="Times New Roman"/>
                                              <w:sz w:val="18"/>
                                              <w:lang w:val="ru-RU"/>
                                            </w:rPr>
                                            <w:t>Пушин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rot="0" vert="horz" wrap="square" lIns="12700" tIns="12700" rIns="12700" bIns="12700" anchor="t" anchorCtr="0" upright="1"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317" name="Group 1047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1013" y="11418"/>
                                      <a:ext cx="2491" cy="248"/>
                                      <a:chOff x="0" y="0"/>
                                      <a:chExt cx="19999" cy="20000"/>
                                    </a:xfrm>
                                  </wpg:grpSpPr>
                                  <wps:wsp>
                                    <wps:cNvPr id="318" name="Rectangle 1048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0" y="0"/>
                                        <a:ext cx="8856" cy="20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317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14:paraId="027484FA" w14:textId="77777777" w:rsidR="00424467" w:rsidRPr="00AF3A85" w:rsidRDefault="00424467" w:rsidP="00235A9B">
                                          <w:pPr>
                                            <w:pStyle w:val="afd"/>
                                            <w:rPr>
                                              <w:sz w:val="18"/>
                                              <w:lang w:val="ru-RU"/>
                                            </w:rPr>
                                          </w:pPr>
                                        </w:p>
                                      </w:txbxContent>
                                    </wps:txbx>
                                    <wps:bodyPr rot="0" vert="horz" wrap="square" lIns="12700" tIns="12700" rIns="12700" bIns="1270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19" name="Rectangle 1049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9281" y="0"/>
                                        <a:ext cx="10718" cy="20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317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14:paraId="5C77870D" w14:textId="77777777" w:rsidR="00424467" w:rsidRPr="00C05B27" w:rsidRDefault="00424467" w:rsidP="00235A9B">
                                          <w:pPr>
                                            <w:pStyle w:val="afd"/>
                                            <w:rPr>
                                              <w:rFonts w:ascii="Journal" w:hAnsi="Journal"/>
                                              <w:sz w:val="18"/>
                                              <w:lang w:val="ru-RU"/>
                                            </w:rPr>
                                          </w:pPr>
                                        </w:p>
                                      </w:txbxContent>
                                    </wps:txbx>
                                    <wps:bodyPr rot="0" vert="horz" wrap="square" lIns="12700" tIns="12700" rIns="12700" bIns="12700" anchor="t" anchorCtr="0" upright="1"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320" name="Group 1050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1013" y="11695"/>
                                      <a:ext cx="2491" cy="248"/>
                                      <a:chOff x="0" y="0"/>
                                      <a:chExt cx="19999" cy="20000"/>
                                    </a:xfrm>
                                  </wpg:grpSpPr>
                                  <wps:wsp>
                                    <wps:cNvPr id="321" name="Rectangle 1051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0" y="0"/>
                                        <a:ext cx="8856" cy="20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317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14:paraId="356528EE" w14:textId="77777777" w:rsidR="00424467" w:rsidRPr="00AF3A85" w:rsidRDefault="00424467" w:rsidP="00235A9B">
                                          <w:pPr>
                                            <w:pStyle w:val="afd"/>
                                            <w:rPr>
                                              <w:sz w:val="18"/>
                                              <w:lang w:val="ru-RU"/>
                                            </w:rPr>
                                          </w:pPr>
                                          <w:r w:rsidRPr="00EF7CC6">
                                            <w:rPr>
                                              <w:rFonts w:ascii="Times New Roman" w:hAnsi="Times New Roman"/>
                                              <w:sz w:val="18"/>
                                              <w:lang w:val="ru-RU"/>
                                            </w:rPr>
                                            <w:t>ГИП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12700" tIns="12700" rIns="12700" bIns="1270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22" name="Rectangle 1052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9281" y="0"/>
                                        <a:ext cx="10718" cy="20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317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14:paraId="22503721" w14:textId="77777777" w:rsidR="00424467" w:rsidRPr="00AF3A85" w:rsidRDefault="00424467" w:rsidP="00235A9B">
                                          <w:pPr>
                                            <w:pStyle w:val="afd"/>
                                            <w:rPr>
                                              <w:rFonts w:ascii="Journal" w:hAnsi="Journal"/>
                                              <w:sz w:val="18"/>
                                              <w:lang w:val="ru-RU"/>
                                            </w:rPr>
                                          </w:pPr>
                                          <w:r w:rsidRPr="00EF7CC6">
                                            <w:rPr>
                                              <w:rFonts w:ascii="Times New Roman" w:hAnsi="Times New Roman"/>
                                              <w:sz w:val="18"/>
                                              <w:lang w:val="ru-RU"/>
                                            </w:rPr>
                                            <w:t>Потапов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12700" tIns="12700" rIns="12700" bIns="12700" anchor="t" anchorCtr="0" upright="1"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323" name="Line 1053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8364" y="10555"/>
                                      <a:ext cx="1" cy="1396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2540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324" name="Rectangle 1054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5033" y="10615"/>
                                      <a:ext cx="3264" cy="129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317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14:paraId="44D1E1EA" w14:textId="77777777" w:rsidR="00424467" w:rsidRDefault="00424467" w:rsidP="00235A9B">
                                        <w:pPr>
                                          <w:pStyle w:val="afd"/>
                                          <w:jc w:val="center"/>
                                          <w:rPr>
                                            <w:sz w:val="18"/>
                                            <w:lang w:val="ru-RU"/>
                                          </w:rPr>
                                        </w:pPr>
                                      </w:p>
                                      <w:p w14:paraId="42D4B20A" w14:textId="77777777" w:rsidR="00424467" w:rsidRDefault="00424467" w:rsidP="00235A9B">
                                        <w:pPr>
                                          <w:pStyle w:val="afd"/>
                                          <w:jc w:val="center"/>
                                          <w:rPr>
                                            <w:sz w:val="18"/>
                                            <w:lang w:val="ru-RU"/>
                                          </w:rPr>
                                        </w:pPr>
                                      </w:p>
                                      <w:p w14:paraId="74BEEFEA" w14:textId="77777777" w:rsidR="00424467" w:rsidRDefault="00424467" w:rsidP="00235A9B">
                                        <w:pPr>
                                          <w:pStyle w:val="afd"/>
                                          <w:jc w:val="center"/>
                                          <w:rPr>
                                            <w:sz w:val="18"/>
                                            <w:lang w:val="ru-RU"/>
                                          </w:rPr>
                                        </w:pPr>
                                      </w:p>
                                      <w:p w14:paraId="5C06CC62" w14:textId="77777777" w:rsidR="00424467" w:rsidRPr="00EF7CC6" w:rsidRDefault="00424467" w:rsidP="00235A9B">
                                        <w:pPr>
                                          <w:pStyle w:val="afd"/>
                                          <w:jc w:val="center"/>
                                          <w:rPr>
                                            <w:rFonts w:ascii="Times New Roman" w:hAnsi="Times New Roman"/>
                                            <w:lang w:val="ru-RU"/>
                                          </w:rPr>
                                        </w:pPr>
                                        <w:r w:rsidRPr="00EF7CC6">
                                          <w:rPr>
                                            <w:rFonts w:ascii="Times New Roman" w:hAnsi="Times New Roman"/>
                                            <w:lang w:val="ru-RU"/>
                                          </w:rPr>
                                          <w:t>Пояснительная записка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12700" tIns="12700" rIns="12700" bIns="12700" anchor="t" anchorCtr="0" upright="1">
                                    <a:noAutofit/>
                                  </wps:bodyPr>
                                </wps:wsp>
                                <wps:wsp>
                                  <wps:cNvPr id="325" name="Line 1055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8371" y="10834"/>
                                      <a:ext cx="2993" cy="1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2540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326" name="Line 1056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8370" y="11117"/>
                                      <a:ext cx="2993" cy="1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2540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327" name="Line 1057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10065" y="10555"/>
                                      <a:ext cx="2" cy="556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2540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328" name="Rectangle 105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8409" y="10570"/>
                                      <a:ext cx="765" cy="2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317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14:paraId="048EEFEA" w14:textId="77777777" w:rsidR="00424467" w:rsidRPr="0060344C" w:rsidRDefault="00424467" w:rsidP="00235A9B">
                                        <w:pPr>
                                          <w:pStyle w:val="afd"/>
                                          <w:jc w:val="center"/>
                                          <w:rPr>
                                            <w:sz w:val="18"/>
                                            <w:lang w:val="ru-RU"/>
                                          </w:rPr>
                                        </w:pPr>
                                        <w:r w:rsidRPr="000D1EB1">
                                          <w:rPr>
                                            <w:rFonts w:ascii="Times New Roman" w:hAnsi="Times New Roman"/>
                                            <w:sz w:val="18"/>
                                            <w:lang w:val="ru-RU"/>
                                          </w:rPr>
                                          <w:t>Стадия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12700" tIns="12700" rIns="12700" bIns="12700" anchor="t" anchorCtr="0" upright="1">
                                    <a:noAutofit/>
                                  </wps:bodyPr>
                                </wps:wsp>
                                <wps:wsp>
                                  <wps:cNvPr id="329" name="Rectangle 105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10112" y="10570"/>
                                      <a:ext cx="1207" cy="2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317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14:paraId="010721A6" w14:textId="77777777" w:rsidR="00424467" w:rsidRPr="0060344C" w:rsidRDefault="00424467" w:rsidP="00235A9B">
                                        <w:pPr>
                                          <w:pStyle w:val="afd"/>
                                          <w:jc w:val="center"/>
                                          <w:rPr>
                                            <w:rFonts w:ascii="Journal" w:hAnsi="Journal"/>
                                            <w:sz w:val="18"/>
                                            <w:lang w:val="ru-RU"/>
                                          </w:rPr>
                                        </w:pPr>
                                        <w:r w:rsidRPr="000D1EB1">
                                          <w:rPr>
                                            <w:rFonts w:ascii="Times New Roman" w:hAnsi="Times New Roman"/>
                                            <w:sz w:val="18"/>
                                            <w:lang w:val="ru-RU"/>
                                          </w:rPr>
                                          <w:t>Листов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12700" tIns="12700" rIns="12700" bIns="12700" anchor="t" anchorCtr="0" upright="1">
                                    <a:noAutofit/>
                                  </wps:bodyPr>
                                </wps:wsp>
                                <wps:wsp>
                                  <wps:cNvPr id="330" name="Rectangle 106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10119" y="10855"/>
                                      <a:ext cx="1207" cy="2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317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14:paraId="3E9E830D" w14:textId="77777777" w:rsidR="00424467" w:rsidRPr="000D1EB1" w:rsidRDefault="00424467" w:rsidP="00235A9B">
                                        <w:pPr>
                                          <w:pStyle w:val="afd"/>
                                          <w:jc w:val="center"/>
                                          <w:rPr>
                                            <w:rFonts w:ascii="Times New Roman" w:hAnsi="Times New Roman"/>
                                            <w:sz w:val="18"/>
                                            <w:lang w:val="ru-RU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12700" tIns="12700" rIns="12700" bIns="12700" anchor="t" anchorCtr="0" upright="1">
                                    <a:noAutofit/>
                                  </wps:bodyPr>
                                </wps:wsp>
                                <wps:wsp>
                                  <wps:cNvPr id="331" name="Rectangle 106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8409" y="11343"/>
                                      <a:ext cx="2910" cy="5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317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14:paraId="0FAFF032" w14:textId="77777777" w:rsidR="00424467" w:rsidRPr="000D1EB1" w:rsidRDefault="00424467" w:rsidP="00235A9B">
                                        <w:pPr>
                                          <w:pStyle w:val="afd"/>
                                          <w:jc w:val="center"/>
                                          <w:rPr>
                                            <w:rFonts w:ascii="Times New Roman" w:hAnsi="Times New Roman"/>
                                            <w:sz w:val="24"/>
                                            <w:lang w:val="ru-RU"/>
                                          </w:rPr>
                                        </w:pPr>
                                        <w:r w:rsidRPr="000D1EB1">
                                          <w:rPr>
                                            <w:rFonts w:ascii="Times New Roman" w:hAnsi="Times New Roman"/>
                                            <w:sz w:val="24"/>
                                            <w:lang w:val="ru-RU"/>
                                          </w:rPr>
                                          <w:t>Проектный отдел ФГУП</w:t>
                                        </w:r>
                                      </w:p>
                                      <w:p w14:paraId="6B9E568C" w14:textId="77777777" w:rsidR="00424467" w:rsidRPr="000D1EB1" w:rsidRDefault="00424467" w:rsidP="00235A9B">
                                        <w:pPr>
                                          <w:pStyle w:val="afd"/>
                                          <w:jc w:val="center"/>
                                          <w:rPr>
                                            <w:rFonts w:ascii="Times New Roman" w:hAnsi="Times New Roman"/>
                                            <w:sz w:val="24"/>
                                            <w:lang w:val="ru-RU"/>
                                          </w:rPr>
                                        </w:pPr>
                                        <w:r w:rsidRPr="000D1EB1">
                                          <w:rPr>
                                            <w:rFonts w:ascii="Times New Roman" w:hAnsi="Times New Roman"/>
                                            <w:sz w:val="24"/>
                                            <w:lang w:val="ru-RU"/>
                                          </w:rPr>
                                          <w:t xml:space="preserve">«ГВСУ №8» 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12700" tIns="12700" rIns="12700" bIns="12700" anchor="t" anchorCtr="0" upright="1">
                                    <a:noAutofit/>
                                  </wps:bodyPr>
                                </wps:wsp>
                              </wpg:grpSp>
                            </wpg:grpSp>
                          </wpg:grpSp>
                        </wpg:grpSp>
                        <wpg:grpSp>
                          <wpg:cNvPr id="332" name="Group 1062"/>
                          <wpg:cNvGrpSpPr>
                            <a:grpSpLocks/>
                          </wpg:cNvGrpSpPr>
                          <wpg:grpSpPr bwMode="auto">
                            <a:xfrm>
                              <a:off x="206" y="8080"/>
                              <a:ext cx="851" cy="8477"/>
                              <a:chOff x="206" y="8080"/>
                              <a:chExt cx="851" cy="8477"/>
                            </a:xfrm>
                          </wpg:grpSpPr>
                          <wps:wsp>
                            <wps:cNvPr id="333" name="Text Box 106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28" y="13238"/>
                                <a:ext cx="185" cy="186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FEC12F9" w14:textId="77777777" w:rsidR="00424467" w:rsidRPr="00B40E0F" w:rsidRDefault="00424467" w:rsidP="00235A9B">
                                  <w:pPr>
                                    <w:rPr>
                                      <w:i/>
                                    </w:rPr>
                                  </w:pPr>
                                  <w:r w:rsidRPr="00B40E0F">
                                    <w:rPr>
                                      <w:i/>
                                      <w:sz w:val="18"/>
                                    </w:rPr>
                                    <w:t>Подпись и дата</w:t>
                                  </w:r>
                                </w:p>
                              </w:txbxContent>
                            </wps:txbx>
                            <wps:bodyPr rot="0" vert="vert270" wrap="square" lIns="0" tIns="0" rIns="0" bIns="0" anchor="t" anchorCtr="0" upright="1">
                              <a:noAutofit/>
                            </wps:bodyPr>
                          </wps:wsp>
                          <wpg:grpSp>
                            <wpg:cNvPr id="334" name="Group 1064"/>
                            <wpg:cNvGrpSpPr>
                              <a:grpSpLocks/>
                            </wpg:cNvGrpSpPr>
                            <wpg:grpSpPr bwMode="auto">
                              <a:xfrm>
                                <a:off x="206" y="8080"/>
                                <a:ext cx="851" cy="8477"/>
                                <a:chOff x="206" y="8080"/>
                                <a:chExt cx="851" cy="8477"/>
                              </a:xfrm>
                            </wpg:grpSpPr>
                            <wps:wsp>
                              <wps:cNvPr id="335" name="Text Box 106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28" y="11765"/>
                                  <a:ext cx="185" cy="137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23FB52C3" w14:textId="77777777" w:rsidR="00424467" w:rsidRPr="00B40E0F" w:rsidRDefault="00424467" w:rsidP="00235A9B">
                                    <w:pPr>
                                      <w:rPr>
                                        <w:i/>
                                      </w:rPr>
                                    </w:pPr>
                                    <w:proofErr w:type="spellStart"/>
                                    <w:r w:rsidRPr="00B40E0F">
                                      <w:rPr>
                                        <w:i/>
                                        <w:sz w:val="18"/>
                                      </w:rPr>
                                      <w:t>Взам</w:t>
                                    </w:r>
                                    <w:proofErr w:type="spellEnd"/>
                                    <w:r w:rsidRPr="00B40E0F">
                                      <w:rPr>
                                        <w:i/>
                                        <w:sz w:val="18"/>
                                      </w:rPr>
                                      <w:t>. инв. №</w:t>
                                    </w:r>
                                  </w:p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g:grpSp>
                              <wpg:cNvPr id="336" name="Group 106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06" y="8080"/>
                                  <a:ext cx="851" cy="8477"/>
                                  <a:chOff x="206" y="8080"/>
                                  <a:chExt cx="851" cy="8477"/>
                                </a:xfrm>
                              </wpg:grpSpPr>
                              <wps:wsp>
                                <wps:cNvPr id="337" name="Text Box 1067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33" y="9846"/>
                                    <a:ext cx="223" cy="1867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2D194903" w14:textId="77777777" w:rsidR="00424467" w:rsidRPr="000D7C0A" w:rsidRDefault="00424467" w:rsidP="00235A9B">
                                      <w:pPr>
                                        <w:jc w:val="left"/>
                                        <w:rPr>
                                          <w:i/>
                                          <w:sz w:val="18"/>
                                          <w:szCs w:val="18"/>
                                        </w:rPr>
                                      </w:pPr>
                                      <w:r w:rsidRPr="000D7C0A">
                                        <w:rPr>
                                          <w:i/>
                                          <w:sz w:val="18"/>
                                          <w:szCs w:val="18"/>
                                        </w:rPr>
                                        <w:t>Согласовано:</w:t>
                                      </w:r>
                                    </w:p>
                                    <w:p w14:paraId="3E12C2F2" w14:textId="77777777" w:rsidR="00424467" w:rsidRPr="000D7C0A" w:rsidRDefault="00424467" w:rsidP="00235A9B"/>
                                  </w:txbxContent>
                                </wps:txbx>
                                <wps:bodyPr rot="0" vert="vert270" wrap="square" lIns="0" tIns="0" rIns="0" bIns="0" anchor="t" anchorCtr="0" upright="1">
                                  <a:noAutofit/>
                                </wps:bodyPr>
                              </wps:wsp>
                              <wpg:grpSp>
                                <wpg:cNvPr id="338" name="Group 1068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206" y="8080"/>
                                    <a:ext cx="851" cy="8477"/>
                                    <a:chOff x="202" y="8080"/>
                                    <a:chExt cx="851" cy="8477"/>
                                  </a:xfrm>
                                </wpg:grpSpPr>
                                <wps:wsp>
                                  <wps:cNvPr id="339" name="AutoShape 1069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70" y="8080"/>
                                      <a:ext cx="283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ffectLst/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  <a:ext uri="{AF507438-7753-43E0-B8FC-AC1667EBCBE1}">
                                        <a14:hiddenEffects xmlns:a14="http://schemas.microsoft.com/office/drawing/2010/main">
                                          <a:effectLst>
                                            <a:outerShdw dist="35921" dir="2700000" algn="ctr" rotWithShape="0">
                                              <a:srgbClr val="808080"/>
                                            </a:outerShdw>
                                          </a:effectLst>
                                        </a14:hiddenEffects>
                                      </a:ext>
                                    </a:extLst>
                                  </wps:spPr>
                                  <wps:bodyPr/>
                                </wps:wsp>
                                <wpg:grpSp>
                                  <wpg:cNvPr id="340" name="Group 1070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202" y="8080"/>
                                      <a:ext cx="851" cy="8477"/>
                                      <a:chOff x="202" y="8080"/>
                                      <a:chExt cx="851" cy="8477"/>
                                    </a:xfrm>
                                  </wpg:grpSpPr>
                                  <wps:wsp>
                                    <wps:cNvPr id="341" name="Text Box 1071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428" y="15167"/>
                                        <a:ext cx="185" cy="1377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952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14:paraId="17275C9C" w14:textId="77777777" w:rsidR="00424467" w:rsidRPr="00B40E0F" w:rsidRDefault="00424467" w:rsidP="00235A9B">
                                          <w:pPr>
                                            <w:rPr>
                                              <w:i/>
                                            </w:rPr>
                                          </w:pPr>
                                          <w:r w:rsidRPr="00B40E0F">
                                            <w:rPr>
                                              <w:i/>
                                              <w:sz w:val="18"/>
                                            </w:rPr>
                                            <w:t>Инв. № подл.</w:t>
                                          </w:r>
                                        </w:p>
                                      </w:txbxContent>
                                    </wps:txbx>
                                    <wps:bodyPr rot="0" vert="vert270" wrap="square" lIns="0" tIns="0" rIns="0" bIns="0" anchor="t" anchorCtr="0" upright="1">
                                      <a:noAutofit/>
                                    </wps:bodyPr>
                                  </wps:wsp>
                                  <wpg:grpSp>
                                    <wpg:cNvPr id="342" name="Group 1072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202" y="8080"/>
                                        <a:ext cx="851" cy="8477"/>
                                        <a:chOff x="202" y="8080"/>
                                        <a:chExt cx="851" cy="8477"/>
                                      </a:xfrm>
                                    </wpg:grpSpPr>
                                    <wps:wsp>
                                      <wps:cNvPr id="343" name="AutoShape 1073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 flipH="1">
                                          <a:off x="486" y="8080"/>
                                          <a:ext cx="26" cy="3685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19050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ffectLst/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  <a:ext uri="{AF507438-7753-43E0-B8FC-AC1667EBCBE1}">
                                            <a14:hiddenEffects xmlns:a14="http://schemas.microsoft.com/office/drawing/2010/main">
                                              <a:effectLst>
                                                <a:outerShdw dist="35921" dir="2700000" algn="ctr" rotWithShape="0">
                                                  <a:srgbClr val="808080"/>
                                                </a:outerShdw>
                                              </a:effectLst>
                                            </a14:hiddenEffects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344" name="AutoShape 1074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 flipH="1">
                                          <a:off x="202" y="11765"/>
                                          <a:ext cx="850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19050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ffectLst/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  <a:ext uri="{AF507438-7753-43E0-B8FC-AC1667EBCBE1}">
                                            <a14:hiddenEffects xmlns:a14="http://schemas.microsoft.com/office/drawing/2010/main">
                                              <a:effectLst>
                                                <a:outerShdw dist="35921" dir="2700000" algn="ctr" rotWithShape="0">
                                                  <a:srgbClr val="808080"/>
                                                </a:outerShdw>
                                              </a:effectLst>
                                            </a14:hiddenEffects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345" name="AutoShape 1075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>
                                          <a:off x="486" y="10631"/>
                                          <a:ext cx="283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19050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ffectLst/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  <a:ext uri="{AF507438-7753-43E0-B8FC-AC1667EBCBE1}">
                                            <a14:hiddenEffects xmlns:a14="http://schemas.microsoft.com/office/drawing/2010/main">
                                              <a:effectLst>
                                                <a:outerShdw dist="35921" dir="2700000" algn="ctr" rotWithShape="0">
                                                  <a:srgbClr val="808080"/>
                                                </a:outerShdw>
                                              </a:effectLst>
                                            </a14:hiddenEffects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346" name="AutoShape 1076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>
                                          <a:off x="512" y="9497"/>
                                          <a:ext cx="283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19050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ffectLst/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  <a:ext uri="{AF507438-7753-43E0-B8FC-AC1667EBCBE1}">
                                            <a14:hiddenEffects xmlns:a14="http://schemas.microsoft.com/office/drawing/2010/main">
                                              <a:effectLst>
                                                <a:outerShdw dist="35921" dir="2700000" algn="ctr" rotWithShape="0">
                                                  <a:srgbClr val="808080"/>
                                                </a:outerShdw>
                                              </a:effectLst>
                                            </a14:hiddenEffects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347" name="AutoShape 1077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>
                                          <a:off x="512" y="8647"/>
                                          <a:ext cx="283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19050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ffectLst/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  <a:ext uri="{AF507438-7753-43E0-B8FC-AC1667EBCBE1}">
                                            <a14:hiddenEffects xmlns:a14="http://schemas.microsoft.com/office/drawing/2010/main">
                                              <a:effectLst>
                                                <a:outerShdw dist="35921" dir="2700000" algn="ctr" rotWithShape="0">
                                                  <a:srgbClr val="808080"/>
                                                </a:outerShdw>
                                              </a:effectLst>
                                            </a14:hiddenEffects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348" name="AutoShape 1078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>
                                          <a:off x="512" y="8080"/>
                                          <a:ext cx="283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19050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ffectLst/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  <a:ext uri="{AF507438-7753-43E0-B8FC-AC1667EBCBE1}">
                                            <a14:hiddenEffects xmlns:a14="http://schemas.microsoft.com/office/drawing/2010/main">
                                              <a:effectLst>
                                                <a:outerShdw dist="35921" dir="2700000" algn="ctr" rotWithShape="0">
                                                  <a:srgbClr val="808080"/>
                                                </a:outerShdw>
                                              </a:effectLst>
                                            </a14:hiddenEffects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349" name="AutoShape 1079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 flipH="1">
                                          <a:off x="769" y="8080"/>
                                          <a:ext cx="26" cy="3685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19050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ffectLst/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  <a:ext uri="{AF507438-7753-43E0-B8FC-AC1667EBCBE1}">
                                            <a14:hiddenEffects xmlns:a14="http://schemas.microsoft.com/office/drawing/2010/main">
                                              <a:effectLst>
                                                <a:outerShdw dist="35921" dir="2700000" algn="ctr" rotWithShape="0">
                                                  <a:srgbClr val="808080"/>
                                                </a:outerShdw>
                                              </a:effectLst>
                                            </a14:hiddenEffects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350" name="AutoShape 1080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 flipH="1">
                                          <a:off x="1052" y="8080"/>
                                          <a:ext cx="0" cy="3685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12700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ffectLst/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  <a:ext uri="{AF507438-7753-43E0-B8FC-AC1667EBCBE1}">
                                            <a14:hiddenEffects xmlns:a14="http://schemas.microsoft.com/office/drawing/2010/main">
                                              <a:effectLst>
                                                <a:outerShdw dist="35921" dir="2700000" algn="ctr" rotWithShape="0">
                                                  <a:srgbClr val="808080"/>
                                                </a:outerShdw>
                                              </a:effectLst>
                                            </a14:hiddenEffects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351" name="AutoShape 1081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>
                                          <a:off x="769" y="8647"/>
                                          <a:ext cx="283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19050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ffectLst/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  <a:ext uri="{AF507438-7753-43E0-B8FC-AC1667EBCBE1}">
                                            <a14:hiddenEffects xmlns:a14="http://schemas.microsoft.com/office/drawing/2010/main">
                                              <a:effectLst>
                                                <a:outerShdw dist="35921" dir="2700000" algn="ctr" rotWithShape="0">
                                                  <a:srgbClr val="808080"/>
                                                </a:outerShdw>
                                              </a:effectLst>
                                            </a14:hiddenEffects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352" name="AutoShape 1082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>
                                          <a:off x="769" y="9497"/>
                                          <a:ext cx="283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19050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ffectLst/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  <a:ext uri="{AF507438-7753-43E0-B8FC-AC1667EBCBE1}">
                                            <a14:hiddenEffects xmlns:a14="http://schemas.microsoft.com/office/drawing/2010/main">
                                              <a:effectLst>
                                                <a:outerShdw dist="35921" dir="2700000" algn="ctr" rotWithShape="0">
                                                  <a:srgbClr val="808080"/>
                                                </a:outerShdw>
                                              </a:effectLst>
                                            </a14:hiddenEffects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353" name="AutoShape 1083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>
                                          <a:off x="770" y="10631"/>
                                          <a:ext cx="283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19050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ffectLst/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  <a:ext uri="{AF507438-7753-43E0-B8FC-AC1667EBCBE1}">
                                            <a14:hiddenEffects xmlns:a14="http://schemas.microsoft.com/office/drawing/2010/main">
                                              <a:effectLst>
                                                <a:outerShdw dist="35921" dir="2700000" algn="ctr" rotWithShape="0">
                                                  <a:srgbClr val="808080"/>
                                                </a:outerShdw>
                                              </a:effectLst>
                                            </a14:hiddenEffects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354" name="AutoShape 1084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 flipH="1">
                                          <a:off x="202" y="8080"/>
                                          <a:ext cx="26" cy="3685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19050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ffectLst/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  <a:ext uri="{AF507438-7753-43E0-B8FC-AC1667EBCBE1}">
                                            <a14:hiddenEffects xmlns:a14="http://schemas.microsoft.com/office/drawing/2010/main">
                                              <a:effectLst>
                                                <a:outerShdw dist="35921" dir="2700000" algn="ctr" rotWithShape="0">
                                                  <a:srgbClr val="808080"/>
                                                </a:outerShdw>
                                              </a:effectLst>
                                            </a14:hiddenEffects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355" name="AutoShape 1085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>
                                          <a:off x="229" y="8080"/>
                                          <a:ext cx="283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19050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ffectLst/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  <a:ext uri="{AF507438-7753-43E0-B8FC-AC1667EBCBE1}">
                                            <a14:hiddenEffects xmlns:a14="http://schemas.microsoft.com/office/drawing/2010/main">
                                              <a:effectLst>
                                                <a:outerShdw dist="35921" dir="2700000" algn="ctr" rotWithShape="0">
                                                  <a:srgbClr val="808080"/>
                                                </a:outerShdw>
                                              </a:effectLst>
                                            </a14:hiddenEffects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356" name="AutoShape 1086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>
                                          <a:off x="1052" y="11765"/>
                                          <a:ext cx="0" cy="4791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12700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ffectLst/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  <a:ext uri="{AF507438-7753-43E0-B8FC-AC1667EBCBE1}">
                                            <a14:hiddenEffects xmlns:a14="http://schemas.microsoft.com/office/drawing/2010/main">
                                              <a:effectLst>
                                                <a:outerShdw dist="35921" dir="2700000" algn="ctr" rotWithShape="0">
                                                  <a:srgbClr val="808080"/>
                                                </a:outerShdw>
                                              </a:effectLst>
                                            </a14:hiddenEffects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357" name="AutoShape 1087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 flipH="1">
                                          <a:off x="373" y="16557"/>
                                          <a:ext cx="680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19050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ffectLst/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  <a:ext uri="{AF507438-7753-43E0-B8FC-AC1667EBCBE1}">
                                            <a14:hiddenEffects xmlns:a14="http://schemas.microsoft.com/office/drawing/2010/main">
                                              <a:effectLst>
                                                <a:outerShdw dist="35921" dir="2700000" algn="ctr" rotWithShape="0">
                                                  <a:srgbClr val="808080"/>
                                                </a:outerShdw>
                                              </a:effectLst>
                                            </a14:hiddenEffects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358" name="AutoShape 1088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>
                                          <a:off x="655" y="13182"/>
                                          <a:ext cx="397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19050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ffectLst/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  <a:ext uri="{AF507438-7753-43E0-B8FC-AC1667EBCBE1}">
                                            <a14:hiddenEffects xmlns:a14="http://schemas.microsoft.com/office/drawing/2010/main">
                                              <a:effectLst>
                                                <a:outerShdw dist="35921" dir="2700000" algn="ctr" rotWithShape="0">
                                                  <a:srgbClr val="808080"/>
                                                </a:outerShdw>
                                              </a:effectLst>
                                            </a14:hiddenEffects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359" name="AutoShape 1089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>
                                          <a:off x="655" y="11765"/>
                                          <a:ext cx="0" cy="4791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19050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ffectLst/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  <a:ext uri="{AF507438-7753-43E0-B8FC-AC1667EBCBE1}">
                                            <a14:hiddenEffects xmlns:a14="http://schemas.microsoft.com/office/drawing/2010/main">
                                              <a:effectLst>
                                                <a:outerShdw dist="35921" dir="2700000" algn="ctr" rotWithShape="0">
                                                  <a:srgbClr val="808080"/>
                                                </a:outerShdw>
                                              </a:effectLst>
                                            </a14:hiddenEffects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360" name="AutoShape 1090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>
                                          <a:off x="372" y="11765"/>
                                          <a:ext cx="0" cy="4791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19050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ffectLst/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  <a:ext uri="{AF507438-7753-43E0-B8FC-AC1667EBCBE1}">
                                            <a14:hiddenEffects xmlns:a14="http://schemas.microsoft.com/office/drawing/2010/main">
                                              <a:effectLst>
                                                <a:outerShdw dist="35921" dir="2700000" algn="ctr" rotWithShape="0">
                                                  <a:srgbClr val="808080"/>
                                                </a:outerShdw>
                                              </a:effectLst>
                                            </a14:hiddenEffects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361" name="AutoShape 1091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>
                                          <a:off x="655" y="15167"/>
                                          <a:ext cx="397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19050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ffectLst/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  <a:ext uri="{AF507438-7753-43E0-B8FC-AC1667EBCBE1}">
                                            <a14:hiddenEffects xmlns:a14="http://schemas.microsoft.com/office/drawing/2010/main">
                                              <a:effectLst>
                                                <a:outerShdw dist="35921" dir="2700000" algn="ctr" rotWithShape="0">
                                                  <a:srgbClr val="808080"/>
                                                </a:outerShdw>
                                              </a:effectLst>
                                            </a14:hiddenEffects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362" name="AutoShape 1092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>
                                          <a:off x="372" y="15167"/>
                                          <a:ext cx="283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19050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ffectLst/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  <a:ext uri="{AF507438-7753-43E0-B8FC-AC1667EBCBE1}">
                                            <a14:hiddenEffects xmlns:a14="http://schemas.microsoft.com/office/drawing/2010/main">
                                              <a:effectLst>
                                                <a:outerShdw dist="35921" dir="2700000" algn="ctr" rotWithShape="0">
                                                  <a:srgbClr val="808080"/>
                                                </a:outerShdw>
                                              </a:effectLst>
                                            </a14:hiddenEffects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363" name="AutoShape 1093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>
                                          <a:off x="372" y="13182"/>
                                          <a:ext cx="283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19050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ffectLst/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  <a:ext uri="{AF507438-7753-43E0-B8FC-AC1667EBCBE1}">
                                            <a14:hiddenEffects xmlns:a14="http://schemas.microsoft.com/office/drawing/2010/main">
                                              <a:effectLst>
                                                <a:outerShdw dist="35921" dir="2700000" algn="ctr" rotWithShape="0">
                                                  <a:srgbClr val="808080"/>
                                                </a:outerShdw>
                                              </a:effectLst>
                                            </a14:hiddenEffects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8472B14" id="Group 1001" o:spid="_x0000_s1117" style="position:absolute;left:0;text-align:left;margin-left:-52.05pt;margin-top:13.9pt;width:566.9pt;height:813.95pt;z-index:251652096" coordorigin="206,278" coordsize="11338,162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002" o:spid="_x0000_s1118" type="#_x0000_t202" style="position:absolute;left:8564;top:15402;width:808;height:3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" stroked="f">
                <v:textbox>
                  <w:txbxContent>
                    <w:p w14:paraId="35DDCC6F" w14:textId="77777777" w:rsidR="00424467" w:rsidRPr="000D1EB1" w:rsidRDefault="00424467" w:rsidP="00235A9B">
                      <w:pPr>
                        <w:pStyle w:val="afd"/>
                        <w:jc w:val="center"/>
                        <w:rPr>
                          <w:rFonts w:ascii="Times New Roman" w:hAnsi="Times New Roman"/>
                          <w:sz w:val="18"/>
                          <w:szCs w:val="18"/>
                        </w:rPr>
                      </w:pPr>
                      <w:r w:rsidRPr="000D1EB1">
                        <w:rPr>
                          <w:rFonts w:ascii="Times New Roman" w:hAnsi="Times New Roman"/>
                          <w:sz w:val="18"/>
                          <w:szCs w:val="18"/>
                        </w:rPr>
                        <w:t>П</w:t>
                      </w:r>
                    </w:p>
                  </w:txbxContent>
                </v:textbox>
              </v:shape>
              <v:group id="Group 1003" o:spid="_x0000_s1119" style="position:absolute;left:206;top:278;width:11338;height:16279" coordorigin="206,278" coordsize="11338,162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">
                <v:rect id="Rectangle 1004" o:spid="_x0000_s1120" style="position:absolute;left:1056;top:278;width:10488;height:162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" filled="f" strokeweight="1.5pt"/>
                <v:group id="Group 1005" o:spid="_x0000_s1121" style="position:absolute;left:206;top:8080;width:11338;height:8477" coordorigin="206,8080" coordsize="11338,8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CvF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">
                  <v:group id="Group 1006" o:spid="_x0000_s1122" style="position:absolute;left:1056;top:14263;width:10488;height:2293" coordorigin="1267,13709" coordsize="10488,22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rWy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8pvB7JhwBuf4BAAD//wMAUEsBAi0AFAAGAAgAAAAhANvh9svuAAAAhQEAABMAAAAAAAAA&#10;AAAAAAAAAAAAAFtDb250ZW50X1R5cGVzXS54bWxQSwECLQAUAAYACAAAACEAWvQsW78AAAAVAQAA&#10;CwAAAAAAAAAAAAAAAAAfAQAAX3JlbHMvLnJlbHNQSwECLQAUAAYACAAAACEAKEK1ssYAAADcAAAA&#10;DwAAAAAAAAAAAAAAAAAHAgAAZHJzL2Rvd25yZXYueG1sUEsFBgAAAAADAAMAtwAAAPoCAAAAAA==&#10;">
                    <v:group id="Group 1007" o:spid="_x0000_s1123" style="position:absolute;left:2452;top:13709;width:649;height:843" coordorigin="2169,9700" coordsize="642,8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hAp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">
                      <v:rect id="Rectangle 1008" o:spid="_x0000_s1124" style="position:absolute;left:2169;top:10293;width:59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" filled="f" stroked="f" strokeweight=".25pt">
                        <v:textbox inset="1pt,1pt,1pt,1pt">
                          <w:txbxContent>
                            <w:p w14:paraId="11A50F72" w14:textId="77777777" w:rsidR="00424467" w:rsidRPr="00707FE6" w:rsidRDefault="00424467" w:rsidP="00235A9B">
                              <w:pPr>
                                <w:pStyle w:val="afd"/>
                                <w:jc w:val="center"/>
                                <w:rPr>
                                  <w:rFonts w:ascii="Times New Roman" w:hAnsi="Times New Roman"/>
                                  <w:sz w:val="18"/>
                                  <w:lang w:val="ru-RU"/>
                                </w:rPr>
                              </w:pPr>
                              <w:r w:rsidRPr="00707FE6">
                                <w:rPr>
                                  <w:rFonts w:ascii="Times New Roman" w:hAnsi="Times New Roman"/>
                                  <w:sz w:val="18"/>
                                  <w:lang w:val="ru-RU"/>
                                </w:rPr>
                                <w:t>Лист</w:t>
                              </w:r>
                            </w:p>
                          </w:txbxContent>
                        </v:textbox>
                      </v:rect>
                      <v:line id="Line 1009" o:spid="_x0000_s1125" style="position:absolute;visibility:visible;mso-wrap-style:square" from="2810,9700" to="2811,105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" strokeweight="2pt"/>
                    </v:group>
                    <v:group id="Group 1010" o:spid="_x0000_s1126" style="position:absolute;left:1267;top:13709;width:10488;height:2293" coordorigin="1267,13709" coordsize="10488,22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"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AutoShape 1011" o:spid="_x0000_s1127" type="#_x0000_t32" style="position:absolute;left:1267;top:13710;width:8;height:227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" strokeweight="1pt"/>
                      <v:shape id="AutoShape 1012" o:spid="_x0000_s1128" type="#_x0000_t32" style="position:absolute;left:11755;top:13709;width:0;height:229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" strokeweight="1pt"/>
                      <v:group id="Group 1013" o:spid="_x0000_s1129" style="position:absolute;left:1267;top:13709;width:10488;height:2293" coordorigin="1267,13709" coordsize="10488,22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GYNxgAAANw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SJTzOhCMgN78AAAD//wMAUEsBAi0AFAAGAAgAAAAhANvh9svuAAAAhQEAABMAAAAAAAAA&#10;AAAAAAAAAAAAAFtDb250ZW50X1R5cGVzXS54bWxQSwECLQAUAAYACAAAACEAWvQsW78AAAAVAQAA&#10;CwAAAAAAAAAAAAAAAAAfAQAAX3JlbHMvLnJlbHNQSwECLQAUAAYACAAAACEADeBmDcYAAADcAAAA&#10;DwAAAAAAAAAAAAAAAAAHAgAAZHJzL2Rvd25yZXYueG1sUEsFBgAAAAADAAMAtwAAAPoCAAAAAA==&#10;">
                        <v:shape id="AutoShape 1014" o:spid="_x0000_s1130" type="#_x0000_t32" style="position:absolute;left:1268;top:16001;width:10487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" strokeweight="1pt"/>
                        <v:group id="Group 1015" o:spid="_x0000_s1131" style="position:absolute;left:1267;top:13709;width:10488;height:2286" coordorigin="998,9700" coordsize="10366,2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">
                          <v:line id="Line 1016" o:spid="_x0000_s1132" style="position:absolute;visibility:visible;mso-wrap-style:square" from="1508,9708" to="1509,10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" strokeweight="2pt"/>
                          <v:line id="Line 1017" o:spid="_x0000_s1133" style="position:absolute;visibility:visible;mso-wrap-style:square" from="998,9700" to="11357,97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" strokeweight="2pt"/>
                          <v:line id="Line 1018" o:spid="_x0000_s1134" style="position:absolute;visibility:visible;mso-wrap-style:square" from="2127,9715" to="2128,119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" strokeweight="2pt"/>
                          <v:line id="Line 1019" o:spid="_x0000_s1135" style="position:absolute;visibility:visible;mso-wrap-style:square" from="3545,9715" to="3546,119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" strokeweight="2pt"/>
                          <v:line id="Line 1020" o:spid="_x0000_s1136" style="position:absolute;visibility:visible;mso-wrap-style:square" from="4395,9715" to="4396,119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" strokeweight="2pt"/>
                          <v:line id="Line 1021" o:spid="_x0000_s1137" style="position:absolute;visibility:visible;mso-wrap-style:square" from="4962,9708" to="4963,11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" strokeweight="2pt"/>
                          <v:line id="Line 1022" o:spid="_x0000_s1138" style="position:absolute;visibility:visible;mso-wrap-style:square" from="9215,10555" to="9217,11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" strokeweight="2pt"/>
                          <v:line id="Line 1023" o:spid="_x0000_s1139" style="position:absolute;visibility:visible;mso-wrap-style:square" from="998,11401" to="4952,114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" strokeweight="1pt"/>
                          <v:line id="Line 1024" o:spid="_x0000_s1140" style="position:absolute;visibility:visible;mso-wrap-style:square" from="998,11684" to="4952,116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" strokeweight="1pt"/>
                          <v:rect id="Rectangle 1025" o:spid="_x0000_s1141" style="position:absolute;left:1021;top:10293;width:458;height: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" filled="f" stroked="f" strokeweight=".25pt">
                            <v:textbox inset="1pt,1pt,1pt,1pt">
                              <w:txbxContent>
                                <w:p w14:paraId="486ACADA" w14:textId="77777777" w:rsidR="00424467" w:rsidRPr="00BC235F" w:rsidRDefault="00424467" w:rsidP="00235A9B">
                                  <w:pPr>
                                    <w:pStyle w:val="afd"/>
                                    <w:jc w:val="center"/>
                                    <w:rPr>
                                      <w:rFonts w:ascii="Journal" w:hAnsi="Journal"/>
                                      <w:sz w:val="18"/>
                                      <w:lang w:val="ru-RU"/>
                                    </w:rPr>
                                  </w:pPr>
                                  <w:r w:rsidRPr="00BC235F">
                                    <w:rPr>
                                      <w:rFonts w:ascii="Times New Roman" w:hAnsi="Times New Roman"/>
                                      <w:sz w:val="18"/>
                                      <w:lang w:val="ru-RU"/>
                                    </w:rPr>
                                    <w:t>Изм</w:t>
                                  </w:r>
                                  <w:r>
                                    <w:rPr>
                                      <w:rFonts w:ascii="Journal" w:hAnsi="Journal"/>
                                      <w:sz w:val="18"/>
                                      <w:lang w:val="ru-RU"/>
                                    </w:rPr>
                                    <w:t>.</w:t>
                                  </w:r>
                                </w:p>
                              </w:txbxContent>
                            </v:textbox>
                          </v:rect>
                          <v:rect id="Rectangle 1026" o:spid="_x0000_s1142" style="position:absolute;left:1538;top:10293;width:571;height: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" filled="f" stroked="f" strokeweight=".25pt">
                            <v:textbox inset="1pt,1pt,1pt,1pt">
                              <w:txbxContent>
                                <w:p w14:paraId="27E81812" w14:textId="77777777" w:rsidR="00424467" w:rsidRPr="00BC235F" w:rsidRDefault="00424467" w:rsidP="00235A9B">
                                  <w:pPr>
                                    <w:pStyle w:val="afd"/>
                                    <w:rPr>
                                      <w:sz w:val="18"/>
                                      <w:lang w:val="ru-RU"/>
                                    </w:rPr>
                                  </w:pPr>
                                  <w:proofErr w:type="spellStart"/>
                                  <w:r w:rsidRPr="00707FE6">
                                    <w:rPr>
                                      <w:rFonts w:ascii="Times New Roman" w:hAnsi="Times New Roman"/>
                                      <w:sz w:val="18"/>
                                      <w:lang w:val="ru-RU"/>
                                    </w:rPr>
                                    <w:t>Кол.уч</w:t>
                                  </w:r>
                                  <w:proofErr w:type="spellEnd"/>
                                  <w:r>
                                    <w:rPr>
                                      <w:sz w:val="18"/>
                                      <w:lang w:val="ru-RU"/>
                                    </w:rPr>
                                    <w:t>.</w:t>
                                  </w:r>
                                </w:p>
                              </w:txbxContent>
                            </v:textbox>
                          </v:rect>
                          <v:rect id="Rectangle 1027" o:spid="_x0000_s1143" style="position:absolute;left:2834;top:10293;width:670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" filled="f" stroked="f" strokeweight=".25pt">
                            <v:textbox inset="1pt,1pt,1pt,1pt">
                              <w:txbxContent>
                                <w:p w14:paraId="50BC259D" w14:textId="77777777" w:rsidR="00424467" w:rsidRPr="00707FE6" w:rsidRDefault="00424467" w:rsidP="00235A9B">
                                  <w:pPr>
                                    <w:pStyle w:val="afd"/>
                                    <w:jc w:val="center"/>
                                    <w:rPr>
                                      <w:rFonts w:ascii="Times New Roman" w:hAnsi="Times New Roman"/>
                                      <w:sz w:val="18"/>
                                      <w:lang w:val="ru-RU"/>
                                    </w:rPr>
                                  </w:pPr>
                                  <w:r w:rsidRPr="00707FE6">
                                    <w:rPr>
                                      <w:rFonts w:ascii="Times New Roman" w:hAnsi="Times New Roman"/>
                                      <w:sz w:val="18"/>
                                      <w:lang w:val="ru-RU"/>
                                    </w:rPr>
                                    <w:t>№ Док</w:t>
                                  </w:r>
                                </w:p>
                                <w:p w14:paraId="5CFBE248" w14:textId="77777777" w:rsidR="00424467" w:rsidRDefault="00424467" w:rsidP="00235A9B">
                                  <w:pPr>
                                    <w:pStyle w:val="afd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</w:p>
                              </w:txbxContent>
                            </v:textbox>
                          </v:rect>
                          <v:rect id="Rectangle 1028" o:spid="_x0000_s1144" style="position:absolute;left:3578;top:10293;width:796;height: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" filled="f" stroked="f" strokeweight=".25pt">
                            <v:textbox inset="1pt,1pt,1pt,1pt">
                              <w:txbxContent>
                                <w:p w14:paraId="0DDB4BCF" w14:textId="77777777" w:rsidR="00424467" w:rsidRPr="00707FE6" w:rsidRDefault="00424467" w:rsidP="00235A9B">
                                  <w:pPr>
                                    <w:pStyle w:val="afd"/>
                                    <w:jc w:val="center"/>
                                    <w:rPr>
                                      <w:rFonts w:ascii="Times New Roman" w:hAnsi="Times New Roman"/>
                                      <w:sz w:val="18"/>
                                      <w:lang w:val="ru-RU"/>
                                    </w:rPr>
                                  </w:pPr>
                                  <w:r w:rsidRPr="00707FE6">
                                    <w:rPr>
                                      <w:rFonts w:ascii="Times New Roman" w:hAnsi="Times New Roman"/>
                                      <w:sz w:val="18"/>
                                      <w:lang w:val="ru-RU"/>
                                    </w:rPr>
                                    <w:t>Подпись</w:t>
                                  </w:r>
                                </w:p>
                              </w:txbxContent>
                            </v:textbox>
                          </v:rect>
                          <v:rect id="Rectangle 1029" o:spid="_x0000_s1145" style="position:absolute;left:4419;top:10293;width:519;height: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" filled="f" stroked="f" strokeweight=".25pt">
                            <v:textbox inset="1pt,1pt,1pt,1pt">
                              <w:txbxContent>
                                <w:p w14:paraId="32F40462" w14:textId="77777777" w:rsidR="00424467" w:rsidRPr="00EF7CC6" w:rsidRDefault="00424467" w:rsidP="00235A9B">
                                  <w:pPr>
                                    <w:pStyle w:val="afd"/>
                                    <w:jc w:val="center"/>
                                    <w:rPr>
                                      <w:rFonts w:ascii="Times New Roman" w:hAnsi="Times New Roman"/>
                                      <w:sz w:val="18"/>
                                      <w:lang w:val="ru-RU"/>
                                    </w:rPr>
                                  </w:pPr>
                                  <w:r w:rsidRPr="00EF7CC6">
                                    <w:rPr>
                                      <w:rFonts w:ascii="Times New Roman" w:hAnsi="Times New Roman"/>
                                      <w:sz w:val="18"/>
                                      <w:lang w:val="ru-RU"/>
                                    </w:rPr>
                                    <w:t>Дата</w:t>
                                  </w:r>
                                </w:p>
                              </w:txbxContent>
                            </v:textbox>
                          </v:rect>
                          <v:rect id="Rectangle 1030" o:spid="_x0000_s1146" style="position:absolute;left:9257;top:10570;width:765;height: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" filled="f" stroked="f" strokeweight=".25pt">
                            <v:textbox inset="1pt,1pt,1pt,1pt">
                              <w:txbxContent>
                                <w:p w14:paraId="2F10E8F3" w14:textId="77777777" w:rsidR="00424467" w:rsidRPr="0060344C" w:rsidRDefault="00424467" w:rsidP="00235A9B">
                                  <w:pPr>
                                    <w:pStyle w:val="afd"/>
                                    <w:jc w:val="center"/>
                                    <w:rPr>
                                      <w:rFonts w:ascii="Journal" w:hAnsi="Journal"/>
                                      <w:sz w:val="18"/>
                                      <w:lang w:val="ru-RU"/>
                                    </w:rPr>
                                  </w:pPr>
                                  <w:r w:rsidRPr="000D1EB1">
                                    <w:rPr>
                                      <w:rFonts w:ascii="Times New Roman" w:hAnsi="Times New Roman"/>
                                      <w:sz w:val="18"/>
                                      <w:lang w:val="ru-RU"/>
                                    </w:rPr>
                                    <w:t>Лист</w:t>
                                  </w:r>
                                </w:p>
                              </w:txbxContent>
                            </v:textbox>
                          </v:rect>
                          <v:rect id="Rectangle 1031" o:spid="_x0000_s1147" style="position:absolute;left:9257;top:10863;width:765;height:2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" filled="f" stroked="f" strokeweight=".25pt">
                            <v:textbox inset="1pt,1pt,1pt,1pt">
                              <w:txbxContent>
                                <w:p w14:paraId="4FD75806" w14:textId="77777777" w:rsidR="00424467" w:rsidRPr="000D1EB1" w:rsidRDefault="00424467" w:rsidP="00235A9B">
                                  <w:pPr>
                                    <w:pStyle w:val="afd"/>
                                    <w:jc w:val="center"/>
                                    <w:rPr>
                                      <w:rFonts w:ascii="Times New Roman" w:hAnsi="Times New Roman"/>
                                      <w:sz w:val="18"/>
                                      <w:lang w:val="ru-RU"/>
                                    </w:rPr>
                                  </w:pPr>
                                </w:p>
                              </w:txbxContent>
                            </v:textbox>
                          </v:rect>
                          <v:rect id="Rectangle 1032" o:spid="_x0000_s1148" style="position:absolute;left:5019;top:9947;width:6308;height:3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" filled="f" stroked="f" strokeweight=".25pt">
                            <v:textbox inset="1pt,1pt,1pt,1pt">
                              <w:txbxContent>
                                <w:p w14:paraId="4E11240E" w14:textId="77777777" w:rsidR="00424467" w:rsidRPr="0060344C" w:rsidRDefault="00424467" w:rsidP="00235A9B">
                                  <w:pPr>
                                    <w:pStyle w:val="afd"/>
                                    <w:jc w:val="center"/>
                                    <w:rPr>
                                      <w:rFonts w:ascii="Times New Roman" w:hAnsi="Times New Roman"/>
                                      <w:i w:val="0"/>
                                      <w:lang w:val="ru-RU"/>
                                    </w:rPr>
                                  </w:pPr>
                                  <w:r w:rsidRPr="0060344C">
                                    <w:rPr>
                                      <w:rFonts w:ascii="Times New Roman" w:hAnsi="Times New Roman"/>
                                      <w:i w:val="0"/>
                                      <w:lang w:val="ru-RU"/>
                                    </w:rPr>
                                    <w:t>23/РЕК-3-1-450-ТО.ПЗ</w:t>
                                  </w:r>
                                </w:p>
                              </w:txbxContent>
                            </v:textbox>
                          </v:rect>
                          <v:line id="Line 1033" o:spid="_x0000_s1149" style="position:absolute;visibility:visible;mso-wrap-style:square" from="999,10550" to="11358,105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" strokeweight="2pt"/>
                          <v:line id="Line 1034" o:spid="_x0000_s1150" style="position:absolute;visibility:visible;mso-wrap-style:square" from="1006,10268" to="4960,102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" strokeweight="2pt"/>
                          <v:line id="Line 1035" o:spid="_x0000_s1151" style="position:absolute;visibility:visible;mso-wrap-style:square" from="998,9983" to="4952,99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" strokeweight="1pt"/>
                          <v:line id="Line 1036" o:spid="_x0000_s1152" style="position:absolute;visibility:visible;mso-wrap-style:square" from="998,11116" to="4952,111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" strokeweight="1pt"/>
                          <v:line id="Line 1037" o:spid="_x0000_s1153" style="position:absolute;visibility:visible;mso-wrap-style:square" from="998,10831" to="4952,108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" strokeweight="1pt"/>
                          <v:group id="Group 1038" o:spid="_x0000_s1154" style="position:absolute;left:1013;top:10578;width:2491;height:248" coordsize="19999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vi7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">
                            <v:rect id="Rectangle 1039" o:spid="_x0000_s1155" style="position:absolute;width:8856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" filled="f" stroked="f" strokeweight=".25pt">
                              <v:textbox inset="1pt,1pt,1pt,1pt">
                                <w:txbxContent>
                                  <w:p w14:paraId="7950E436" w14:textId="77777777" w:rsidR="00424467" w:rsidRPr="00EF7CC6" w:rsidRDefault="00424467" w:rsidP="00235A9B">
                                    <w:pPr>
                                      <w:pStyle w:val="afd"/>
                                      <w:rPr>
                                        <w:rFonts w:ascii="Times New Roman" w:hAnsi="Times New Roman"/>
                                        <w:sz w:val="18"/>
                                        <w:lang w:val="ru-RU"/>
                                      </w:rPr>
                                    </w:pPr>
                                    <w:r w:rsidRPr="00EF7CC6">
                                      <w:rPr>
                                        <w:rFonts w:ascii="Times New Roman" w:hAnsi="Times New Roman"/>
                                        <w:sz w:val="18"/>
                                        <w:lang w:val="ru-RU"/>
                                      </w:rPr>
                                      <w:t>Разработал</w:t>
                                    </w:r>
                                  </w:p>
                                </w:txbxContent>
                              </v:textbox>
                            </v:rect>
                            <v:rect id="Rectangle 1040" o:spid="_x0000_s1156" style="position:absolute;left:9281;width:10718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" filled="f" stroked="f" strokeweight=".25pt">
                              <v:textbox inset="1pt,1pt,1pt,1pt">
                                <w:txbxContent>
                                  <w:p w14:paraId="26CF0EB5" w14:textId="77777777" w:rsidR="00424467" w:rsidRPr="00EF7CC6" w:rsidRDefault="00424467" w:rsidP="00235A9B">
                                    <w:pPr>
                                      <w:pStyle w:val="afd"/>
                                      <w:jc w:val="left"/>
                                      <w:rPr>
                                        <w:rFonts w:ascii="Times New Roman" w:hAnsi="Times New Roman"/>
                                        <w:sz w:val="18"/>
                                        <w:lang w:val="ru-RU"/>
                                      </w:rPr>
                                    </w:pPr>
                                    <w:proofErr w:type="spellStart"/>
                                    <w:r w:rsidRPr="00EF7CC6">
                                      <w:rPr>
                                        <w:rFonts w:ascii="Times New Roman" w:hAnsi="Times New Roman"/>
                                        <w:sz w:val="18"/>
                                        <w:lang w:val="ru-RU"/>
                                      </w:rPr>
                                      <w:t>Пушин</w:t>
                                    </w:r>
                                    <w:proofErr w:type="spellEnd"/>
                                  </w:p>
                                  <w:p w14:paraId="70740F84" w14:textId="77777777" w:rsidR="00424467" w:rsidRDefault="00424467" w:rsidP="00235A9B">
                                    <w:pPr>
                                      <w:pStyle w:val="afd"/>
                                      <w:rPr>
                                        <w:rFonts w:ascii="Journal" w:hAnsi="Journal"/>
                                        <w:sz w:val="18"/>
                                      </w:rPr>
                                    </w:pPr>
                                  </w:p>
                                </w:txbxContent>
                              </v:textbox>
                            </v:rect>
                          </v:group>
                          <v:group id="Group 1041" o:spid="_x0000_s1157" style="position:absolute;left:1013;top:10856;width:2491;height:248" coordsize="19999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cf7xAAAANw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gFrzPxCMjFEwAA//8DAFBLAQItABQABgAIAAAAIQDb4fbL7gAAAIUBAAATAAAAAAAAAAAA&#10;AAAAAAAAAABbQ29udGVudF9UeXBlc10ueG1sUEsBAi0AFAAGAAgAAAAhAFr0LFu/AAAAFQEAAAsA&#10;AAAAAAAAAAAAAAAAHwEAAF9yZWxzLy5yZWxzUEsBAi0AFAAGAAgAAAAhAAyVx/vEAAAA3AAAAA8A&#10;AAAAAAAAAAAAAAAABwIAAGRycy9kb3ducmV2LnhtbFBLBQYAAAAAAwADALcAAAD4AgAAAAA=&#10;">
                            <v:rect id="Rectangle 1042" o:spid="_x0000_s1158" style="position:absolute;width:8856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" filled="f" stroked="f" strokeweight=".25pt">
                              <v:textbox inset="1pt,1pt,1pt,1pt">
                                <w:txbxContent>
                                  <w:p w14:paraId="7C999966" w14:textId="77777777" w:rsidR="00424467" w:rsidRPr="00AF3A85" w:rsidRDefault="00424467" w:rsidP="00235A9B">
                                    <w:pPr>
                                      <w:pStyle w:val="afd"/>
                                      <w:rPr>
                                        <w:sz w:val="18"/>
                                        <w:lang w:val="ru-RU"/>
                                      </w:rPr>
                                    </w:pPr>
                                    <w:r w:rsidRPr="00EF7CC6">
                                      <w:rPr>
                                        <w:rFonts w:ascii="Times New Roman" w:hAnsi="Times New Roman"/>
                                        <w:sz w:val="18"/>
                                        <w:lang w:val="ru-RU"/>
                                      </w:rPr>
                                      <w:t>Проверил</w:t>
                                    </w:r>
                                  </w:p>
                                </w:txbxContent>
                              </v:textbox>
                            </v:rect>
                            <v:rect id="Rectangle 1043" o:spid="_x0000_s1159" style="position:absolute;left:9281;width:10718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" filled="f" stroked="f" strokeweight=".25pt">
                              <v:textbox inset="1pt,1pt,1pt,1pt">
                                <w:txbxContent>
                                  <w:p w14:paraId="0800C451" w14:textId="77777777" w:rsidR="00424467" w:rsidRPr="00EF7CC6" w:rsidRDefault="00424467" w:rsidP="00235A9B">
                                    <w:pPr>
                                      <w:pStyle w:val="afd"/>
                                      <w:rPr>
                                        <w:rFonts w:ascii="Times New Roman" w:hAnsi="Times New Roman"/>
                                        <w:sz w:val="18"/>
                                        <w:lang w:val="ru-RU"/>
                                      </w:rPr>
                                    </w:pPr>
                                    <w:r w:rsidRPr="00EF7CC6">
                                      <w:rPr>
                                        <w:rFonts w:ascii="Times New Roman" w:hAnsi="Times New Roman"/>
                                        <w:sz w:val="18"/>
                                        <w:lang w:val="ru-RU"/>
                                      </w:rPr>
                                      <w:t>Потапов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  <v:group id="Group 1044" o:spid="_x0000_s1160" style="position:absolute;left:1013;top:11141;width:2491;height:248" coordsize="19999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4mRjxgAAANw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kGavMDtTDgCcnkFAAD//wMAUEsBAi0AFAAGAAgAAAAhANvh9svuAAAAhQEAABMAAAAAAAAA&#10;AAAAAAAAAAAAAFtDb250ZW50X1R5cGVzXS54bWxQSwECLQAUAAYACAAAACEAWvQsW78AAAAVAQAA&#10;CwAAAAAAAAAAAAAAAAAfAQAAX3JlbHMvLnJlbHNQSwECLQAUAAYACAAAACEAHOJkY8YAAADcAAAA&#10;DwAAAAAAAAAAAAAAAAAHAgAAZHJzL2Rvd25yZXYueG1sUEsFBgAAAAADAAMAtwAAAPoCAAAAAA==&#10;">
                            <v:rect id="Rectangle 1045" o:spid="_x0000_s1161" style="position:absolute;width:8856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" filled="f" stroked="f" strokeweight=".25pt">
                              <v:textbox inset="1pt,1pt,1pt,1pt">
                                <w:txbxContent>
                                  <w:p w14:paraId="3958254E" w14:textId="77777777" w:rsidR="00424467" w:rsidRPr="00EF7CC6" w:rsidRDefault="00424467" w:rsidP="00235A9B">
                                    <w:pPr>
                                      <w:pStyle w:val="afd"/>
                                      <w:rPr>
                                        <w:rFonts w:ascii="Times New Roman" w:hAnsi="Times New Roman"/>
                                        <w:sz w:val="18"/>
                                        <w:lang w:val="ru-RU"/>
                                      </w:rPr>
                                    </w:pPr>
                                    <w:r w:rsidRPr="00EF7CC6">
                                      <w:rPr>
                                        <w:rFonts w:ascii="Times New Roman" w:hAnsi="Times New Roman"/>
                                        <w:sz w:val="18"/>
                                        <w:lang w:val="ru-RU"/>
                                      </w:rPr>
                                      <w:t>Н. контр.</w:t>
                                    </w:r>
                                  </w:p>
                                </w:txbxContent>
                              </v:textbox>
                            </v:rect>
                            <v:rect id="Rectangle 1046" o:spid="_x0000_s1162" style="position:absolute;left:9281;width:10718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" filled="f" stroked="f" strokeweight=".25pt">
                              <v:textbox inset="1pt,1pt,1pt,1pt">
                                <w:txbxContent>
                                  <w:p w14:paraId="4AC0AD60" w14:textId="77777777" w:rsidR="00424467" w:rsidRPr="00C05B27" w:rsidRDefault="00424467" w:rsidP="00235A9B">
                                    <w:pPr>
                                      <w:pStyle w:val="afd"/>
                                      <w:rPr>
                                        <w:rFonts w:ascii="Journal" w:hAnsi="Journal"/>
                                        <w:sz w:val="18"/>
                                        <w:lang w:val="ru-RU"/>
                                      </w:rPr>
                                    </w:pPr>
                                    <w:proofErr w:type="spellStart"/>
                                    <w:r w:rsidRPr="00EF7CC6">
                                      <w:rPr>
                                        <w:rFonts w:ascii="Times New Roman" w:hAnsi="Times New Roman"/>
                                        <w:sz w:val="18"/>
                                        <w:lang w:val="ru-RU"/>
                                      </w:rPr>
                                      <w:t>Пушин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rect>
                          </v:group>
                          <v:group id="Group 1047" o:spid="_x0000_s1163" style="position:absolute;left:1013;top:11418;width:2491;height:248" coordsize="19999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PoUxgAAANw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GavMLtTDgCcnkFAAD//wMAUEsBAi0AFAAGAAgAAAAhANvh9svuAAAAhQEAABMAAAAAAAAA&#10;AAAAAAAAAAAAAFtDb250ZW50X1R5cGVzXS54bWxQSwECLQAUAAYACAAAACEAWvQsW78AAAAVAQAA&#10;CwAAAAAAAAAAAAAAAAAfAQAAX3JlbHMvLnJlbHNQSwECLQAUAAYACAAAACEA7DD6FMYAAADcAAAA&#10;DwAAAAAAAAAAAAAAAAAHAgAAZHJzL2Rvd25yZXYueG1sUEsFBgAAAAADAAMAtwAAAPoCAAAAAA==&#10;">
                            <v:rect id="Rectangle 1048" o:spid="_x0000_s1164" style="position:absolute;width:8856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" filled="f" stroked="f" strokeweight=".25pt">
                              <v:textbox inset="1pt,1pt,1pt,1pt">
                                <w:txbxContent>
                                  <w:p w14:paraId="027484FA" w14:textId="77777777" w:rsidR="00424467" w:rsidRPr="00AF3A85" w:rsidRDefault="00424467" w:rsidP="00235A9B">
                                    <w:pPr>
                                      <w:pStyle w:val="afd"/>
                                      <w:rPr>
                                        <w:sz w:val="18"/>
                                        <w:lang w:val="ru-RU"/>
                                      </w:rPr>
                                    </w:pPr>
                                  </w:p>
                                </w:txbxContent>
                              </v:textbox>
                            </v:rect>
                            <v:rect id="Rectangle 1049" o:spid="_x0000_s1165" style="position:absolute;left:9281;width:10718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" filled="f" stroked="f" strokeweight=".25pt">
                              <v:textbox inset="1pt,1pt,1pt,1pt">
                                <w:txbxContent>
                                  <w:p w14:paraId="5C77870D" w14:textId="77777777" w:rsidR="00424467" w:rsidRPr="00C05B27" w:rsidRDefault="00424467" w:rsidP="00235A9B">
                                    <w:pPr>
                                      <w:pStyle w:val="afd"/>
                                      <w:rPr>
                                        <w:rFonts w:ascii="Journal" w:hAnsi="Journal"/>
                                        <w:sz w:val="18"/>
                                        <w:lang w:val="ru-RU"/>
                                      </w:rPr>
                                    </w:pPr>
                                  </w:p>
                                </w:txbxContent>
                              </v:textbox>
                            </v:rect>
                          </v:group>
                          <v:group id="Group 1050" o:spid="_x0000_s1166" style="position:absolute;left:1013;top:11695;width:2491;height:248" coordsize="19999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ajdwwAAANw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uUizA9nwhGQ+38AAAD//wMAUEsBAi0AFAAGAAgAAAAhANvh9svuAAAAhQEAABMAAAAAAAAAAAAA&#10;AAAAAAAAAFtDb250ZW50X1R5cGVzXS54bWxQSwECLQAUAAYACAAAACEAWvQsW78AAAAVAQAACwAA&#10;AAAAAAAAAAAAAAAfAQAAX3JlbHMvLnJlbHNQSwECLQAUAAYACAAAACEArbWo3cMAAADcAAAADwAA&#10;AAAAAAAAAAAAAAAHAgAAZHJzL2Rvd25yZXYueG1sUEsFBgAAAAADAAMAtwAAAPcCAAAAAA==&#10;">
                            <v:rect id="Rectangle 1051" o:spid="_x0000_s1167" style="position:absolute;width:8856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" filled="f" stroked="f" strokeweight=".25pt">
                              <v:textbox inset="1pt,1pt,1pt,1pt">
                                <w:txbxContent>
                                  <w:p w14:paraId="356528EE" w14:textId="77777777" w:rsidR="00424467" w:rsidRPr="00AF3A85" w:rsidRDefault="00424467" w:rsidP="00235A9B">
                                    <w:pPr>
                                      <w:pStyle w:val="afd"/>
                                      <w:rPr>
                                        <w:sz w:val="18"/>
                                        <w:lang w:val="ru-RU"/>
                                      </w:rPr>
                                    </w:pPr>
                                    <w:r w:rsidRPr="00EF7CC6">
                                      <w:rPr>
                                        <w:rFonts w:ascii="Times New Roman" w:hAnsi="Times New Roman"/>
                                        <w:sz w:val="18"/>
                                        <w:lang w:val="ru-RU"/>
                                      </w:rPr>
                                      <w:t>ГИП</w:t>
                                    </w:r>
                                  </w:p>
                                </w:txbxContent>
                              </v:textbox>
                            </v:rect>
                            <v:rect id="Rectangle 1052" o:spid="_x0000_s1168" style="position:absolute;left:9281;width:10718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" filled="f" stroked="f" strokeweight=".25pt">
                              <v:textbox inset="1pt,1pt,1pt,1pt">
                                <w:txbxContent>
                                  <w:p w14:paraId="22503721" w14:textId="77777777" w:rsidR="00424467" w:rsidRPr="00AF3A85" w:rsidRDefault="00424467" w:rsidP="00235A9B">
                                    <w:pPr>
                                      <w:pStyle w:val="afd"/>
                                      <w:rPr>
                                        <w:rFonts w:ascii="Journal" w:hAnsi="Journal"/>
                                        <w:sz w:val="18"/>
                                        <w:lang w:val="ru-RU"/>
                                      </w:rPr>
                                    </w:pPr>
                                    <w:r w:rsidRPr="00EF7CC6">
                                      <w:rPr>
                                        <w:rFonts w:ascii="Times New Roman" w:hAnsi="Times New Roman"/>
                                        <w:sz w:val="18"/>
                                        <w:lang w:val="ru-RU"/>
                                      </w:rPr>
                                      <w:t>Потапов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  <v:line id="Line 1053" o:spid="_x0000_s1169" style="position:absolute;visibility:visible;mso-wrap-style:square" from="8364,10555" to="8365,11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" strokeweight="2pt"/>
                          <v:rect id="Rectangle 1054" o:spid="_x0000_s1170" style="position:absolute;left:5033;top:10615;width:3264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" filled="f" stroked="f" strokeweight=".25pt">
                            <v:textbox inset="1pt,1pt,1pt,1pt">
                              <w:txbxContent>
                                <w:p w14:paraId="44D1E1EA" w14:textId="77777777" w:rsidR="00424467" w:rsidRDefault="00424467" w:rsidP="00235A9B">
                                  <w:pPr>
                                    <w:pStyle w:val="afd"/>
                                    <w:jc w:val="center"/>
                                    <w:rPr>
                                      <w:sz w:val="18"/>
                                      <w:lang w:val="ru-RU"/>
                                    </w:rPr>
                                  </w:pPr>
                                </w:p>
                                <w:p w14:paraId="42D4B20A" w14:textId="77777777" w:rsidR="00424467" w:rsidRDefault="00424467" w:rsidP="00235A9B">
                                  <w:pPr>
                                    <w:pStyle w:val="afd"/>
                                    <w:jc w:val="center"/>
                                    <w:rPr>
                                      <w:sz w:val="18"/>
                                      <w:lang w:val="ru-RU"/>
                                    </w:rPr>
                                  </w:pPr>
                                </w:p>
                                <w:p w14:paraId="74BEEFEA" w14:textId="77777777" w:rsidR="00424467" w:rsidRDefault="00424467" w:rsidP="00235A9B">
                                  <w:pPr>
                                    <w:pStyle w:val="afd"/>
                                    <w:jc w:val="center"/>
                                    <w:rPr>
                                      <w:sz w:val="18"/>
                                      <w:lang w:val="ru-RU"/>
                                    </w:rPr>
                                  </w:pPr>
                                </w:p>
                                <w:p w14:paraId="5C06CC62" w14:textId="77777777" w:rsidR="00424467" w:rsidRPr="00EF7CC6" w:rsidRDefault="00424467" w:rsidP="00235A9B">
                                  <w:pPr>
                                    <w:pStyle w:val="afd"/>
                                    <w:jc w:val="center"/>
                                    <w:rPr>
                                      <w:rFonts w:ascii="Times New Roman" w:hAnsi="Times New Roman"/>
                                      <w:lang w:val="ru-RU"/>
                                    </w:rPr>
                                  </w:pPr>
                                  <w:r w:rsidRPr="00EF7CC6">
                                    <w:rPr>
                                      <w:rFonts w:ascii="Times New Roman" w:hAnsi="Times New Roman"/>
                                      <w:lang w:val="ru-RU"/>
                                    </w:rPr>
                                    <w:t>Пояснительная записка</w:t>
                                  </w:r>
                                </w:p>
                              </w:txbxContent>
                            </v:textbox>
                          </v:rect>
                          <v:line id="Line 1055" o:spid="_x0000_s1171" style="position:absolute;visibility:visible;mso-wrap-style:square" from="8371,10834" to="11364,10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" strokeweight="2pt"/>
                          <v:line id="Line 1056" o:spid="_x0000_s1172" style="position:absolute;visibility:visible;mso-wrap-style:square" from="8370,11117" to="11363,1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" strokeweight="2pt"/>
                          <v:line id="Line 1057" o:spid="_x0000_s1173" style="position:absolute;visibility:visible;mso-wrap-style:square" from="10065,10555" to="10067,11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" strokeweight="2pt"/>
                          <v:rect id="Rectangle 1058" o:spid="_x0000_s1174" style="position:absolute;left:8409;top:10570;width:765;height: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" filled="f" stroked="f" strokeweight=".25pt">
                            <v:textbox inset="1pt,1pt,1pt,1pt">
                              <w:txbxContent>
                                <w:p w14:paraId="048EEFEA" w14:textId="77777777" w:rsidR="00424467" w:rsidRPr="0060344C" w:rsidRDefault="00424467" w:rsidP="00235A9B">
                                  <w:pPr>
                                    <w:pStyle w:val="afd"/>
                                    <w:jc w:val="center"/>
                                    <w:rPr>
                                      <w:sz w:val="18"/>
                                      <w:lang w:val="ru-RU"/>
                                    </w:rPr>
                                  </w:pPr>
                                  <w:r w:rsidRPr="000D1EB1">
                                    <w:rPr>
                                      <w:rFonts w:ascii="Times New Roman" w:hAnsi="Times New Roman"/>
                                      <w:sz w:val="18"/>
                                      <w:lang w:val="ru-RU"/>
                                    </w:rPr>
                                    <w:t>Стадия</w:t>
                                  </w:r>
                                </w:p>
                              </w:txbxContent>
                            </v:textbox>
                          </v:rect>
                          <v:rect id="Rectangle 1059" o:spid="_x0000_s1175" style="position:absolute;left:10112;top:10570;width:1207;height: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" filled="f" stroked="f" strokeweight=".25pt">
                            <v:textbox inset="1pt,1pt,1pt,1pt">
                              <w:txbxContent>
                                <w:p w14:paraId="010721A6" w14:textId="77777777" w:rsidR="00424467" w:rsidRPr="0060344C" w:rsidRDefault="00424467" w:rsidP="00235A9B">
                                  <w:pPr>
                                    <w:pStyle w:val="afd"/>
                                    <w:jc w:val="center"/>
                                    <w:rPr>
                                      <w:rFonts w:ascii="Journal" w:hAnsi="Journal"/>
                                      <w:sz w:val="18"/>
                                      <w:lang w:val="ru-RU"/>
                                    </w:rPr>
                                  </w:pPr>
                                  <w:r w:rsidRPr="000D1EB1">
                                    <w:rPr>
                                      <w:rFonts w:ascii="Times New Roman" w:hAnsi="Times New Roman"/>
                                      <w:sz w:val="18"/>
                                      <w:lang w:val="ru-RU"/>
                                    </w:rPr>
                                    <w:t>Листов</w:t>
                                  </w:r>
                                </w:p>
                              </w:txbxContent>
                            </v:textbox>
                          </v:rect>
                          <v:rect id="Rectangle 1060" o:spid="_x0000_s1176" style="position:absolute;left:10119;top:10855;width:1207;height: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" filled="f" stroked="f" strokeweight=".25pt">
                            <v:textbox inset="1pt,1pt,1pt,1pt">
                              <w:txbxContent>
                                <w:p w14:paraId="3E9E830D" w14:textId="77777777" w:rsidR="00424467" w:rsidRPr="000D1EB1" w:rsidRDefault="00424467" w:rsidP="00235A9B">
                                  <w:pPr>
                                    <w:pStyle w:val="afd"/>
                                    <w:jc w:val="center"/>
                                    <w:rPr>
                                      <w:rFonts w:ascii="Times New Roman" w:hAnsi="Times New Roman"/>
                                      <w:sz w:val="18"/>
                                      <w:lang w:val="ru-RU"/>
                                    </w:rPr>
                                  </w:pPr>
                                </w:p>
                              </w:txbxContent>
                            </v:textbox>
                          </v:rect>
                          <v:rect id="Rectangle 1061" o:spid="_x0000_s1177" style="position:absolute;left:8409;top:11343;width:2910;height:5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" filled="f" stroked="f" strokeweight=".25pt">
                            <v:textbox inset="1pt,1pt,1pt,1pt">
                              <w:txbxContent>
                                <w:p w14:paraId="0FAFF032" w14:textId="77777777" w:rsidR="00424467" w:rsidRPr="000D1EB1" w:rsidRDefault="00424467" w:rsidP="00235A9B">
                                  <w:pPr>
                                    <w:pStyle w:val="afd"/>
                                    <w:jc w:val="center"/>
                                    <w:rPr>
                                      <w:rFonts w:ascii="Times New Roman" w:hAnsi="Times New Roman"/>
                                      <w:sz w:val="24"/>
                                      <w:lang w:val="ru-RU"/>
                                    </w:rPr>
                                  </w:pPr>
                                  <w:r w:rsidRPr="000D1EB1">
                                    <w:rPr>
                                      <w:rFonts w:ascii="Times New Roman" w:hAnsi="Times New Roman"/>
                                      <w:sz w:val="24"/>
                                      <w:lang w:val="ru-RU"/>
                                    </w:rPr>
                                    <w:t>Проектный отдел ФГУП</w:t>
                                  </w:r>
                                </w:p>
                                <w:p w14:paraId="6B9E568C" w14:textId="77777777" w:rsidR="00424467" w:rsidRPr="000D1EB1" w:rsidRDefault="00424467" w:rsidP="00235A9B">
                                  <w:pPr>
                                    <w:pStyle w:val="afd"/>
                                    <w:jc w:val="center"/>
                                    <w:rPr>
                                      <w:rFonts w:ascii="Times New Roman" w:hAnsi="Times New Roman"/>
                                      <w:sz w:val="24"/>
                                      <w:lang w:val="ru-RU"/>
                                    </w:rPr>
                                  </w:pPr>
                                  <w:r w:rsidRPr="000D1EB1">
                                    <w:rPr>
                                      <w:rFonts w:ascii="Times New Roman" w:hAnsi="Times New Roman"/>
                                      <w:sz w:val="24"/>
                                      <w:lang w:val="ru-RU"/>
                                    </w:rPr>
                                    <w:t xml:space="preserve">«ГВСУ №8» </w:t>
                                  </w:r>
                                </w:p>
                              </w:txbxContent>
                            </v:textbox>
                          </v:rect>
                        </v:group>
                      </v:group>
                    </v:group>
                  </v:group>
                  <v:group id="Group 1062" o:spid="_x0000_s1178" style="position:absolute;left:206;top:8080;width:851;height:8477" coordorigin="206,8080" coordsize="851,8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8gXsxAAAANw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kkzg/0w4AnLxBwAA//8DAFBLAQItABQABgAIAAAAIQDb4fbL7gAAAIUBAAATAAAAAAAAAAAA&#10;AAAAAAAAAABbQ29udGVudF9UeXBlc10ueG1sUEsBAi0AFAAGAAgAAAAhAFr0LFu/AAAAFQEAAAsA&#10;AAAAAAAAAAAAAAAAHwEAAF9yZWxzLy5yZWxzUEsBAi0AFAAGAAgAAAAhALfyBezEAAAA3AAAAA8A&#10;AAAAAAAAAAAAAAAABwIAAGRycy9kb3ducmV2LnhtbFBLBQYAAAAAAwADALcAAAD4AgAAAAA=&#10;">
                    <v:shape id="Text Box 1063" o:spid="_x0000_s1179" type="#_x0000_t202" style="position:absolute;left:428;top:13238;width:185;height:1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" filled="f" stroked="f">
                      <v:textbox style="layout-flow:vertical;mso-layout-flow-alt:bottom-to-top" inset="0,0,0,0">
                        <w:txbxContent>
                          <w:p w14:paraId="0FEC12F9" w14:textId="77777777" w:rsidR="00424467" w:rsidRPr="00B40E0F" w:rsidRDefault="00424467" w:rsidP="00235A9B">
                            <w:pPr>
                              <w:rPr>
                                <w:i/>
                              </w:rPr>
                            </w:pPr>
                            <w:r w:rsidRPr="00B40E0F">
                              <w:rPr>
                                <w:i/>
                                <w:sz w:val="18"/>
                              </w:rPr>
                              <w:t>Подпись и дата</w:t>
                            </w:r>
                          </w:p>
                        </w:txbxContent>
                      </v:textbox>
                    </v:shape>
                    <v:group id="Group 1064" o:spid="_x0000_s1180" style="position:absolute;left:206;top:8080;width:851;height:8477" coordorigin="206,8080" coordsize="851,8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zgDxQAAANw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">
                      <v:shape id="Text Box 1065" o:spid="_x0000_s1181" type="#_x0000_t202" style="position:absolute;left:428;top:11765;width:185;height:13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" filled="f" stroked="f">
                        <v:textbox style="layout-flow:vertical;mso-layout-flow-alt:bottom-to-top" inset="0,0,0,0">
                          <w:txbxContent>
                            <w:p w14:paraId="23FB52C3" w14:textId="77777777" w:rsidR="00424467" w:rsidRPr="00B40E0F" w:rsidRDefault="00424467" w:rsidP="00235A9B">
                              <w:pPr>
                                <w:rPr>
                                  <w:i/>
                                </w:rPr>
                              </w:pPr>
                              <w:proofErr w:type="spellStart"/>
                              <w:r w:rsidRPr="00B40E0F">
                                <w:rPr>
                                  <w:i/>
                                  <w:sz w:val="18"/>
                                </w:rPr>
                                <w:t>Взам</w:t>
                              </w:r>
                              <w:proofErr w:type="spellEnd"/>
                              <w:r w:rsidRPr="00B40E0F">
                                <w:rPr>
                                  <w:i/>
                                  <w:sz w:val="18"/>
                                </w:rPr>
                                <w:t>. инв. №</w:t>
                              </w:r>
                            </w:p>
                          </w:txbxContent>
                        </v:textbox>
                      </v:shape>
                      <v:group id="Group 1066" o:spid="_x0000_s1182" style="position:absolute;left:206;top:8080;width:851;height:8477" coordorigin="206,8080" coordsize="851,8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QPvxAAAANw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JnC75lwBOTyDQAA//8DAFBLAQItABQABgAIAAAAIQDb4fbL7gAAAIUBAAATAAAAAAAAAAAA&#10;AAAAAAAAAABbQ29udGVudF9UeXBlc10ueG1sUEsBAi0AFAAGAAgAAAAhAFr0LFu/AAAAFQEAAAsA&#10;AAAAAAAAAAAAAAAAHwEAAF9yZWxzLy5yZWxzUEsBAi0AFAAGAAgAAAAhAMjJA+/EAAAA3AAAAA8A&#10;AAAAAAAAAAAAAAAABwIAAGRycy9kb3ducmV2LnhtbFBLBQYAAAAAAwADALcAAAD4AgAAAAA=&#10;">
                        <v:shape id="Text Box 1067" o:spid="_x0000_s1183" type="#_x0000_t202" style="position:absolute;left:233;top:9846;width:223;height:18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" filled="f" stroked="f">
                          <v:textbox style="layout-flow:vertical;mso-layout-flow-alt:bottom-to-top" inset="0,0,0,0">
                            <w:txbxContent>
                              <w:p w14:paraId="2D194903" w14:textId="77777777" w:rsidR="00424467" w:rsidRPr="000D7C0A" w:rsidRDefault="00424467" w:rsidP="00235A9B">
                                <w:pPr>
                                  <w:jc w:val="left"/>
                                  <w:rPr>
                                    <w:i/>
                                    <w:sz w:val="18"/>
                                    <w:szCs w:val="18"/>
                                  </w:rPr>
                                </w:pPr>
                                <w:r w:rsidRPr="000D7C0A">
                                  <w:rPr>
                                    <w:i/>
                                    <w:sz w:val="18"/>
                                    <w:szCs w:val="18"/>
                                  </w:rPr>
                                  <w:t>Согласовано:</w:t>
                                </w:r>
                              </w:p>
                              <w:p w14:paraId="3E12C2F2" w14:textId="77777777" w:rsidR="00424467" w:rsidRPr="000D7C0A" w:rsidRDefault="00424467" w:rsidP="00235A9B"/>
                            </w:txbxContent>
                          </v:textbox>
                        </v:shape>
                        <v:group id="Group 1068" o:spid="_x0000_s1184" style="position:absolute;left:206;top:8080;width:851;height:8477" coordorigin="202,8080" coordsize="851,8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">
                          <v:shape id="AutoShape 1069" o:spid="_x0000_s1185" type="#_x0000_t32" style="position:absolute;left:770;top:8080;width:2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" strokeweight="1.5pt"/>
                          <v:group id="Group 1070" o:spid="_x0000_s1186" style="position:absolute;left:202;top:8080;width:851;height:8477" coordorigin="202,8080" coordsize="851,8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">
                            <v:shape id="Text Box 1071" o:spid="_x0000_s1187" type="#_x0000_t202" style="position:absolute;left:428;top:15167;width:185;height:13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" filled="f" stroked="f">
                              <v:textbox style="layout-flow:vertical;mso-layout-flow-alt:bottom-to-top" inset="0,0,0,0">
                                <w:txbxContent>
                                  <w:p w14:paraId="17275C9C" w14:textId="77777777" w:rsidR="00424467" w:rsidRPr="00B40E0F" w:rsidRDefault="00424467" w:rsidP="00235A9B">
                                    <w:pPr>
                                      <w:rPr>
                                        <w:i/>
                                      </w:rPr>
                                    </w:pPr>
                                    <w:r w:rsidRPr="00B40E0F">
                                      <w:rPr>
                                        <w:i/>
                                        <w:sz w:val="18"/>
                                      </w:rPr>
                                      <w:t>Инв. № подл.</w:t>
                                    </w:r>
                                  </w:p>
                                </w:txbxContent>
                              </v:textbox>
                            </v:shape>
                            <v:group id="Group 1072" o:spid="_x0000_s1188" style="position:absolute;left:202;top:8080;width:851;height:8477" coordorigin="202,8080" coordsize="851,8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">
                              <v:shape id="AutoShape 1073" o:spid="_x0000_s1189" type="#_x0000_t32" style="position:absolute;left:486;top:8080;width:26;height:368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" strokeweight="1.5pt"/>
                              <v:shape id="AutoShape 1074" o:spid="_x0000_s1190" type="#_x0000_t32" style="position:absolute;left:202;top:11765;width:85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" strokeweight="1.5pt"/>
                              <v:shape id="AutoShape 1075" o:spid="_x0000_s1191" type="#_x0000_t32" style="position:absolute;left:486;top:10631;width:2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" strokeweight="1.5pt"/>
                              <v:shape id="AutoShape 1076" o:spid="_x0000_s1192" type="#_x0000_t32" style="position:absolute;left:512;top:9497;width:2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" strokeweight="1.5pt"/>
                              <v:shape id="AutoShape 1077" o:spid="_x0000_s1193" type="#_x0000_t32" style="position:absolute;left:512;top:8647;width:2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" strokeweight="1.5pt"/>
                              <v:shape id="AutoShape 1078" o:spid="_x0000_s1194" type="#_x0000_t32" style="position:absolute;left:512;top:8080;width:2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" strokeweight="1.5pt"/>
                              <v:shape id="AutoShape 1079" o:spid="_x0000_s1195" type="#_x0000_t32" style="position:absolute;left:769;top:8080;width:26;height:368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" strokeweight="1.5pt"/>
                              <v:shape id="AutoShape 1080" o:spid="_x0000_s1196" type="#_x0000_t32" style="position:absolute;left:1052;top:8080;width:0;height:368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" strokeweight="1pt"/>
                              <v:shape id="AutoShape 1081" o:spid="_x0000_s1197" type="#_x0000_t32" style="position:absolute;left:769;top:8647;width:2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" strokeweight="1.5pt"/>
                              <v:shape id="AutoShape 1082" o:spid="_x0000_s1198" type="#_x0000_t32" style="position:absolute;left:769;top:9497;width:2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" strokeweight="1.5pt"/>
                              <v:shape id="AutoShape 1083" o:spid="_x0000_s1199" type="#_x0000_t32" style="position:absolute;left:770;top:10631;width:2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" strokeweight="1.5pt"/>
                              <v:shape id="AutoShape 1084" o:spid="_x0000_s1200" type="#_x0000_t32" style="position:absolute;left:202;top:8080;width:26;height:368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" strokeweight="1.5pt"/>
                              <v:shape id="AutoShape 1085" o:spid="_x0000_s1201" type="#_x0000_t32" style="position:absolute;left:229;top:8080;width:2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" strokeweight="1.5pt"/>
                              <v:shape id="AutoShape 1086" o:spid="_x0000_s1202" type="#_x0000_t32" style="position:absolute;left:1052;top:11765;width:0;height:479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" strokeweight="1pt"/>
                              <v:shape id="AutoShape 1087" o:spid="_x0000_s1203" type="#_x0000_t32" style="position:absolute;left:373;top:16557;width:68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" strokeweight="1.5pt"/>
                              <v:shape id="AutoShape 1088" o:spid="_x0000_s1204" type="#_x0000_t32" style="position:absolute;left:655;top:13182;width:39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" strokeweight="1.5pt"/>
                              <v:shape id="AutoShape 1089" o:spid="_x0000_s1205" type="#_x0000_t32" style="position:absolute;left:655;top:11765;width:0;height:479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" strokeweight="1.5pt"/>
                              <v:shape id="AutoShape 1090" o:spid="_x0000_s1206" type="#_x0000_t32" style="position:absolute;left:372;top:11765;width:0;height:479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" strokeweight="1.5pt"/>
                              <v:shape id="AutoShape 1091" o:spid="_x0000_s1207" type="#_x0000_t32" style="position:absolute;left:655;top:15167;width:39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" strokeweight="1.5pt"/>
                              <v:shape id="AutoShape 1092" o:spid="_x0000_s1208" type="#_x0000_t32" style="position:absolute;left:372;top:15167;width:2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" strokeweight="1.5pt"/>
                              <v:shape id="AutoShape 1093" o:spid="_x0000_s1209" type="#_x0000_t32" style="position:absolute;left:372;top:13182;width:2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" strokeweight="1.5pt"/>
                            </v:group>
                          </v:group>
                        </v:group>
                      </v:group>
                    </v:group>
                  </v:group>
                </v:group>
              </v:group>
            </v:group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2E8DEDC" w14:textId="77777777" w:rsidR="00424467" w:rsidRPr="00CC732F" w:rsidRDefault="00424467" w:rsidP="00CC732F">
    <w:r>
      <w:rPr>
        <w:noProof/>
      </w:rPr>
      <mc:AlternateContent>
        <mc:Choice Requires="wpg">
          <w:drawing>
            <wp:anchor distT="0" distB="0" distL="114300" distR="114300" simplePos="0" relativeHeight="251674624" behindDoc="0" locked="0" layoutInCell="1" allowOverlap="1" wp14:anchorId="5ABA7104" wp14:editId="3D8E9127">
              <wp:simplePos x="0" y="0"/>
              <wp:positionH relativeFrom="page">
                <wp:posOffset>234315</wp:posOffset>
              </wp:positionH>
              <wp:positionV relativeFrom="page">
                <wp:posOffset>180340</wp:posOffset>
              </wp:positionV>
              <wp:extent cx="7091680" cy="10332085"/>
              <wp:effectExtent l="0" t="0" r="0" b="0"/>
              <wp:wrapNone/>
              <wp:docPr id="1353" name="Group 11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091680" cy="10332085"/>
                        <a:chOff x="294" y="240"/>
                        <a:chExt cx="11168" cy="16271"/>
                      </a:xfrm>
                    </wpg:grpSpPr>
                    <wpg:grpSp>
                      <wpg:cNvPr id="1354" name="Group 1095"/>
                      <wpg:cNvGrpSpPr>
                        <a:grpSpLocks/>
                      </wpg:cNvGrpSpPr>
                      <wpg:grpSpPr bwMode="auto">
                        <a:xfrm>
                          <a:off x="294" y="240"/>
                          <a:ext cx="11168" cy="16271"/>
                          <a:chOff x="391" y="284"/>
                          <a:chExt cx="11168" cy="16271"/>
                        </a:xfrm>
                      </wpg:grpSpPr>
                      <wps:wsp>
                        <wps:cNvPr id="1355" name="Text Box 1096"/>
                        <wps:cNvSpPr txBox="1">
                          <a:spLocks noChangeArrowheads="1"/>
                        </wps:cNvSpPr>
                        <wps:spPr bwMode="auto">
                          <a:xfrm>
                            <a:off x="391" y="11736"/>
                            <a:ext cx="283" cy="14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201503" w14:textId="77777777" w:rsidR="00424467" w:rsidRPr="00A10278" w:rsidRDefault="00424467" w:rsidP="00235A9B">
                              <w:pPr>
                                <w:jc w:val="center"/>
                              </w:pPr>
                              <w:proofErr w:type="spellStart"/>
                              <w:r w:rsidRPr="00A10278">
                                <w:rPr>
                                  <w:sz w:val="18"/>
                                </w:rPr>
                                <w:t>Взам</w:t>
                              </w:r>
                              <w:proofErr w:type="spellEnd"/>
                              <w:r w:rsidRPr="00A10278">
                                <w:rPr>
                                  <w:sz w:val="18"/>
                                </w:rPr>
                                <w:t>. Инв. №</w:t>
                              </w:r>
                            </w:p>
                          </w:txbxContent>
                        </wps:txbx>
                        <wps:bodyPr rot="0" vert="vert270" wrap="square" lIns="0" tIns="0" rIns="0" bIns="0" anchor="t" anchorCtr="0" upright="1">
                          <a:noAutofit/>
                        </wps:bodyPr>
                      </wps:wsp>
                      <wps:wsp>
                        <wps:cNvPr id="1356" name="Text Box 1097"/>
                        <wps:cNvSpPr txBox="1">
                          <a:spLocks noChangeArrowheads="1"/>
                        </wps:cNvSpPr>
                        <wps:spPr bwMode="auto">
                          <a:xfrm>
                            <a:off x="391" y="13153"/>
                            <a:ext cx="283" cy="1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0590F1" w14:textId="77777777" w:rsidR="00424467" w:rsidRPr="00A10278" w:rsidRDefault="00424467" w:rsidP="00235A9B">
                              <w:pPr>
                                <w:jc w:val="center"/>
                              </w:pPr>
                              <w:r w:rsidRPr="00A10278">
                                <w:rPr>
                                  <w:sz w:val="18"/>
                                </w:rPr>
                                <w:t>Подпись и дата</w:t>
                              </w:r>
                            </w:p>
                          </w:txbxContent>
                        </wps:txbx>
                        <wps:bodyPr rot="0" vert="vert270" wrap="square" lIns="0" tIns="0" rIns="0" bIns="0" anchor="t" anchorCtr="0" upright="1">
                          <a:noAutofit/>
                        </wps:bodyPr>
                      </wps:wsp>
                      <wps:wsp>
                        <wps:cNvPr id="1357" name="Text Box 1098"/>
                        <wps:cNvSpPr txBox="1">
                          <a:spLocks noChangeArrowheads="1"/>
                        </wps:cNvSpPr>
                        <wps:spPr bwMode="auto">
                          <a:xfrm>
                            <a:off x="391" y="15138"/>
                            <a:ext cx="283" cy="14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76116E" w14:textId="77777777" w:rsidR="00424467" w:rsidRPr="00A10278" w:rsidRDefault="00424467" w:rsidP="00235A9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proofErr w:type="gramStart"/>
                              <w:r w:rsidRPr="00A10278">
                                <w:rPr>
                                  <w:sz w:val="18"/>
                                  <w:szCs w:val="18"/>
                                </w:rPr>
                                <w:t>Инв. .</w:t>
                              </w:r>
                              <w:proofErr w:type="gramEnd"/>
                              <w:r w:rsidRPr="00A10278">
                                <w:rPr>
                                  <w:sz w:val="18"/>
                                  <w:szCs w:val="18"/>
                                </w:rPr>
                                <w:t>№ подл.</w:t>
                              </w:r>
                            </w:p>
                          </w:txbxContent>
                        </wps:txbx>
                        <wps:bodyPr rot="0" vert="vert270" wrap="square" lIns="0" tIns="0" rIns="0" bIns="0" anchor="t" anchorCtr="0" upright="1">
                          <a:noAutofit/>
                        </wps:bodyPr>
                      </wps:wsp>
                      <wpg:grpSp>
                        <wpg:cNvPr id="1358" name="Group 1099"/>
                        <wpg:cNvGrpSpPr>
                          <a:grpSpLocks/>
                        </wpg:cNvGrpSpPr>
                        <wpg:grpSpPr bwMode="auto">
                          <a:xfrm>
                            <a:off x="391" y="284"/>
                            <a:ext cx="11168" cy="16271"/>
                            <a:chOff x="391" y="284"/>
                            <a:chExt cx="11168" cy="16271"/>
                          </a:xfrm>
                        </wpg:grpSpPr>
                        <wps:wsp>
                          <wps:cNvPr id="1359" name="Text Box 110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992" y="15705"/>
                              <a:ext cx="567" cy="39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0BABAC7" w14:textId="77777777" w:rsidR="00424467" w:rsidRPr="00A10278" w:rsidRDefault="00424467" w:rsidP="00235A9B">
                                <w:pPr>
                                  <w:jc w:val="center"/>
                                  <w:rPr>
                                    <w:sz w:val="8"/>
                                    <w:szCs w:val="8"/>
                                  </w:rPr>
                                </w:pPr>
                              </w:p>
                              <w:p w14:paraId="069C35F8" w14:textId="77777777" w:rsidR="00424467" w:rsidRPr="00A10278" w:rsidRDefault="00424467" w:rsidP="00235A9B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A10278">
                                  <w:rPr>
                                    <w:sz w:val="18"/>
                                    <w:szCs w:val="18"/>
                                  </w:rPr>
                                  <w:t>Лист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1360" name="Group 1101"/>
                          <wpg:cNvGrpSpPr>
                            <a:grpSpLocks/>
                          </wpg:cNvGrpSpPr>
                          <wpg:grpSpPr bwMode="auto">
                            <a:xfrm>
                              <a:off x="391" y="284"/>
                              <a:ext cx="11168" cy="16271"/>
                              <a:chOff x="391" y="284"/>
                              <a:chExt cx="11168" cy="16271"/>
                            </a:xfrm>
                          </wpg:grpSpPr>
                          <wps:wsp>
                            <wps:cNvPr id="1361" name="Text Box 110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806" y="15765"/>
                                <a:ext cx="6134" cy="7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1C3597C" w14:textId="77777777" w:rsidR="00424467" w:rsidRPr="00346646" w:rsidRDefault="00424467" w:rsidP="00235A9B">
                                  <w:pPr>
                                    <w:jc w:val="center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  <wpg:grpSp>
                            <wpg:cNvPr id="1362" name="Group 1103"/>
                            <wpg:cNvGrpSpPr>
                              <a:grpSpLocks/>
                            </wpg:cNvGrpSpPr>
                            <wpg:grpSpPr bwMode="auto">
                              <a:xfrm>
                                <a:off x="391" y="284"/>
                                <a:ext cx="11168" cy="16271"/>
                                <a:chOff x="391" y="284"/>
                                <a:chExt cx="11168" cy="16271"/>
                              </a:xfrm>
                            </wpg:grpSpPr>
                            <wps:wsp>
                              <wps:cNvPr id="1363" name="Text Box 110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071" y="16271"/>
                                  <a:ext cx="567" cy="28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4336D5A0" w14:textId="77777777" w:rsidR="00424467" w:rsidRPr="00A10278" w:rsidRDefault="00424467" w:rsidP="00235A9B">
                                    <w:pPr>
                                      <w:jc w:val="center"/>
                                      <w:rPr>
                                        <w:sz w:val="18"/>
                                        <w:szCs w:val="18"/>
                                      </w:rPr>
                                    </w:pPr>
                                    <w:r w:rsidRPr="00A10278">
                                      <w:rPr>
                                        <w:sz w:val="18"/>
                                        <w:szCs w:val="18"/>
                                      </w:rPr>
                                      <w:t>Изм.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g:grpSp>
                              <wpg:cNvPr id="1364" name="Group 110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91" y="284"/>
                                  <a:ext cx="11168" cy="16271"/>
                                  <a:chOff x="391" y="284"/>
                                  <a:chExt cx="11168" cy="16271"/>
                                </a:xfrm>
                              </wpg:grpSpPr>
                              <wps:wsp>
                                <wps:cNvPr id="1365" name="Text Box 1106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638" y="16271"/>
                                    <a:ext cx="567" cy="28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1AD3DDAC" w14:textId="77777777" w:rsidR="00424467" w:rsidRPr="00B40E0F" w:rsidRDefault="00424467" w:rsidP="00235A9B">
                                      <w:pPr>
                                        <w:jc w:val="center"/>
                                        <w:rPr>
                                          <w:i/>
                                        </w:rPr>
                                      </w:pPr>
                                      <w:proofErr w:type="spellStart"/>
                                      <w:r w:rsidRPr="00A10278">
                                        <w:rPr>
                                          <w:sz w:val="18"/>
                                          <w:szCs w:val="18"/>
                                        </w:rPr>
                                        <w:t>Кол.уч</w:t>
                                      </w:r>
                                      <w:proofErr w:type="spellEnd"/>
                                      <w:r>
                                        <w:rPr>
                                          <w:i/>
                                          <w:sz w:val="18"/>
                                          <w:szCs w:val="18"/>
                                        </w:rPr>
                                        <w:t>.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 upright="1">
                                  <a:noAutofit/>
                                </wps:bodyPr>
                              </wps:wsp>
                              <wpg:grpSp>
                                <wpg:cNvPr id="1366" name="Group 1107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391" y="284"/>
                                    <a:ext cx="11168" cy="16271"/>
                                    <a:chOff x="391" y="284"/>
                                    <a:chExt cx="11168" cy="16271"/>
                                  </a:xfrm>
                                </wpg:grpSpPr>
                                <wps:wsp>
                                  <wps:cNvPr id="1367" name="Text Box 1108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205" y="16271"/>
                                      <a:ext cx="567" cy="28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14:paraId="0EB3E5BD" w14:textId="77777777" w:rsidR="00424467" w:rsidRPr="00A10278" w:rsidRDefault="00424467" w:rsidP="00235A9B">
                                        <w:pPr>
                                          <w:jc w:val="center"/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A10278">
                                          <w:rPr>
                                            <w:sz w:val="18"/>
                                            <w:szCs w:val="18"/>
                                          </w:rPr>
                                          <w:t>Лист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0" tIns="0" rIns="0" bIns="0" anchor="t" anchorCtr="0" upright="1">
                                    <a:noAutofit/>
                                  </wps:bodyPr>
                                </wps:wsp>
                                <wpg:grpSp>
                                  <wpg:cNvPr id="1368" name="Group 1109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391" y="284"/>
                                      <a:ext cx="11168" cy="16271"/>
                                      <a:chOff x="391" y="284"/>
                                      <a:chExt cx="11168" cy="16271"/>
                                    </a:xfrm>
                                  </wpg:grpSpPr>
                                  <wps:wsp>
                                    <wps:cNvPr id="1369" name="Text Box 1110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772" y="16271"/>
                                        <a:ext cx="567" cy="28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952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14:paraId="443BC1C3" w14:textId="77777777" w:rsidR="00424467" w:rsidRPr="00A10278" w:rsidRDefault="00424467" w:rsidP="00235A9B">
                                          <w:pPr>
                                            <w:jc w:val="center"/>
                                            <w:rPr>
                                              <w:sz w:val="18"/>
                                              <w:szCs w:val="18"/>
                                            </w:rPr>
                                          </w:pPr>
                                          <w:r w:rsidRPr="00A10278">
                                            <w:rPr>
                                              <w:sz w:val="18"/>
                                              <w:szCs w:val="18"/>
                                            </w:rPr>
                                            <w:t>№Док.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0" tIns="0" rIns="0" bIns="0" anchor="t" anchorCtr="0" upright="1">
                                      <a:noAutofit/>
                                    </wps:bodyPr>
                                  </wps:wsp>
                                  <wpg:grpSp>
                                    <wpg:cNvPr id="1370" name="Group 1111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391" y="284"/>
                                        <a:ext cx="11168" cy="16271"/>
                                        <a:chOff x="391" y="284"/>
                                        <a:chExt cx="11168" cy="16271"/>
                                      </a:xfrm>
                                    </wpg:grpSpPr>
                                    <wpg:grpSp>
                                      <wpg:cNvPr id="1371" name="Group 1112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391" y="284"/>
                                          <a:ext cx="11168" cy="16271"/>
                                          <a:chOff x="391" y="284"/>
                                          <a:chExt cx="11168" cy="16271"/>
                                        </a:xfrm>
                                      </wpg:grpSpPr>
                                      <wpg:grpSp>
                                        <wpg:cNvPr id="1372" name="Group 1113"/>
                                        <wpg:cNvGrpSpPr>
                                          <a:grpSpLocks/>
                                        </wpg:cNvGrpSpPr>
                                        <wpg:grpSpPr bwMode="auto">
                                          <a:xfrm>
                                            <a:off x="391" y="284"/>
                                            <a:ext cx="11168" cy="16271"/>
                                            <a:chOff x="392" y="284"/>
                                            <a:chExt cx="11168" cy="16271"/>
                                          </a:xfrm>
                                        </wpg:grpSpPr>
                                        <wpg:grpSp>
                                          <wpg:cNvPr id="1373" name="Group 1114"/>
                                          <wpg:cNvGrpSpPr>
                                            <a:grpSpLocks/>
                                          </wpg:cNvGrpSpPr>
                                          <wpg:grpSpPr bwMode="auto">
                                            <a:xfrm>
                                              <a:off x="1072" y="284"/>
                                              <a:ext cx="10488" cy="16271"/>
                                              <a:chOff x="1072" y="284"/>
                                              <a:chExt cx="10488" cy="16271"/>
                                            </a:xfrm>
                                          </wpg:grpSpPr>
                                          <wps:wsp>
                                            <wps:cNvPr id="1374" name="Rectangle 1115"/>
                                            <wps:cNvSpPr>
                                              <a:spLocks noChangeArrowheads="1"/>
                                            </wps:cNvSpPr>
                                            <wps:spPr bwMode="auto">
                                              <a:xfrm>
                                                <a:off x="1072" y="284"/>
                                                <a:ext cx="10488" cy="16271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 w="19050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solidFill>
                                                      <a:srgbClr val="FFFFFF"/>
                                                    </a:solidFill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375" name="AutoShape 1116"/>
                                            <wps:cNvCnPr>
                                              <a:cxnSpLocks noChangeShapeType="1"/>
                                            </wps:cNvCnPr>
                                            <wps:spPr bwMode="auto">
                                              <a:xfrm>
                                                <a:off x="4190" y="15705"/>
                                                <a:ext cx="0" cy="850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noFill/>
                                              <a:ln w="19050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ffectLst/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  <a:ext uri="{AF507438-7753-43E0-B8FC-AC1667EBCBE1}">
                                                  <a14:hiddenEffects xmlns:a14="http://schemas.microsoft.com/office/drawing/2010/main">
                                                    <a:effectLst>
                                                      <a:outerShdw dist="35921" dir="2700000" algn="ctr" rotWithShape="0">
                                                        <a:srgbClr val="808080"/>
                                                      </a:outerShdw>
                                                    </a:effectLst>
                                                  </a14:hiddenEffects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1376" name="AutoShape 1117"/>
                                            <wps:cNvCnPr>
                                              <a:cxnSpLocks noChangeShapeType="1"/>
                                            </wps:cNvCnPr>
                                            <wps:spPr bwMode="auto">
                                              <a:xfrm>
                                                <a:off x="3340" y="15705"/>
                                                <a:ext cx="0" cy="850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noFill/>
                                              <a:ln w="19050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ffectLst/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  <a:ext uri="{AF507438-7753-43E0-B8FC-AC1667EBCBE1}">
                                                  <a14:hiddenEffects xmlns:a14="http://schemas.microsoft.com/office/drawing/2010/main">
                                                    <a:effectLst>
                                                      <a:outerShdw dist="35921" dir="2700000" algn="ctr" rotWithShape="0">
                                                        <a:srgbClr val="808080"/>
                                                      </a:outerShdw>
                                                    </a:effectLst>
                                                  </a14:hiddenEffects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1377" name="AutoShape 1118"/>
                                            <wps:cNvCnPr>
                                              <a:cxnSpLocks noChangeShapeType="1"/>
                                            </wps:cNvCnPr>
                                            <wps:spPr bwMode="auto">
                                              <a:xfrm>
                                                <a:off x="2773" y="15705"/>
                                                <a:ext cx="0" cy="850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noFill/>
                                              <a:ln w="19050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ffectLst/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  <a:ext uri="{AF507438-7753-43E0-B8FC-AC1667EBCBE1}">
                                                  <a14:hiddenEffects xmlns:a14="http://schemas.microsoft.com/office/drawing/2010/main">
                                                    <a:effectLst>
                                                      <a:outerShdw dist="35921" dir="2700000" algn="ctr" rotWithShape="0">
                                                        <a:srgbClr val="808080"/>
                                                      </a:outerShdw>
                                                    </a:effectLst>
                                                  </a14:hiddenEffects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1378" name="AutoShape 1119"/>
                                            <wps:cNvCnPr>
                                              <a:cxnSpLocks noChangeShapeType="1"/>
                                            </wps:cNvCnPr>
                                            <wps:spPr bwMode="auto">
                                              <a:xfrm>
                                                <a:off x="2206" y="15705"/>
                                                <a:ext cx="0" cy="850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noFill/>
                                              <a:ln w="19050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ffectLst/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  <a:ext uri="{AF507438-7753-43E0-B8FC-AC1667EBCBE1}">
                                                  <a14:hiddenEffects xmlns:a14="http://schemas.microsoft.com/office/drawing/2010/main">
                                                    <a:effectLst>
                                                      <a:outerShdw dist="35921" dir="2700000" algn="ctr" rotWithShape="0">
                                                        <a:srgbClr val="808080"/>
                                                      </a:outerShdw>
                                                    </a:effectLst>
                                                  </a14:hiddenEffects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1379" name="AutoShape 1120"/>
                                            <wps:cNvCnPr>
                                              <a:cxnSpLocks noChangeShapeType="1"/>
                                            </wps:cNvCnPr>
                                            <wps:spPr bwMode="auto">
                                              <a:xfrm>
                                                <a:off x="1639" y="15705"/>
                                                <a:ext cx="0" cy="850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noFill/>
                                              <a:ln w="19050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ffectLst/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  <a:ext uri="{AF507438-7753-43E0-B8FC-AC1667EBCBE1}">
                                                  <a14:hiddenEffects xmlns:a14="http://schemas.microsoft.com/office/drawing/2010/main">
                                                    <a:effectLst>
                                                      <a:outerShdw dist="35921" dir="2700000" algn="ctr" rotWithShape="0">
                                                        <a:srgbClr val="808080"/>
                                                      </a:outerShdw>
                                                    </a:effectLst>
                                                  </a14:hiddenEffects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1380" name="AutoShape 1121"/>
                                            <wps:cNvCnPr>
                                              <a:cxnSpLocks noChangeShapeType="1"/>
                                            </wps:cNvCnPr>
                                            <wps:spPr bwMode="auto">
                                              <a:xfrm>
                                                <a:off x="10993" y="15705"/>
                                                <a:ext cx="0" cy="850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noFill/>
                                              <a:ln w="19050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ffectLst/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  <a:ext uri="{AF507438-7753-43E0-B8FC-AC1667EBCBE1}">
                                                  <a14:hiddenEffects xmlns:a14="http://schemas.microsoft.com/office/drawing/2010/main">
                                                    <a:effectLst>
                                                      <a:outerShdw dist="35921" dir="2700000" algn="ctr" rotWithShape="0">
                                                        <a:srgbClr val="808080"/>
                                                      </a:outerShdw>
                                                    </a:effectLst>
                                                  </a14:hiddenEffects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1381" name="AutoShape 1122"/>
                                            <wps:cNvCnPr>
                                              <a:cxnSpLocks noChangeShapeType="1"/>
                                            </wps:cNvCnPr>
                                            <wps:spPr bwMode="auto">
                                              <a:xfrm>
                                                <a:off x="1072" y="15705"/>
                                                <a:ext cx="10488" cy="0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noFill/>
                                              <a:ln w="19050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ffectLst/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  <a:ext uri="{AF507438-7753-43E0-B8FC-AC1667EBCBE1}">
                                                  <a14:hiddenEffects xmlns:a14="http://schemas.microsoft.com/office/drawing/2010/main">
                                                    <a:effectLst>
                                                      <a:outerShdw dist="35921" dir="2700000" algn="ctr" rotWithShape="0">
                                                        <a:srgbClr val="808080"/>
                                                      </a:outerShdw>
                                                    </a:effectLst>
                                                  </a14:hiddenEffects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1382" name="AutoShape 1123"/>
                                            <wps:cNvCnPr>
                                              <a:cxnSpLocks noChangeShapeType="1"/>
                                            </wps:cNvCnPr>
                                            <wps:spPr bwMode="auto">
                                              <a:xfrm>
                                                <a:off x="10993" y="16102"/>
                                                <a:ext cx="567" cy="0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noFill/>
                                              <a:ln w="19050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ffectLst/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  <a:ext uri="{AF507438-7753-43E0-B8FC-AC1667EBCBE1}">
                                                  <a14:hiddenEffects xmlns:a14="http://schemas.microsoft.com/office/drawing/2010/main">
                                                    <a:effectLst>
                                                      <a:outerShdw dist="35921" dir="2700000" algn="ctr" rotWithShape="0">
                                                        <a:srgbClr val="808080"/>
                                                      </a:outerShdw>
                                                    </a:effectLst>
                                                  </a14:hiddenEffects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1383" name="AutoShape 1124"/>
                                            <wps:cNvCnPr>
                                              <a:cxnSpLocks noChangeShapeType="1"/>
                                            </wps:cNvCnPr>
                                            <wps:spPr bwMode="auto">
                                              <a:xfrm>
                                                <a:off x="1072" y="16271"/>
                                                <a:ext cx="3685" cy="0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noFill/>
                                              <a:ln w="19050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ffectLst/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  <a:ext uri="{AF507438-7753-43E0-B8FC-AC1667EBCBE1}">
                                                  <a14:hiddenEffects xmlns:a14="http://schemas.microsoft.com/office/drawing/2010/main">
                                                    <a:effectLst>
                                                      <a:outerShdw dist="35921" dir="2700000" algn="ctr" rotWithShape="0">
                                                        <a:srgbClr val="808080"/>
                                                      </a:outerShdw>
                                                    </a:effectLst>
                                                  </a14:hiddenEffects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1384" name="AutoShape 1125"/>
                                            <wps:cNvCnPr>
                                              <a:cxnSpLocks noChangeShapeType="1"/>
                                            </wps:cNvCnPr>
                                            <wps:spPr bwMode="auto">
                                              <a:xfrm>
                                                <a:off x="1072" y="15988"/>
                                                <a:ext cx="3685" cy="0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noFill/>
                                              <a:ln w="19050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ffectLst/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  <a:ext uri="{AF507438-7753-43E0-B8FC-AC1667EBCBE1}">
                                                  <a14:hiddenEffects xmlns:a14="http://schemas.microsoft.com/office/drawing/2010/main">
                                                    <a:effectLst>
                                                      <a:outerShdw dist="35921" dir="2700000" algn="ctr" rotWithShape="0">
                                                        <a:srgbClr val="808080"/>
                                                      </a:outerShdw>
                                                    </a:effectLst>
                                                  </a14:hiddenEffects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1385" name="AutoShape 1126"/>
                                            <wps:cNvCnPr>
                                              <a:cxnSpLocks noChangeShapeType="1"/>
                                            </wps:cNvCnPr>
                                            <wps:spPr bwMode="auto">
                                              <a:xfrm>
                                                <a:off x="4757" y="15705"/>
                                                <a:ext cx="0" cy="850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noFill/>
                                              <a:ln w="19050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ffectLst/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  <a:ext uri="{AF507438-7753-43E0-B8FC-AC1667EBCBE1}">
                                                  <a14:hiddenEffects xmlns:a14="http://schemas.microsoft.com/office/drawing/2010/main">
                                                    <a:effectLst>
                                                      <a:outerShdw dist="35921" dir="2700000" algn="ctr" rotWithShape="0">
                                                        <a:srgbClr val="808080"/>
                                                      </a:outerShdw>
                                                    </a:effectLst>
                                                  </a14:hiddenEffects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</wpg:grpSp>
                                        <wps:wsp>
                                          <wps:cNvPr id="1386" name="AutoShape 1127"/>
                                          <wps:cNvCnPr>
                                            <a:cxnSpLocks noChangeShapeType="1"/>
                                          </wps:cNvCnPr>
                                          <wps:spPr bwMode="auto">
                                            <a:xfrm>
                                              <a:off x="675" y="11736"/>
                                              <a:ext cx="0" cy="4819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noFill/>
                                            <a:ln w="19050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  <a:headEnd/>
                                              <a:tailEnd/>
                                            </a:ln>
                                            <a:effectLst/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noFill/>
                                                </a14:hiddenFill>
                                              </a:ext>
                                              <a:ext uri="{AF507438-7753-43E0-B8FC-AC1667EBCBE1}">
                                                <a14:hiddenEffects xmlns:a14="http://schemas.microsoft.com/office/drawing/2010/main">
                                                  <a:effectLst>
                                                    <a:outerShdw dist="35921" dir="2700000" algn="ctr" rotWithShape="0">
                                                      <a:srgbClr val="808080"/>
                                                    </a:outerShdw>
                                                  </a:effectLst>
                                                </a14:hiddenEffects>
                                              </a:ext>
                                            </a:extLst>
                                          </wps:spPr>
                                          <wps:bodyPr/>
                                        </wps:wsp>
                                        <wps:wsp>
                                          <wps:cNvPr id="1387" name="AutoShape 1128"/>
                                          <wps:cNvCnPr>
                                            <a:cxnSpLocks noChangeShapeType="1"/>
                                          </wps:cNvCnPr>
                                          <wps:spPr bwMode="auto">
                                            <a:xfrm>
                                              <a:off x="392" y="11736"/>
                                              <a:ext cx="0" cy="4819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noFill/>
                                            <a:ln w="19050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  <a:headEnd/>
                                              <a:tailEnd/>
                                            </a:ln>
                                            <a:effectLst/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noFill/>
                                                </a14:hiddenFill>
                                              </a:ext>
                                              <a:ext uri="{AF507438-7753-43E0-B8FC-AC1667EBCBE1}">
                                                <a14:hiddenEffects xmlns:a14="http://schemas.microsoft.com/office/drawing/2010/main">
                                                  <a:effectLst>
                                                    <a:outerShdw dist="35921" dir="2700000" algn="ctr" rotWithShape="0">
                                                      <a:srgbClr val="808080"/>
                                                    </a:outerShdw>
                                                  </a:effectLst>
                                                </a14:hiddenEffects>
                                              </a:ext>
                                            </a:extLst>
                                          </wps:spPr>
                                          <wps:bodyPr/>
                                        </wps:wsp>
                                        <wps:wsp>
                                          <wps:cNvPr id="1388" name="AutoShape 1129"/>
                                          <wps:cNvCnPr>
                                            <a:cxnSpLocks noChangeShapeType="1"/>
                                          </wps:cNvCnPr>
                                          <wps:spPr bwMode="auto">
                                            <a:xfrm flipH="1">
                                              <a:off x="392" y="11736"/>
                                              <a:ext cx="68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noFill/>
                                            <a:ln w="19050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  <a:headEnd/>
                                              <a:tailEnd/>
                                            </a:ln>
                                            <a:effectLst/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noFill/>
                                                </a14:hiddenFill>
                                              </a:ext>
                                              <a:ext uri="{AF507438-7753-43E0-B8FC-AC1667EBCBE1}">
                                                <a14:hiddenEffects xmlns:a14="http://schemas.microsoft.com/office/drawing/2010/main">
                                                  <a:effectLst>
                                                    <a:outerShdw dist="35921" dir="2700000" algn="ctr" rotWithShape="0">
                                                      <a:srgbClr val="808080"/>
                                                    </a:outerShdw>
                                                  </a:effectLst>
                                                </a14:hiddenEffects>
                                              </a:ext>
                                            </a:extLst>
                                          </wps:spPr>
                                          <wps:bodyPr/>
                                        </wps:wsp>
                                        <wps:wsp>
                                          <wps:cNvPr id="1389" name="AutoShape 1130"/>
                                          <wps:cNvCnPr>
                                            <a:cxnSpLocks noChangeShapeType="1"/>
                                          </wps:cNvCnPr>
                                          <wps:spPr bwMode="auto">
                                            <a:xfrm flipH="1">
                                              <a:off x="392" y="13153"/>
                                              <a:ext cx="68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noFill/>
                                            <a:ln w="19050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  <a:headEnd/>
                                              <a:tailEnd/>
                                            </a:ln>
                                            <a:effectLst/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noFill/>
                                                </a14:hiddenFill>
                                              </a:ext>
                                              <a:ext uri="{AF507438-7753-43E0-B8FC-AC1667EBCBE1}">
                                                <a14:hiddenEffects xmlns:a14="http://schemas.microsoft.com/office/drawing/2010/main">
                                                  <a:effectLst>
                                                    <a:outerShdw dist="35921" dir="2700000" algn="ctr" rotWithShape="0">
                                                      <a:srgbClr val="808080"/>
                                                    </a:outerShdw>
                                                  </a:effectLst>
                                                </a14:hiddenEffects>
                                              </a:ext>
                                            </a:extLst>
                                          </wps:spPr>
                                          <wps:bodyPr/>
                                        </wps:wsp>
                                        <wps:wsp>
                                          <wps:cNvPr id="1390" name="AutoShape 1131"/>
                                          <wps:cNvCnPr>
                                            <a:cxnSpLocks noChangeShapeType="1"/>
                                          </wps:cNvCnPr>
                                          <wps:spPr bwMode="auto">
                                            <a:xfrm flipH="1">
                                              <a:off x="392" y="15138"/>
                                              <a:ext cx="68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noFill/>
                                            <a:ln w="19050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  <a:headEnd/>
                                              <a:tailEnd/>
                                            </a:ln>
                                            <a:effectLst/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noFill/>
                                                </a14:hiddenFill>
                                              </a:ext>
                                              <a:ext uri="{AF507438-7753-43E0-B8FC-AC1667EBCBE1}">
                                                <a14:hiddenEffects xmlns:a14="http://schemas.microsoft.com/office/drawing/2010/main">
                                                  <a:effectLst>
                                                    <a:outerShdw dist="35921" dir="2700000" algn="ctr" rotWithShape="0">
                                                      <a:srgbClr val="808080"/>
                                                    </a:outerShdw>
                                                  </a:effectLst>
                                                </a14:hiddenEffects>
                                              </a:ext>
                                            </a:extLst>
                                          </wps:spPr>
                                          <wps:bodyPr/>
                                        </wps:wsp>
                                        <wps:wsp>
                                          <wps:cNvPr id="1391" name="AutoShape 1132"/>
                                          <wps:cNvCnPr>
                                            <a:cxnSpLocks noChangeShapeType="1"/>
                                          </wps:cNvCnPr>
                                          <wps:spPr bwMode="auto">
                                            <a:xfrm flipH="1">
                                              <a:off x="392" y="16555"/>
                                              <a:ext cx="68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noFill/>
                                            <a:ln w="19050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  <a:headEnd/>
                                              <a:tailEnd/>
                                            </a:ln>
                                            <a:effectLst/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noFill/>
                                                </a14:hiddenFill>
                                              </a:ext>
                                              <a:ext uri="{AF507438-7753-43E0-B8FC-AC1667EBCBE1}">
                                                <a14:hiddenEffects xmlns:a14="http://schemas.microsoft.com/office/drawing/2010/main">
                                                  <a:effectLst>
                                                    <a:outerShdw dist="35921" dir="2700000" algn="ctr" rotWithShape="0">
                                                      <a:srgbClr val="808080"/>
                                                    </a:outerShdw>
                                                  </a:effectLst>
                                                </a14:hiddenEffects>
                                              </a:ext>
                                            </a:extLst>
                                          </wps:spPr>
                                          <wps:bodyPr/>
                                        </wps:wsp>
                                      </wpg:grpSp>
                                      <wps:wsp>
                                        <wps:cNvPr id="1392" name="Text Box 1133"/>
                                        <wps:cNvSpPr txBox="1">
                                          <a:spLocks noChangeArrowheads="1"/>
                                        </wps:cNvSpPr>
                                        <wps:spPr bwMode="auto">
                                          <a:xfrm>
                                            <a:off x="4189" y="16271"/>
                                            <a:ext cx="567" cy="28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  <a:ext uri="{91240B29-F687-4F45-9708-019B960494DF}">
                                              <a14:hiddenLine xmlns:a14="http://schemas.microsoft.com/office/drawing/2010/main" w="9525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14:hiddenLine>
                                            </a:ext>
                                          </a:extLst>
                                        </wps:spPr>
                                        <wps:txbx>
                                          <w:txbxContent>
                                            <w:p w14:paraId="650D7434" w14:textId="77777777" w:rsidR="00424467" w:rsidRPr="00A10278" w:rsidRDefault="00424467" w:rsidP="00235A9B">
                                              <w:pPr>
                                                <w:jc w:val="center"/>
                                                <w:rPr>
                                                  <w:sz w:val="18"/>
                                                  <w:szCs w:val="18"/>
                                                </w:rPr>
                                              </w:pPr>
                                              <w:r w:rsidRPr="00A10278">
                                                <w:rPr>
                                                  <w:sz w:val="18"/>
                                                  <w:szCs w:val="18"/>
                                                </w:rPr>
                                                <w:t>Дата</w:t>
                                              </w:r>
                                            </w:p>
                                          </w:txbxContent>
                                        </wps:txbx>
                                        <wps:bodyPr rot="0" vert="horz" wrap="square" lIns="0" tIns="0" rIns="0" bIns="0" anchor="t" anchorCtr="0" upright="1">
                                          <a:noAutofit/>
                                        </wps:bodyPr>
                                      </wps:wsp>
                                    </wpg:grpSp>
                                    <wps:wsp>
                                      <wps:cNvPr id="1393" name="Text Box 1134"/>
                                      <wps:cNvSpPr txBox="1"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3339" y="16271"/>
                                          <a:ext cx="850" cy="284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14:paraId="57287D97" w14:textId="77777777" w:rsidR="00424467" w:rsidRPr="00A10278" w:rsidRDefault="00424467" w:rsidP="00235A9B">
                                            <w:pPr>
                                              <w:jc w:val="center"/>
                                              <w:rPr>
                                                <w:sz w:val="18"/>
                                                <w:szCs w:val="18"/>
                                              </w:rPr>
                                            </w:pPr>
                                            <w:r w:rsidRPr="00A10278">
                                              <w:rPr>
                                                <w:sz w:val="18"/>
                                                <w:szCs w:val="18"/>
                                              </w:rPr>
                                              <w:t>Подпись</w:t>
                                            </w:r>
                                          </w:p>
                                        </w:txbxContent>
                                      </wps:txbx>
                                      <wps:bodyPr rot="0" vert="horz" wrap="square" lIns="0" tIns="0" rIns="0" bIns="0" anchor="t" anchorCtr="0" upright="1">
                                        <a:noAutofit/>
                                      </wps:bodyPr>
                                    </wps:w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  <wps:wsp>
                        <wps:cNvPr id="1394" name="Text Box 1135"/>
                        <wps:cNvSpPr txBox="1">
                          <a:spLocks noChangeArrowheads="1"/>
                        </wps:cNvSpPr>
                        <wps:spPr bwMode="auto">
                          <a:xfrm>
                            <a:off x="708" y="15138"/>
                            <a:ext cx="357" cy="14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37AE6A" w14:textId="77777777" w:rsidR="00424467" w:rsidRPr="00553CBA" w:rsidRDefault="00424467" w:rsidP="00235A9B">
                              <w:pPr>
                                <w:jc w:val="center"/>
                                <w:rPr>
                                  <w:b/>
                                  <w:i/>
                                </w:rPr>
                              </w:pPr>
                            </w:p>
                          </w:txbxContent>
                        </wps:txbx>
                        <wps:bodyPr rot="0" vert="vert270" wrap="square" lIns="0" tIns="0" rIns="0" bIns="0" anchor="t" anchorCtr="0" upright="1">
                          <a:noAutofit/>
                        </wps:bodyPr>
                      </wps:wsp>
                    </wpg:grpSp>
                    <wps:wsp>
                      <wps:cNvPr id="1395" name="Text Box 1136"/>
                      <wps:cNvSpPr txBox="1">
                        <a:spLocks noChangeArrowheads="1"/>
                      </wps:cNvSpPr>
                      <wps:spPr bwMode="auto">
                        <a:xfrm>
                          <a:off x="10895" y="16140"/>
                          <a:ext cx="567" cy="37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30DFB22" w14:textId="164F2278" w:rsidR="00424467" w:rsidRPr="00B40E0F" w:rsidRDefault="00424467" w:rsidP="00830897">
                            <w:pPr>
                              <w:jc w:val="center"/>
                              <w:rPr>
                                <w:i/>
                              </w:rPr>
                            </w:pPr>
                            <w:r w:rsidRPr="00830897">
                              <w:rPr>
                                <w:i/>
                              </w:rPr>
                              <w:fldChar w:fldCharType="begin"/>
                            </w:r>
                            <w:r w:rsidRPr="00830897">
                              <w:rPr>
                                <w:i/>
                              </w:rPr>
                              <w:instrText>PAGE   \* MERGEFORMAT</w:instrText>
                            </w:r>
                            <w:r w:rsidRPr="00830897">
                              <w:rPr>
                                <w:i/>
                              </w:rPr>
                              <w:fldChar w:fldCharType="separate"/>
                            </w:r>
                            <w:r>
                              <w:rPr>
                                <w:i/>
                                <w:noProof/>
                              </w:rPr>
                              <w:t>13</w:t>
                            </w:r>
                            <w:r w:rsidRPr="00830897">
                              <w:rPr>
                                <w:i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ABA7104" id="Group 1137" o:spid="_x0000_s1210" style="position:absolute;left:0;text-align:left;margin-left:18.45pt;margin-top:14.2pt;width:558.4pt;height:813.55pt;z-index:251674624;mso-position-horizontal-relative:page;mso-position-vertical-relative:page" coordorigin="294,240" coordsize="11168,162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">
              <v:group id="Group 1095" o:spid="_x0000_s1211" style="position:absolute;left:294;top:240;width:11168;height:16271" coordorigin="391,284" coordsize="11168,16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096" o:spid="_x0000_s1212" type="#_x0000_t202" style="position:absolute;left:391;top:11736;width:283;height:14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" filled="f" stroked="f">
                  <v:textbox style="layout-flow:vertical;mso-layout-flow-alt:bottom-to-top" inset="0,0,0,0">
                    <w:txbxContent>
                      <w:p w14:paraId="12201503" w14:textId="77777777" w:rsidR="00424467" w:rsidRPr="00A10278" w:rsidRDefault="00424467" w:rsidP="00235A9B">
                        <w:pPr>
                          <w:jc w:val="center"/>
                        </w:pPr>
                        <w:proofErr w:type="spellStart"/>
                        <w:r w:rsidRPr="00A10278">
                          <w:rPr>
                            <w:sz w:val="18"/>
                          </w:rPr>
                          <w:t>Взам</w:t>
                        </w:r>
                        <w:proofErr w:type="spellEnd"/>
                        <w:r w:rsidRPr="00A10278">
                          <w:rPr>
                            <w:sz w:val="18"/>
                          </w:rPr>
                          <w:t>. Инв. №</w:t>
                        </w:r>
                      </w:p>
                    </w:txbxContent>
                  </v:textbox>
                </v:shape>
                <v:shape id="Text Box 1097" o:spid="_x0000_s1213" type="#_x0000_t202" style="position:absolute;left:391;top:13153;width:283;height:1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" filled="f" stroked="f">
                  <v:textbox style="layout-flow:vertical;mso-layout-flow-alt:bottom-to-top" inset="0,0,0,0">
                    <w:txbxContent>
                      <w:p w14:paraId="770590F1" w14:textId="77777777" w:rsidR="00424467" w:rsidRPr="00A10278" w:rsidRDefault="00424467" w:rsidP="00235A9B">
                        <w:pPr>
                          <w:jc w:val="center"/>
                        </w:pPr>
                        <w:r w:rsidRPr="00A10278">
                          <w:rPr>
                            <w:sz w:val="18"/>
                          </w:rPr>
                          <w:t>Подпись и дата</w:t>
                        </w:r>
                      </w:p>
                    </w:txbxContent>
                  </v:textbox>
                </v:shape>
                <v:shape id="Text Box 1098" o:spid="_x0000_s1214" type="#_x0000_t202" style="position:absolute;left:391;top:15138;width:283;height:14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" filled="f" stroked="f">
                  <v:textbox style="layout-flow:vertical;mso-layout-flow-alt:bottom-to-top" inset="0,0,0,0">
                    <w:txbxContent>
                      <w:p w14:paraId="4576116E" w14:textId="77777777" w:rsidR="00424467" w:rsidRPr="00A10278" w:rsidRDefault="00424467" w:rsidP="00235A9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proofErr w:type="gramStart"/>
                        <w:r w:rsidRPr="00A10278">
                          <w:rPr>
                            <w:sz w:val="18"/>
                            <w:szCs w:val="18"/>
                          </w:rPr>
                          <w:t>Инв. .</w:t>
                        </w:r>
                        <w:proofErr w:type="gramEnd"/>
                        <w:r w:rsidRPr="00A10278">
                          <w:rPr>
                            <w:sz w:val="18"/>
                            <w:szCs w:val="18"/>
                          </w:rPr>
                          <w:t>№ подл.</w:t>
                        </w:r>
                      </w:p>
                    </w:txbxContent>
                  </v:textbox>
                </v:shape>
                <v:group id="Group 1099" o:spid="_x0000_s1215" style="position:absolute;left:391;top:284;width:11168;height:16271" coordorigin="391,284" coordsize="11168,16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isE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V2vBlW9kBJ3/AgAA//8DAFBLAQItABQABgAIAAAAIQDb4fbL7gAAAIUBAAATAAAAAAAA&#10;AAAAAAAAAAAAAABbQ29udGVudF9UeXBlc10ueG1sUEsBAi0AFAAGAAgAAAAhAFr0LFu/AAAAFQEA&#10;AAsAAAAAAAAAAAAAAAAAHwEAAF9yZWxzLy5yZWxzUEsBAi0AFAAGAAgAAAAhAFl6KwTHAAAA3QAA&#10;AA8AAAAAAAAAAAAAAAAABwIAAGRycy9kb3ducmV2LnhtbFBLBQYAAAAAAwADALcAAAD7AgAAAAA=&#10;">
                  <v:shape id="Text Box 1100" o:spid="_x0000_s1216" type="#_x0000_t202" style="position:absolute;left:10992;top:15705;width:567;height: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" filled="f" stroked="f">
                    <v:textbox inset="0,0,0,0">
                      <w:txbxContent>
                        <w:p w14:paraId="30BABAC7" w14:textId="77777777" w:rsidR="00424467" w:rsidRPr="00A10278" w:rsidRDefault="00424467" w:rsidP="00235A9B">
                          <w:pPr>
                            <w:jc w:val="center"/>
                            <w:rPr>
                              <w:sz w:val="8"/>
                              <w:szCs w:val="8"/>
                            </w:rPr>
                          </w:pPr>
                        </w:p>
                        <w:p w14:paraId="069C35F8" w14:textId="77777777" w:rsidR="00424467" w:rsidRPr="00A10278" w:rsidRDefault="00424467" w:rsidP="00235A9B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A10278">
                            <w:rPr>
                              <w:sz w:val="18"/>
                              <w:szCs w:val="18"/>
                            </w:rPr>
                            <w:t>Лист</w:t>
                          </w:r>
                        </w:p>
                      </w:txbxContent>
                    </v:textbox>
                  </v:shape>
                  <v:group id="Group 1101" o:spid="_x0000_s1217" style="position:absolute;left:391;top:284;width:11168;height:16271" coordorigin="391,284" coordsize="11168,16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">
                    <v:shape id="Text Box 1102" o:spid="_x0000_s1218" type="#_x0000_t202" style="position:absolute;left:4806;top:15765;width:6134;height:7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" filled="f" stroked="f">
                      <v:textbox inset="0,0,0,0">
                        <w:txbxContent>
                          <w:p w14:paraId="71C3597C" w14:textId="77777777" w:rsidR="00424467" w:rsidRPr="00346646" w:rsidRDefault="00424467" w:rsidP="00235A9B">
                            <w:pPr>
                              <w:jc w:val="center"/>
                              <w:rPr>
                                <w:i/>
                                <w:sz w:val="20"/>
                              </w:rPr>
                            </w:pPr>
                          </w:p>
                        </w:txbxContent>
                      </v:textbox>
                    </v:shape>
                    <v:group id="Group 1103" o:spid="_x0000_s1219" style="position:absolute;left:391;top:284;width:11168;height:16271" coordorigin="391,284" coordsize="11168,16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/tZT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">
                      <v:shape id="Text Box 1104" o:spid="_x0000_s1220" type="#_x0000_t202" style="position:absolute;left:1071;top:16271;width:567;height:2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" filled="f" stroked="f">
                        <v:textbox inset="0,0,0,0">
                          <w:txbxContent>
                            <w:p w14:paraId="4336D5A0" w14:textId="77777777" w:rsidR="00424467" w:rsidRPr="00A10278" w:rsidRDefault="00424467" w:rsidP="00235A9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A10278">
                                <w:rPr>
                                  <w:sz w:val="18"/>
                                  <w:szCs w:val="18"/>
                                </w:rPr>
                                <w:t>Изм.</w:t>
                              </w:r>
                            </w:p>
                          </w:txbxContent>
                        </v:textbox>
                      </v:shape>
                      <v:group id="Group 1105" o:spid="_x0000_s1221" style="position:absolute;left:391;top:284;width:11168;height:16271" coordorigin="391,284" coordsize="11168,16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+u8xQAAAN0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">
                        <v:shape id="Text Box 1106" o:spid="_x0000_s1222" type="#_x0000_t202" style="position:absolute;left:1638;top:16271;width:567;height:2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" filled="f" stroked="f">
                          <v:textbox inset="0,0,0,0">
                            <w:txbxContent>
                              <w:p w14:paraId="1AD3DDAC" w14:textId="77777777" w:rsidR="00424467" w:rsidRPr="00B40E0F" w:rsidRDefault="00424467" w:rsidP="00235A9B">
                                <w:pPr>
                                  <w:jc w:val="center"/>
                                  <w:rPr>
                                    <w:i/>
                                  </w:rPr>
                                </w:pPr>
                                <w:proofErr w:type="spellStart"/>
                                <w:r w:rsidRPr="00A10278">
                                  <w:rPr>
                                    <w:sz w:val="18"/>
                                    <w:szCs w:val="18"/>
                                  </w:rPr>
                                  <w:t>Кол.уч</w:t>
                                </w:r>
                                <w:proofErr w:type="spellEnd"/>
                                <w:r>
                                  <w:rPr>
                                    <w:i/>
                                    <w:sz w:val="18"/>
                                    <w:szCs w:val="18"/>
                                  </w:rPr>
                                  <w:t>.</w:t>
                                </w:r>
                              </w:p>
                            </w:txbxContent>
                          </v:textbox>
                        </v:shape>
                        <v:group id="Group 1107" o:spid="_x0000_s1223" style="position:absolute;left:391;top:284;width:11168;height:16271" coordorigin="391,284" coordsize="11168,16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">
                          <v:shape id="Text Box 1108" o:spid="_x0000_s1224" type="#_x0000_t202" style="position:absolute;left:2205;top:16271;width:567;height:2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" filled="f" stroked="f">
                            <v:textbox inset="0,0,0,0">
                              <w:txbxContent>
                                <w:p w14:paraId="0EB3E5BD" w14:textId="77777777" w:rsidR="00424467" w:rsidRPr="00A10278" w:rsidRDefault="00424467" w:rsidP="00235A9B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A10278">
                                    <w:rPr>
                                      <w:sz w:val="18"/>
                                      <w:szCs w:val="18"/>
                                    </w:rPr>
                                    <w:t>Лист</w:t>
                                  </w:r>
                                </w:p>
                              </w:txbxContent>
                            </v:textbox>
                          </v:shape>
                          <v:group id="Group 1109" o:spid="_x0000_s1225" style="position:absolute;left:391;top:284;width:11168;height:16271" coordorigin="391,284" coordsize="11168,16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">
                            <v:shape id="Text Box 1110" o:spid="_x0000_s1226" type="#_x0000_t202" style="position:absolute;left:2772;top:16271;width:567;height:2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" filled="f" stroked="f">
                              <v:textbox inset="0,0,0,0">
                                <w:txbxContent>
                                  <w:p w14:paraId="443BC1C3" w14:textId="77777777" w:rsidR="00424467" w:rsidRPr="00A10278" w:rsidRDefault="00424467" w:rsidP="00235A9B">
                                    <w:pPr>
                                      <w:jc w:val="center"/>
                                      <w:rPr>
                                        <w:sz w:val="18"/>
                                        <w:szCs w:val="18"/>
                                      </w:rPr>
                                    </w:pPr>
                                    <w:r w:rsidRPr="00A10278">
                                      <w:rPr>
                                        <w:sz w:val="18"/>
                                        <w:szCs w:val="18"/>
                                      </w:rPr>
                                      <w:t>№Док.</w:t>
                                    </w:r>
                                  </w:p>
                                </w:txbxContent>
                              </v:textbox>
                            </v:shape>
                            <v:group id="Group 1111" o:spid="_x0000_s1227" style="position:absolute;left:391;top:284;width:11168;height:16271" coordorigin="391,284" coordsize="11168,16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">
                              <v:group id="Group 1112" o:spid="_x0000_s1228" style="position:absolute;left:391;top:284;width:11168;height:16271" coordorigin="391,284" coordsize="11168,16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9d75wwAAAN0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zxNIa/b8IJcvkLAAD//wMAUEsBAi0AFAAGAAgAAAAhANvh9svuAAAAhQEAABMAAAAAAAAAAAAA&#10;AAAAAAAAAFtDb250ZW50X1R5cGVzXS54bWxQSwECLQAUAAYACAAAACEAWvQsW78AAAAVAQAACwAA&#10;AAAAAAAAAAAAAAAfAQAAX3JlbHMvLnJlbHNQSwECLQAUAAYACAAAACEAg/Xe+cMAAADdAAAADwAA&#10;AAAAAAAAAAAAAAAHAgAAZHJzL2Rvd25yZXYueG1sUEsFBgAAAAADAAMAtwAAAPcCAAAAAA==&#10;">
                                <v:group id="Group 1113" o:spid="_x0000_s1229" style="position:absolute;left:391;top:284;width:11168;height:16271" coordorigin="392,284" coordsize="11168,16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">
                                  <v:group id="Group 1114" o:spid="_x0000_s1230" style="position:absolute;left:1072;top:284;width:10488;height:16271" coordorigin="1072,284" coordsize="10488,16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">
                                    <v:rect id="Rectangle 1115" o:spid="_x0000_s1231" style="position:absolute;left:1072;top:284;width:10488;height:162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" filled="f" strokeweight="1.5pt"/>
                                    <v:shapetype id="_x0000_t32" coordsize="21600,21600" o:spt="32" o:oned="t" path="m,l21600,21600e" filled="f">
                                      <v:path arrowok="t" fillok="f" o:connecttype="none"/>
                                      <o:lock v:ext="edit" shapetype="t"/>
                                    </v:shapetype>
                                    <v:shape id="AutoShape 1116" o:spid="_x0000_s1232" type="#_x0000_t32" style="position:absolute;left:4190;top:15705;width:0;height:85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" strokeweight="1.5pt"/>
                                    <v:shape id="AutoShape 1117" o:spid="_x0000_s1233" type="#_x0000_t32" style="position:absolute;left:3340;top:15705;width:0;height:85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" strokeweight="1.5pt"/>
                                    <v:shape id="AutoShape 1118" o:spid="_x0000_s1234" type="#_x0000_t32" style="position:absolute;left:2773;top:15705;width:0;height:85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" strokeweight="1.5pt"/>
                                    <v:shape id="AutoShape 1119" o:spid="_x0000_s1235" type="#_x0000_t32" style="position:absolute;left:2206;top:15705;width:0;height:85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" strokeweight="1.5pt"/>
                                    <v:shape id="AutoShape 1120" o:spid="_x0000_s1236" type="#_x0000_t32" style="position:absolute;left:1639;top:15705;width:0;height:85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" strokeweight="1.5pt"/>
                                    <v:shape id="AutoShape 1121" o:spid="_x0000_s1237" type="#_x0000_t32" style="position:absolute;left:10993;top:15705;width:0;height:85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" strokeweight="1.5pt"/>
                                    <v:shape id="AutoShape 1122" o:spid="_x0000_s1238" type="#_x0000_t32" style="position:absolute;left:1072;top:15705;width:1048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" strokeweight="1.5pt"/>
                                    <v:shape id="AutoShape 1123" o:spid="_x0000_s1239" type="#_x0000_t32" style="position:absolute;left:10993;top:16102;width:56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" strokeweight="1.5pt"/>
                                    <v:shape id="AutoShape 1124" o:spid="_x0000_s1240" type="#_x0000_t32" style="position:absolute;left:1072;top:16271;width:368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" strokeweight="1.5pt"/>
                                    <v:shape id="AutoShape 1125" o:spid="_x0000_s1241" type="#_x0000_t32" style="position:absolute;left:1072;top:15988;width:368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" strokeweight="1.5pt"/>
                                    <v:shape id="AutoShape 1126" o:spid="_x0000_s1242" type="#_x0000_t32" style="position:absolute;left:4757;top:15705;width:0;height:85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" strokeweight="1.5pt"/>
                                  </v:group>
                                  <v:shape id="AutoShape 1127" o:spid="_x0000_s1243" type="#_x0000_t32" style="position:absolute;left:675;top:11736;width:0;height:481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" strokeweight="1.5pt"/>
                                  <v:shape id="AutoShape 1128" o:spid="_x0000_s1244" type="#_x0000_t32" style="position:absolute;left:392;top:11736;width:0;height:481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" strokeweight="1.5pt"/>
                                  <v:shape id="AutoShape 1129" o:spid="_x0000_s1245" type="#_x0000_t32" style="position:absolute;left:392;top:11736;width:68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" strokeweight="1.5pt"/>
                                  <v:shape id="AutoShape 1130" o:spid="_x0000_s1246" type="#_x0000_t32" style="position:absolute;left:392;top:13153;width:68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" strokeweight="1.5pt"/>
                                  <v:shape id="AutoShape 1131" o:spid="_x0000_s1247" type="#_x0000_t32" style="position:absolute;left:392;top:15138;width:68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" strokeweight="1.5pt"/>
                                  <v:shape id="AutoShape 1132" o:spid="_x0000_s1248" type="#_x0000_t32" style="position:absolute;left:392;top:16555;width:68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" strokeweight="1.5pt"/>
                                </v:group>
                                <v:shape id="Text Box 1133" o:spid="_x0000_s1249" type="#_x0000_t202" style="position:absolute;left:4189;top:16271;width:567;height:2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" filled="f" stroked="f">
                                  <v:textbox inset="0,0,0,0">
                                    <w:txbxContent>
                                      <w:p w14:paraId="650D7434" w14:textId="77777777" w:rsidR="00424467" w:rsidRPr="00A10278" w:rsidRDefault="00424467" w:rsidP="00235A9B">
                                        <w:pPr>
                                          <w:jc w:val="center"/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A10278">
                                          <w:rPr>
                                            <w:sz w:val="18"/>
                                            <w:szCs w:val="18"/>
                                          </w:rPr>
                                          <w:t>Дата</w:t>
                                        </w:r>
                                      </w:p>
                                    </w:txbxContent>
                                  </v:textbox>
                                </v:shape>
                              </v:group>
                              <v:shape id="Text Box 1134" o:spid="_x0000_s1250" type="#_x0000_t202" style="position:absolute;left:3339;top:16271;width:850;height:2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" filled="f" stroked="f">
                                <v:textbox inset="0,0,0,0">
                                  <w:txbxContent>
                                    <w:p w14:paraId="57287D97" w14:textId="77777777" w:rsidR="00424467" w:rsidRPr="00A10278" w:rsidRDefault="00424467" w:rsidP="00235A9B">
                                      <w:pPr>
                                        <w:jc w:val="center"/>
                                        <w:rPr>
                                          <w:sz w:val="18"/>
                                          <w:szCs w:val="18"/>
                                        </w:rPr>
                                      </w:pPr>
                                      <w:r w:rsidRPr="00A10278">
                                        <w:rPr>
                                          <w:sz w:val="18"/>
                                          <w:szCs w:val="18"/>
                                        </w:rPr>
                                        <w:t>Подпись</w:t>
                                      </w:r>
                                    </w:p>
                                  </w:txbxContent>
                                </v:textbox>
                              </v:shape>
                            </v:group>
                          </v:group>
                        </v:group>
                      </v:group>
                    </v:group>
                  </v:group>
                </v:group>
                <v:shape id="Text Box 1135" o:spid="_x0000_s1251" type="#_x0000_t202" style="position:absolute;left:708;top:15138;width:357;height:14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" filled="f" stroked="f">
                  <v:textbox style="layout-flow:vertical;mso-layout-flow-alt:bottom-to-top" inset="0,0,0,0">
                    <w:txbxContent>
                      <w:p w14:paraId="1D37AE6A" w14:textId="77777777" w:rsidR="00424467" w:rsidRPr="00553CBA" w:rsidRDefault="00424467" w:rsidP="00235A9B">
                        <w:pPr>
                          <w:jc w:val="center"/>
                          <w:rPr>
                            <w:b/>
                            <w:i/>
                          </w:rPr>
                        </w:pPr>
                      </w:p>
                    </w:txbxContent>
                  </v:textbox>
                </v:shape>
              </v:group>
              <v:shape id="Text Box 1136" o:spid="_x0000_s1252" type="#_x0000_t202" style="position:absolute;left:10895;top:16140;width:567;height:3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" filled="f" stroked="f">
                <v:textbox inset="0,0,0,0">
                  <w:txbxContent>
                    <w:p w14:paraId="130DFB22" w14:textId="164F2278" w:rsidR="00424467" w:rsidRPr="00B40E0F" w:rsidRDefault="00424467" w:rsidP="00830897">
                      <w:pPr>
                        <w:jc w:val="center"/>
                        <w:rPr>
                          <w:i/>
                        </w:rPr>
                      </w:pPr>
                      <w:r w:rsidRPr="00830897">
                        <w:rPr>
                          <w:i/>
                        </w:rPr>
                        <w:fldChar w:fldCharType="begin"/>
                      </w:r>
                      <w:r w:rsidRPr="00830897">
                        <w:rPr>
                          <w:i/>
                        </w:rPr>
                        <w:instrText>PAGE   \* MERGEFORMAT</w:instrText>
                      </w:r>
                      <w:r w:rsidRPr="00830897">
                        <w:rPr>
                          <w:i/>
                        </w:rPr>
                        <w:fldChar w:fldCharType="separate"/>
                      </w:r>
                      <w:r>
                        <w:rPr>
                          <w:i/>
                          <w:noProof/>
                        </w:rPr>
                        <w:t>13</w:t>
                      </w:r>
                      <w:r w:rsidRPr="00830897">
                        <w:rPr>
                          <w:i/>
                        </w:rPr>
                        <w:fldChar w:fldCharType="end"/>
                      </w: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753D36"/>
    <w:multiLevelType w:val="multilevel"/>
    <w:tmpl w:val="1B1419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" w15:restartNumberingAfterBreak="0">
    <w:nsid w:val="0CFD014F"/>
    <w:multiLevelType w:val="hybridMultilevel"/>
    <w:tmpl w:val="DB247794"/>
    <w:lvl w:ilvl="0" w:tplc="90B4E0D4">
      <w:start w:val="1"/>
      <w:numFmt w:val="bullet"/>
      <w:pStyle w:val="-"/>
      <w:lvlText w:val=""/>
      <w:lvlJc w:val="left"/>
      <w:pPr>
        <w:tabs>
          <w:tab w:val="num" w:pos="113"/>
        </w:tabs>
        <w:ind w:left="0" w:firstLine="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C64EF3"/>
    <w:multiLevelType w:val="hybridMultilevel"/>
    <w:tmpl w:val="94867A90"/>
    <w:lvl w:ilvl="0" w:tplc="A19ED720">
      <w:start w:val="1"/>
      <w:numFmt w:val="decimal"/>
      <w:suff w:val="space"/>
      <w:lvlText w:val="%1."/>
      <w:lvlJc w:val="center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4B7E1B"/>
    <w:multiLevelType w:val="multilevel"/>
    <w:tmpl w:val="5B2640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4" w15:restartNumberingAfterBreak="0">
    <w:nsid w:val="13CF1937"/>
    <w:multiLevelType w:val="multilevel"/>
    <w:tmpl w:val="019AB3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5" w15:restartNumberingAfterBreak="0">
    <w:nsid w:val="167D68F2"/>
    <w:multiLevelType w:val="singleLevel"/>
    <w:tmpl w:val="217021C4"/>
    <w:lvl w:ilvl="0">
      <w:start w:val="1"/>
      <w:numFmt w:val="decimal"/>
      <w:lvlText w:val="%1"/>
      <w:lvlJc w:val="left"/>
      <w:pPr>
        <w:ind w:left="644" w:hanging="360"/>
      </w:pPr>
      <w:rPr>
        <w:rFonts w:ascii="Arial Narrow" w:hAnsi="Arial Narrow" w:cs="Times New Roman" w:hint="default"/>
        <w:sz w:val="28"/>
        <w:szCs w:val="32"/>
      </w:rPr>
    </w:lvl>
  </w:abstractNum>
  <w:abstractNum w:abstractNumId="6" w15:restartNumberingAfterBreak="0">
    <w:nsid w:val="16D63997"/>
    <w:multiLevelType w:val="hybridMultilevel"/>
    <w:tmpl w:val="992002E4"/>
    <w:lvl w:ilvl="0" w:tplc="40D47320">
      <w:start w:val="1"/>
      <w:numFmt w:val="decimal"/>
      <w:lvlText w:val="Таблица %1"/>
      <w:lvlJc w:val="righ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83972B7"/>
    <w:multiLevelType w:val="hybridMultilevel"/>
    <w:tmpl w:val="E47E57E0"/>
    <w:lvl w:ilvl="0" w:tplc="FC585F84">
      <w:start w:val="1"/>
      <w:numFmt w:val="decimal"/>
      <w:lvlText w:val="8.8.%1."/>
      <w:lvlJc w:val="left"/>
      <w:pPr>
        <w:ind w:left="2062" w:hanging="360"/>
      </w:pPr>
      <w:rPr>
        <w:rFonts w:hint="default"/>
        <w:lang w:val="x-none"/>
      </w:rPr>
    </w:lvl>
    <w:lvl w:ilvl="1" w:tplc="FFFFFFFF" w:tentative="1">
      <w:start w:val="1"/>
      <w:numFmt w:val="lowerLetter"/>
      <w:lvlText w:val="%2."/>
      <w:lvlJc w:val="left"/>
      <w:pPr>
        <w:ind w:left="2782" w:hanging="360"/>
      </w:pPr>
    </w:lvl>
    <w:lvl w:ilvl="2" w:tplc="FFFFFFFF" w:tentative="1">
      <w:start w:val="1"/>
      <w:numFmt w:val="lowerRoman"/>
      <w:lvlText w:val="%3."/>
      <w:lvlJc w:val="right"/>
      <w:pPr>
        <w:ind w:left="3502" w:hanging="180"/>
      </w:pPr>
    </w:lvl>
    <w:lvl w:ilvl="3" w:tplc="FFFFFFFF" w:tentative="1">
      <w:start w:val="1"/>
      <w:numFmt w:val="decimal"/>
      <w:lvlText w:val="%4."/>
      <w:lvlJc w:val="left"/>
      <w:pPr>
        <w:ind w:left="4222" w:hanging="360"/>
      </w:pPr>
    </w:lvl>
    <w:lvl w:ilvl="4" w:tplc="FFFFFFFF" w:tentative="1">
      <w:start w:val="1"/>
      <w:numFmt w:val="lowerLetter"/>
      <w:lvlText w:val="%5."/>
      <w:lvlJc w:val="left"/>
      <w:pPr>
        <w:ind w:left="4942" w:hanging="360"/>
      </w:pPr>
    </w:lvl>
    <w:lvl w:ilvl="5" w:tplc="FFFFFFFF" w:tentative="1">
      <w:start w:val="1"/>
      <w:numFmt w:val="lowerRoman"/>
      <w:lvlText w:val="%6."/>
      <w:lvlJc w:val="right"/>
      <w:pPr>
        <w:ind w:left="5662" w:hanging="180"/>
      </w:pPr>
    </w:lvl>
    <w:lvl w:ilvl="6" w:tplc="FFFFFFFF" w:tentative="1">
      <w:start w:val="1"/>
      <w:numFmt w:val="decimal"/>
      <w:lvlText w:val="%7."/>
      <w:lvlJc w:val="left"/>
      <w:pPr>
        <w:ind w:left="6382" w:hanging="360"/>
      </w:pPr>
    </w:lvl>
    <w:lvl w:ilvl="7" w:tplc="FFFFFFFF" w:tentative="1">
      <w:start w:val="1"/>
      <w:numFmt w:val="lowerLetter"/>
      <w:lvlText w:val="%8."/>
      <w:lvlJc w:val="left"/>
      <w:pPr>
        <w:ind w:left="7102" w:hanging="360"/>
      </w:pPr>
    </w:lvl>
    <w:lvl w:ilvl="8" w:tplc="FFFFFFFF" w:tentative="1">
      <w:start w:val="1"/>
      <w:numFmt w:val="lowerRoman"/>
      <w:lvlText w:val="%9."/>
      <w:lvlJc w:val="right"/>
      <w:pPr>
        <w:ind w:left="7822" w:hanging="180"/>
      </w:pPr>
    </w:lvl>
  </w:abstractNum>
  <w:abstractNum w:abstractNumId="8" w15:restartNumberingAfterBreak="0">
    <w:nsid w:val="1B1F3080"/>
    <w:multiLevelType w:val="hybridMultilevel"/>
    <w:tmpl w:val="464A1B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FC16D49"/>
    <w:multiLevelType w:val="multilevel"/>
    <w:tmpl w:val="BD7AA0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0" w15:restartNumberingAfterBreak="0">
    <w:nsid w:val="20A92322"/>
    <w:multiLevelType w:val="multilevel"/>
    <w:tmpl w:val="0396D61C"/>
    <w:lvl w:ilvl="0">
      <w:start w:val="1"/>
      <w:numFmt w:val="decimal"/>
      <w:pStyle w:val="a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1" w15:restartNumberingAfterBreak="0">
    <w:nsid w:val="257D5521"/>
    <w:multiLevelType w:val="multilevel"/>
    <w:tmpl w:val="3E327808"/>
    <w:lvl w:ilvl="0">
      <w:start w:val="1"/>
      <w:numFmt w:val="decimal"/>
      <w:lvlText w:val="Рисунок %1"/>
      <w:lvlJc w:val="center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2" w15:restartNumberingAfterBreak="0">
    <w:nsid w:val="266C2582"/>
    <w:multiLevelType w:val="hybridMultilevel"/>
    <w:tmpl w:val="F028E2DE"/>
    <w:lvl w:ilvl="0" w:tplc="47304CB6">
      <w:start w:val="1"/>
      <w:numFmt w:val="decimal"/>
      <w:pStyle w:val="a0"/>
      <w:lvlText w:val="%1."/>
      <w:lvlJc w:val="left"/>
      <w:pPr>
        <w:ind w:left="1429" w:hanging="360"/>
      </w:pPr>
      <w:rPr>
        <w:rFonts w:ascii="Times New Roman" w:hAnsi="Times New Roman" w:hint="default"/>
        <w:b w:val="0"/>
        <w:i w:val="0"/>
        <w:color w:val="auto"/>
        <w:spacing w:val="0"/>
        <w:position w:val="0"/>
        <w:sz w:val="28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" w15:restartNumberingAfterBreak="0">
    <w:nsid w:val="31025520"/>
    <w:multiLevelType w:val="multilevel"/>
    <w:tmpl w:val="D36A15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4" w15:restartNumberingAfterBreak="0">
    <w:nsid w:val="32CC6DE5"/>
    <w:multiLevelType w:val="multilevel"/>
    <w:tmpl w:val="4D1A40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5" w15:restartNumberingAfterBreak="0">
    <w:nsid w:val="35C635DE"/>
    <w:multiLevelType w:val="hybridMultilevel"/>
    <w:tmpl w:val="90F6D13E"/>
    <w:lvl w:ilvl="0" w:tplc="F6D28EF2">
      <w:start w:val="1"/>
      <w:numFmt w:val="decimal"/>
      <w:lvlText w:val="Рисунок 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7E6255B"/>
    <w:multiLevelType w:val="hybridMultilevel"/>
    <w:tmpl w:val="99167A84"/>
    <w:lvl w:ilvl="0" w:tplc="977A922C">
      <w:start w:val="1"/>
      <w:numFmt w:val="decimal"/>
      <w:lvlText w:val="7.%1."/>
      <w:lvlJc w:val="left"/>
      <w:pPr>
        <w:ind w:left="2062" w:hanging="360"/>
      </w:pPr>
      <w:rPr>
        <w:rFonts w:hint="default"/>
        <w:lang w:val="x-none"/>
      </w:rPr>
    </w:lvl>
    <w:lvl w:ilvl="1" w:tplc="04190019" w:tentative="1">
      <w:start w:val="1"/>
      <w:numFmt w:val="lowerLetter"/>
      <w:lvlText w:val="%2."/>
      <w:lvlJc w:val="left"/>
      <w:pPr>
        <w:ind w:left="2782" w:hanging="360"/>
      </w:pPr>
    </w:lvl>
    <w:lvl w:ilvl="2" w:tplc="0419001B" w:tentative="1">
      <w:start w:val="1"/>
      <w:numFmt w:val="lowerRoman"/>
      <w:lvlText w:val="%3."/>
      <w:lvlJc w:val="right"/>
      <w:pPr>
        <w:ind w:left="3502" w:hanging="180"/>
      </w:pPr>
    </w:lvl>
    <w:lvl w:ilvl="3" w:tplc="0419000F" w:tentative="1">
      <w:start w:val="1"/>
      <w:numFmt w:val="decimal"/>
      <w:lvlText w:val="%4."/>
      <w:lvlJc w:val="left"/>
      <w:pPr>
        <w:ind w:left="4222" w:hanging="360"/>
      </w:pPr>
    </w:lvl>
    <w:lvl w:ilvl="4" w:tplc="04190019" w:tentative="1">
      <w:start w:val="1"/>
      <w:numFmt w:val="lowerLetter"/>
      <w:lvlText w:val="%5."/>
      <w:lvlJc w:val="left"/>
      <w:pPr>
        <w:ind w:left="4942" w:hanging="360"/>
      </w:pPr>
    </w:lvl>
    <w:lvl w:ilvl="5" w:tplc="0419001B" w:tentative="1">
      <w:start w:val="1"/>
      <w:numFmt w:val="lowerRoman"/>
      <w:lvlText w:val="%6."/>
      <w:lvlJc w:val="right"/>
      <w:pPr>
        <w:ind w:left="5662" w:hanging="180"/>
      </w:pPr>
    </w:lvl>
    <w:lvl w:ilvl="6" w:tplc="0419000F" w:tentative="1">
      <w:start w:val="1"/>
      <w:numFmt w:val="decimal"/>
      <w:lvlText w:val="%7."/>
      <w:lvlJc w:val="left"/>
      <w:pPr>
        <w:ind w:left="6382" w:hanging="360"/>
      </w:pPr>
    </w:lvl>
    <w:lvl w:ilvl="7" w:tplc="04190019" w:tentative="1">
      <w:start w:val="1"/>
      <w:numFmt w:val="lowerLetter"/>
      <w:lvlText w:val="%8."/>
      <w:lvlJc w:val="left"/>
      <w:pPr>
        <w:ind w:left="7102" w:hanging="360"/>
      </w:pPr>
    </w:lvl>
    <w:lvl w:ilvl="8" w:tplc="0419001B" w:tentative="1">
      <w:start w:val="1"/>
      <w:numFmt w:val="lowerRoman"/>
      <w:lvlText w:val="%9."/>
      <w:lvlJc w:val="right"/>
      <w:pPr>
        <w:ind w:left="7822" w:hanging="180"/>
      </w:pPr>
    </w:lvl>
  </w:abstractNum>
  <w:abstractNum w:abstractNumId="17" w15:restartNumberingAfterBreak="0">
    <w:nsid w:val="3C432215"/>
    <w:multiLevelType w:val="hybridMultilevel"/>
    <w:tmpl w:val="E7D6ABCC"/>
    <w:lvl w:ilvl="0" w:tplc="20E663E0">
      <w:start w:val="1"/>
      <w:numFmt w:val="decimal"/>
      <w:lvlText w:val="8.%1."/>
      <w:lvlJc w:val="left"/>
      <w:pPr>
        <w:ind w:left="2062" w:hanging="360"/>
      </w:pPr>
      <w:rPr>
        <w:rFonts w:hint="default"/>
        <w:lang w:val="x-none"/>
      </w:rPr>
    </w:lvl>
    <w:lvl w:ilvl="1" w:tplc="04190019" w:tentative="1">
      <w:start w:val="1"/>
      <w:numFmt w:val="lowerLetter"/>
      <w:lvlText w:val="%2."/>
      <w:lvlJc w:val="left"/>
      <w:pPr>
        <w:ind w:left="2782" w:hanging="360"/>
      </w:pPr>
    </w:lvl>
    <w:lvl w:ilvl="2" w:tplc="0419001B" w:tentative="1">
      <w:start w:val="1"/>
      <w:numFmt w:val="lowerRoman"/>
      <w:lvlText w:val="%3."/>
      <w:lvlJc w:val="right"/>
      <w:pPr>
        <w:ind w:left="3502" w:hanging="180"/>
      </w:pPr>
    </w:lvl>
    <w:lvl w:ilvl="3" w:tplc="0419000F" w:tentative="1">
      <w:start w:val="1"/>
      <w:numFmt w:val="decimal"/>
      <w:lvlText w:val="%4."/>
      <w:lvlJc w:val="left"/>
      <w:pPr>
        <w:ind w:left="4222" w:hanging="360"/>
      </w:pPr>
    </w:lvl>
    <w:lvl w:ilvl="4" w:tplc="04190019" w:tentative="1">
      <w:start w:val="1"/>
      <w:numFmt w:val="lowerLetter"/>
      <w:lvlText w:val="%5."/>
      <w:lvlJc w:val="left"/>
      <w:pPr>
        <w:ind w:left="4942" w:hanging="360"/>
      </w:pPr>
    </w:lvl>
    <w:lvl w:ilvl="5" w:tplc="0419001B" w:tentative="1">
      <w:start w:val="1"/>
      <w:numFmt w:val="lowerRoman"/>
      <w:lvlText w:val="%6."/>
      <w:lvlJc w:val="right"/>
      <w:pPr>
        <w:ind w:left="5662" w:hanging="180"/>
      </w:pPr>
    </w:lvl>
    <w:lvl w:ilvl="6" w:tplc="0419000F" w:tentative="1">
      <w:start w:val="1"/>
      <w:numFmt w:val="decimal"/>
      <w:lvlText w:val="%7."/>
      <w:lvlJc w:val="left"/>
      <w:pPr>
        <w:ind w:left="6382" w:hanging="360"/>
      </w:pPr>
    </w:lvl>
    <w:lvl w:ilvl="7" w:tplc="04190019" w:tentative="1">
      <w:start w:val="1"/>
      <w:numFmt w:val="lowerLetter"/>
      <w:lvlText w:val="%8."/>
      <w:lvlJc w:val="left"/>
      <w:pPr>
        <w:ind w:left="7102" w:hanging="360"/>
      </w:pPr>
    </w:lvl>
    <w:lvl w:ilvl="8" w:tplc="0419001B" w:tentative="1">
      <w:start w:val="1"/>
      <w:numFmt w:val="lowerRoman"/>
      <w:lvlText w:val="%9."/>
      <w:lvlJc w:val="right"/>
      <w:pPr>
        <w:ind w:left="7822" w:hanging="180"/>
      </w:pPr>
    </w:lvl>
  </w:abstractNum>
  <w:abstractNum w:abstractNumId="18" w15:restartNumberingAfterBreak="0">
    <w:nsid w:val="446D5747"/>
    <w:multiLevelType w:val="multilevel"/>
    <w:tmpl w:val="2788D6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9" w15:restartNumberingAfterBreak="0">
    <w:nsid w:val="46EE65CC"/>
    <w:multiLevelType w:val="hybridMultilevel"/>
    <w:tmpl w:val="1BAE29F4"/>
    <w:lvl w:ilvl="0" w:tplc="02C23A8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49841D49"/>
    <w:multiLevelType w:val="multilevel"/>
    <w:tmpl w:val="6FC2ED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1" w15:restartNumberingAfterBreak="0">
    <w:nsid w:val="4E585BC9"/>
    <w:multiLevelType w:val="hybridMultilevel"/>
    <w:tmpl w:val="E3E67CE2"/>
    <w:lvl w:ilvl="0" w:tplc="02C23A8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08E0B2C"/>
    <w:multiLevelType w:val="multilevel"/>
    <w:tmpl w:val="8C4EFA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3" w15:restartNumberingAfterBreak="0">
    <w:nsid w:val="54662177"/>
    <w:multiLevelType w:val="hybridMultilevel"/>
    <w:tmpl w:val="4E8EEFF2"/>
    <w:lvl w:ilvl="0" w:tplc="DFB82192">
      <w:start w:val="1"/>
      <w:numFmt w:val="decimal"/>
      <w:lvlText w:val="%1."/>
      <w:lvlJc w:val="center"/>
      <w:pPr>
        <w:ind w:left="72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63B6173"/>
    <w:multiLevelType w:val="hybridMultilevel"/>
    <w:tmpl w:val="8CD4206E"/>
    <w:lvl w:ilvl="0" w:tplc="A392BAA0">
      <w:start w:val="1"/>
      <w:numFmt w:val="decimal"/>
      <w:lvlText w:val="Рисунок 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E0C41EB"/>
    <w:multiLevelType w:val="hybridMultilevel"/>
    <w:tmpl w:val="94867A90"/>
    <w:lvl w:ilvl="0" w:tplc="A19ED720">
      <w:start w:val="1"/>
      <w:numFmt w:val="decimal"/>
      <w:suff w:val="space"/>
      <w:lvlText w:val="%1."/>
      <w:lvlJc w:val="center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1D73C40"/>
    <w:multiLevelType w:val="multilevel"/>
    <w:tmpl w:val="60701E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7" w15:restartNumberingAfterBreak="0">
    <w:nsid w:val="628F53D0"/>
    <w:multiLevelType w:val="multilevel"/>
    <w:tmpl w:val="4BB010FC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28" w15:restartNumberingAfterBreak="0">
    <w:nsid w:val="63B3079F"/>
    <w:multiLevelType w:val="hybridMultilevel"/>
    <w:tmpl w:val="F92EF090"/>
    <w:lvl w:ilvl="0" w:tplc="02C23A8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 w15:restartNumberingAfterBreak="0">
    <w:nsid w:val="659B3714"/>
    <w:multiLevelType w:val="multilevel"/>
    <w:tmpl w:val="94562AC0"/>
    <w:lvl w:ilvl="0">
      <w:start w:val="1"/>
      <w:numFmt w:val="decimal"/>
      <w:lvlText w:val="Рисунок %1"/>
      <w:lvlJc w:val="center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0" w15:restartNumberingAfterBreak="0">
    <w:nsid w:val="6B4D3810"/>
    <w:multiLevelType w:val="hybridMultilevel"/>
    <w:tmpl w:val="EA206464"/>
    <w:lvl w:ilvl="0" w:tplc="02C23A8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 w15:restartNumberingAfterBreak="0">
    <w:nsid w:val="6CE148A5"/>
    <w:multiLevelType w:val="multilevel"/>
    <w:tmpl w:val="511636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2" w15:restartNumberingAfterBreak="0">
    <w:nsid w:val="6CF95849"/>
    <w:multiLevelType w:val="multilevel"/>
    <w:tmpl w:val="866C5F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3" w15:restartNumberingAfterBreak="0">
    <w:nsid w:val="723E0116"/>
    <w:multiLevelType w:val="hybridMultilevel"/>
    <w:tmpl w:val="B7E4529C"/>
    <w:lvl w:ilvl="0" w:tplc="4B648842">
      <w:start w:val="1"/>
      <w:numFmt w:val="decimal"/>
      <w:lvlText w:val="Рисунок %1"/>
      <w:lvlJc w:val="center"/>
      <w:pPr>
        <w:ind w:left="107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7" w:hanging="360"/>
      </w:pPr>
    </w:lvl>
    <w:lvl w:ilvl="2" w:tplc="0419001B" w:tentative="1">
      <w:start w:val="1"/>
      <w:numFmt w:val="lowerRoman"/>
      <w:lvlText w:val="%3."/>
      <w:lvlJc w:val="right"/>
      <w:pPr>
        <w:ind w:left="2517" w:hanging="180"/>
      </w:pPr>
    </w:lvl>
    <w:lvl w:ilvl="3" w:tplc="0419000F" w:tentative="1">
      <w:start w:val="1"/>
      <w:numFmt w:val="decimal"/>
      <w:lvlText w:val="%4."/>
      <w:lvlJc w:val="left"/>
      <w:pPr>
        <w:ind w:left="3237" w:hanging="360"/>
      </w:pPr>
    </w:lvl>
    <w:lvl w:ilvl="4" w:tplc="04190019" w:tentative="1">
      <w:start w:val="1"/>
      <w:numFmt w:val="lowerLetter"/>
      <w:lvlText w:val="%5."/>
      <w:lvlJc w:val="left"/>
      <w:pPr>
        <w:ind w:left="3957" w:hanging="360"/>
      </w:pPr>
    </w:lvl>
    <w:lvl w:ilvl="5" w:tplc="0419001B" w:tentative="1">
      <w:start w:val="1"/>
      <w:numFmt w:val="lowerRoman"/>
      <w:lvlText w:val="%6."/>
      <w:lvlJc w:val="right"/>
      <w:pPr>
        <w:ind w:left="4677" w:hanging="180"/>
      </w:pPr>
    </w:lvl>
    <w:lvl w:ilvl="6" w:tplc="0419000F" w:tentative="1">
      <w:start w:val="1"/>
      <w:numFmt w:val="decimal"/>
      <w:lvlText w:val="%7."/>
      <w:lvlJc w:val="left"/>
      <w:pPr>
        <w:ind w:left="5397" w:hanging="360"/>
      </w:pPr>
    </w:lvl>
    <w:lvl w:ilvl="7" w:tplc="04190019" w:tentative="1">
      <w:start w:val="1"/>
      <w:numFmt w:val="lowerLetter"/>
      <w:lvlText w:val="%8."/>
      <w:lvlJc w:val="left"/>
      <w:pPr>
        <w:ind w:left="6117" w:hanging="360"/>
      </w:pPr>
    </w:lvl>
    <w:lvl w:ilvl="8" w:tplc="0419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34" w15:restartNumberingAfterBreak="0">
    <w:nsid w:val="7EC75E9C"/>
    <w:multiLevelType w:val="multilevel"/>
    <w:tmpl w:val="605407FA"/>
    <w:lvl w:ilvl="0">
      <w:start w:val="1"/>
      <w:numFmt w:val="decimal"/>
      <w:pStyle w:val="a1"/>
      <w:lvlText w:val="Таблица %1"/>
      <w:lvlJc w:val="righ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5" w15:restartNumberingAfterBreak="0">
    <w:nsid w:val="7FE65D9D"/>
    <w:multiLevelType w:val="hybridMultilevel"/>
    <w:tmpl w:val="B4BE8410"/>
    <w:lvl w:ilvl="0" w:tplc="928A63B6">
      <w:start w:val="1"/>
      <w:numFmt w:val="decimal"/>
      <w:lvlText w:val="2.%1."/>
      <w:lvlJc w:val="left"/>
      <w:pPr>
        <w:ind w:left="2149" w:hanging="360"/>
      </w:pPr>
      <w:rPr>
        <w:rFonts w:hint="default"/>
        <w:lang w:val="x-none"/>
      </w:rPr>
    </w:lvl>
    <w:lvl w:ilvl="1" w:tplc="04190019" w:tentative="1">
      <w:start w:val="1"/>
      <w:numFmt w:val="lowerLetter"/>
      <w:lvlText w:val="%2."/>
      <w:lvlJc w:val="left"/>
      <w:pPr>
        <w:ind w:left="2869" w:hanging="360"/>
      </w:pPr>
    </w:lvl>
    <w:lvl w:ilvl="2" w:tplc="0419001B" w:tentative="1">
      <w:start w:val="1"/>
      <w:numFmt w:val="lowerRoman"/>
      <w:lvlText w:val="%3."/>
      <w:lvlJc w:val="right"/>
      <w:pPr>
        <w:ind w:left="3589" w:hanging="180"/>
      </w:pPr>
    </w:lvl>
    <w:lvl w:ilvl="3" w:tplc="0419000F" w:tentative="1">
      <w:start w:val="1"/>
      <w:numFmt w:val="decimal"/>
      <w:lvlText w:val="%4."/>
      <w:lvlJc w:val="left"/>
      <w:pPr>
        <w:ind w:left="4309" w:hanging="360"/>
      </w:pPr>
    </w:lvl>
    <w:lvl w:ilvl="4" w:tplc="04190019" w:tentative="1">
      <w:start w:val="1"/>
      <w:numFmt w:val="lowerLetter"/>
      <w:lvlText w:val="%5."/>
      <w:lvlJc w:val="left"/>
      <w:pPr>
        <w:ind w:left="5029" w:hanging="360"/>
      </w:pPr>
    </w:lvl>
    <w:lvl w:ilvl="5" w:tplc="0419001B" w:tentative="1">
      <w:start w:val="1"/>
      <w:numFmt w:val="lowerRoman"/>
      <w:lvlText w:val="%6."/>
      <w:lvlJc w:val="right"/>
      <w:pPr>
        <w:ind w:left="5749" w:hanging="180"/>
      </w:pPr>
    </w:lvl>
    <w:lvl w:ilvl="6" w:tplc="0419000F" w:tentative="1">
      <w:start w:val="1"/>
      <w:numFmt w:val="decimal"/>
      <w:lvlText w:val="%7."/>
      <w:lvlJc w:val="left"/>
      <w:pPr>
        <w:ind w:left="6469" w:hanging="360"/>
      </w:pPr>
    </w:lvl>
    <w:lvl w:ilvl="7" w:tplc="04190019" w:tentative="1">
      <w:start w:val="1"/>
      <w:numFmt w:val="lowerLetter"/>
      <w:lvlText w:val="%8."/>
      <w:lvlJc w:val="left"/>
      <w:pPr>
        <w:ind w:left="7189" w:hanging="360"/>
      </w:pPr>
    </w:lvl>
    <w:lvl w:ilvl="8" w:tplc="0419001B" w:tentative="1">
      <w:start w:val="1"/>
      <w:numFmt w:val="lowerRoman"/>
      <w:lvlText w:val="%9."/>
      <w:lvlJc w:val="right"/>
      <w:pPr>
        <w:ind w:left="7909" w:hanging="180"/>
      </w:pPr>
    </w:lvl>
  </w:abstractNum>
  <w:num w:numId="1">
    <w:abstractNumId w:val="12"/>
  </w:num>
  <w:num w:numId="2">
    <w:abstractNumId w:val="27"/>
  </w:num>
  <w:num w:numId="3">
    <w:abstractNumId w:val="1"/>
  </w:num>
  <w:num w:numId="4">
    <w:abstractNumId w:val="8"/>
  </w:num>
  <w:num w:numId="5">
    <w:abstractNumId w:val="25"/>
  </w:num>
  <w:num w:numId="6">
    <w:abstractNumId w:val="2"/>
  </w:num>
  <w:num w:numId="7">
    <w:abstractNumId w:val="19"/>
  </w:num>
  <w:num w:numId="8">
    <w:abstractNumId w:val="16"/>
  </w:num>
  <w:num w:numId="9">
    <w:abstractNumId w:val="23"/>
  </w:num>
  <w:num w:numId="10">
    <w:abstractNumId w:val="17"/>
  </w:num>
  <w:num w:numId="11">
    <w:abstractNumId w:val="34"/>
  </w:num>
  <w:num w:numId="12">
    <w:abstractNumId w:val="35"/>
  </w:num>
  <w:num w:numId="13">
    <w:abstractNumId w:val="3"/>
  </w:num>
  <w:num w:numId="14">
    <w:abstractNumId w:val="7"/>
  </w:num>
  <w:num w:numId="15">
    <w:abstractNumId w:val="30"/>
  </w:num>
  <w:num w:numId="16">
    <w:abstractNumId w:val="28"/>
  </w:num>
  <w:num w:numId="17">
    <w:abstractNumId w:val="21"/>
  </w:num>
  <w:num w:numId="18">
    <w:abstractNumId w:val="6"/>
  </w:num>
  <w:num w:numId="19">
    <w:abstractNumId w:val="24"/>
  </w:num>
  <w:num w:numId="20">
    <w:abstractNumId w:val="15"/>
  </w:num>
  <w:num w:numId="21">
    <w:abstractNumId w:val="33"/>
  </w:num>
  <w:num w:numId="22">
    <w:abstractNumId w:val="11"/>
  </w:num>
  <w:num w:numId="23">
    <w:abstractNumId w:val="29"/>
  </w:num>
  <w:num w:numId="24">
    <w:abstractNumId w:val="14"/>
  </w:num>
  <w:num w:numId="25">
    <w:abstractNumId w:val="0"/>
  </w:num>
  <w:num w:numId="26">
    <w:abstractNumId w:val="1"/>
  </w:num>
  <w:num w:numId="27">
    <w:abstractNumId w:val="26"/>
  </w:num>
  <w:num w:numId="28">
    <w:abstractNumId w:val="32"/>
  </w:num>
  <w:num w:numId="29">
    <w:abstractNumId w:val="22"/>
  </w:num>
  <w:num w:numId="30">
    <w:abstractNumId w:val="18"/>
  </w:num>
  <w:num w:numId="31">
    <w:abstractNumId w:val="27"/>
  </w:num>
  <w:num w:numId="32">
    <w:abstractNumId w:val="27"/>
  </w:num>
  <w:num w:numId="33">
    <w:abstractNumId w:val="31"/>
  </w:num>
  <w:num w:numId="34">
    <w:abstractNumId w:val="27"/>
  </w:num>
  <w:num w:numId="35">
    <w:abstractNumId w:val="20"/>
  </w:num>
  <w:num w:numId="36">
    <w:abstractNumId w:val="9"/>
  </w:num>
  <w:num w:numId="37">
    <w:abstractNumId w:val="4"/>
  </w:num>
  <w:num w:numId="38">
    <w:abstractNumId w:val="1"/>
  </w:num>
  <w:num w:numId="39">
    <w:abstractNumId w:val="1"/>
  </w:num>
  <w:num w:numId="40">
    <w:abstractNumId w:val="1"/>
  </w:num>
  <w:num w:numId="41">
    <w:abstractNumId w:val="1"/>
  </w:num>
  <w:num w:numId="42">
    <w:abstractNumId w:val="13"/>
  </w:num>
  <w:num w:numId="43">
    <w:abstractNumId w:val="10"/>
  </w:num>
  <w:num w:numId="44">
    <w:abstractNumId w:val="5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activeWritingStyle w:appName="MSWord" w:lang="en-US" w:vendorID="64" w:dllVersion="6" w:nlCheck="1" w:checkStyle="1"/>
  <w:activeWritingStyle w:appName="MSWord" w:lang="ru-RU" w:vendorID="64" w:dllVersion="6" w:nlCheck="1" w:checkStyle="0"/>
  <w:activeWritingStyle w:appName="MSWord" w:lang="ru-RU" w:vendorID="64" w:dllVersion="4096" w:nlCheck="1" w:checkStyle="0"/>
  <w:activeWritingStyle w:appName="MSWord" w:lang="en-US" w:vendorID="64" w:dllVersion="4096" w:nlCheck="1" w:checkStyle="0"/>
  <w:activeWritingStyle w:appName="MSWord" w:lang="ru-RU" w:vendorID="1" w:dllVersion="512" w:checkStyle="0"/>
  <w:activeWritingStyle w:appName="MSWord" w:lang="ar-SA" w:vendorID="4" w:dllVersion="512" w:checkStyle="1"/>
  <w:proofState w:spelling="clean" w:grammar="clean"/>
  <w:attachedTemplate r:id="rId1"/>
  <w:linkStyl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113"/>
  <w:hyphenationZone w:val="357"/>
  <w:drawingGridHorizontalSpacing w:val="140"/>
  <w:drawingGridVerticalSpacing w:val="381"/>
  <w:displayHorizontalDrawingGridEvery w:val="0"/>
  <w:displayVerticalDrawingGridEvery w:val="0"/>
  <w:noPunctuationKerning/>
  <w:characterSpacingControl w:val="doNotCompress"/>
  <w:hdrShapeDefaults>
    <o:shapedefaults v:ext="edit" spidmax="2049" style="mso-position-horizontal-relative:page;mso-position-vertical-relative:page" fillcolor="white">
      <v:fill color="white"/>
      <v:stroke weight="1.5pt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8238F"/>
    <w:rsid w:val="000000E8"/>
    <w:rsid w:val="000006B2"/>
    <w:rsid w:val="00000C07"/>
    <w:rsid w:val="00001518"/>
    <w:rsid w:val="00001A4B"/>
    <w:rsid w:val="00001AD1"/>
    <w:rsid w:val="00001B7E"/>
    <w:rsid w:val="00002AE0"/>
    <w:rsid w:val="00002B6C"/>
    <w:rsid w:val="00003007"/>
    <w:rsid w:val="0000338D"/>
    <w:rsid w:val="000036DC"/>
    <w:rsid w:val="000036FA"/>
    <w:rsid w:val="00003AD9"/>
    <w:rsid w:val="00003EA9"/>
    <w:rsid w:val="0000480C"/>
    <w:rsid w:val="000049CF"/>
    <w:rsid w:val="00004AA4"/>
    <w:rsid w:val="00004ABF"/>
    <w:rsid w:val="00004BA4"/>
    <w:rsid w:val="00004C5C"/>
    <w:rsid w:val="00004ECD"/>
    <w:rsid w:val="00005407"/>
    <w:rsid w:val="00005AAF"/>
    <w:rsid w:val="00005DA4"/>
    <w:rsid w:val="0000641C"/>
    <w:rsid w:val="00006604"/>
    <w:rsid w:val="00006B61"/>
    <w:rsid w:val="00006C4F"/>
    <w:rsid w:val="00006CB2"/>
    <w:rsid w:val="00006CB5"/>
    <w:rsid w:val="00007090"/>
    <w:rsid w:val="00007118"/>
    <w:rsid w:val="00007246"/>
    <w:rsid w:val="00007B48"/>
    <w:rsid w:val="00007C27"/>
    <w:rsid w:val="00007CDF"/>
    <w:rsid w:val="00010614"/>
    <w:rsid w:val="000106A5"/>
    <w:rsid w:val="00010719"/>
    <w:rsid w:val="0001075F"/>
    <w:rsid w:val="000108DE"/>
    <w:rsid w:val="00010DBC"/>
    <w:rsid w:val="000110DF"/>
    <w:rsid w:val="0001125B"/>
    <w:rsid w:val="000112E2"/>
    <w:rsid w:val="000117F3"/>
    <w:rsid w:val="00011FF6"/>
    <w:rsid w:val="00012875"/>
    <w:rsid w:val="00012BAE"/>
    <w:rsid w:val="00012D48"/>
    <w:rsid w:val="000132EE"/>
    <w:rsid w:val="00013459"/>
    <w:rsid w:val="00013B90"/>
    <w:rsid w:val="00014532"/>
    <w:rsid w:val="00014573"/>
    <w:rsid w:val="00014761"/>
    <w:rsid w:val="000147E4"/>
    <w:rsid w:val="00014D64"/>
    <w:rsid w:val="00014F36"/>
    <w:rsid w:val="00015581"/>
    <w:rsid w:val="000156B9"/>
    <w:rsid w:val="00015745"/>
    <w:rsid w:val="000157F2"/>
    <w:rsid w:val="00016493"/>
    <w:rsid w:val="0001649E"/>
    <w:rsid w:val="000166D6"/>
    <w:rsid w:val="00016FDF"/>
    <w:rsid w:val="000170E9"/>
    <w:rsid w:val="00017434"/>
    <w:rsid w:val="0001788D"/>
    <w:rsid w:val="000204CC"/>
    <w:rsid w:val="0002055B"/>
    <w:rsid w:val="00020696"/>
    <w:rsid w:val="0002078F"/>
    <w:rsid w:val="00020A12"/>
    <w:rsid w:val="00020BC2"/>
    <w:rsid w:val="00020D3E"/>
    <w:rsid w:val="00020E6D"/>
    <w:rsid w:val="000211B4"/>
    <w:rsid w:val="000216D1"/>
    <w:rsid w:val="00021E98"/>
    <w:rsid w:val="0002215E"/>
    <w:rsid w:val="0002224A"/>
    <w:rsid w:val="0002224D"/>
    <w:rsid w:val="00022A7C"/>
    <w:rsid w:val="000236F8"/>
    <w:rsid w:val="00023897"/>
    <w:rsid w:val="00023C21"/>
    <w:rsid w:val="00023D21"/>
    <w:rsid w:val="0002403D"/>
    <w:rsid w:val="00025149"/>
    <w:rsid w:val="0002590E"/>
    <w:rsid w:val="0002613F"/>
    <w:rsid w:val="00026E99"/>
    <w:rsid w:val="00026F6B"/>
    <w:rsid w:val="0002742B"/>
    <w:rsid w:val="000306FD"/>
    <w:rsid w:val="000308BE"/>
    <w:rsid w:val="0003096B"/>
    <w:rsid w:val="00030D93"/>
    <w:rsid w:val="00030FAD"/>
    <w:rsid w:val="00032890"/>
    <w:rsid w:val="00032934"/>
    <w:rsid w:val="00032C36"/>
    <w:rsid w:val="00033971"/>
    <w:rsid w:val="00033AA0"/>
    <w:rsid w:val="00033BEE"/>
    <w:rsid w:val="00033C12"/>
    <w:rsid w:val="00034172"/>
    <w:rsid w:val="000346FB"/>
    <w:rsid w:val="0003503F"/>
    <w:rsid w:val="000351C3"/>
    <w:rsid w:val="00035202"/>
    <w:rsid w:val="000357BF"/>
    <w:rsid w:val="00035B65"/>
    <w:rsid w:val="000360F0"/>
    <w:rsid w:val="000361B1"/>
    <w:rsid w:val="00036A7F"/>
    <w:rsid w:val="00036FD1"/>
    <w:rsid w:val="000378A9"/>
    <w:rsid w:val="00040534"/>
    <w:rsid w:val="00040EF2"/>
    <w:rsid w:val="00040F28"/>
    <w:rsid w:val="00041CD0"/>
    <w:rsid w:val="00041F96"/>
    <w:rsid w:val="000423DF"/>
    <w:rsid w:val="0004291A"/>
    <w:rsid w:val="00042AC9"/>
    <w:rsid w:val="00042CCE"/>
    <w:rsid w:val="00043217"/>
    <w:rsid w:val="000435DB"/>
    <w:rsid w:val="000435E0"/>
    <w:rsid w:val="00043693"/>
    <w:rsid w:val="000437C9"/>
    <w:rsid w:val="00043825"/>
    <w:rsid w:val="0004465B"/>
    <w:rsid w:val="00044781"/>
    <w:rsid w:val="00044D26"/>
    <w:rsid w:val="00044E92"/>
    <w:rsid w:val="00044F76"/>
    <w:rsid w:val="00044FA2"/>
    <w:rsid w:val="000450E5"/>
    <w:rsid w:val="000452F2"/>
    <w:rsid w:val="00045BB9"/>
    <w:rsid w:val="00045CA8"/>
    <w:rsid w:val="00045D66"/>
    <w:rsid w:val="000466E9"/>
    <w:rsid w:val="00046B59"/>
    <w:rsid w:val="00046EA1"/>
    <w:rsid w:val="00046F98"/>
    <w:rsid w:val="00047277"/>
    <w:rsid w:val="0004768A"/>
    <w:rsid w:val="00050774"/>
    <w:rsid w:val="00050D9C"/>
    <w:rsid w:val="00051A4A"/>
    <w:rsid w:val="00051F09"/>
    <w:rsid w:val="000520AA"/>
    <w:rsid w:val="00052745"/>
    <w:rsid w:val="0005282D"/>
    <w:rsid w:val="00052DF2"/>
    <w:rsid w:val="00052F4D"/>
    <w:rsid w:val="00053835"/>
    <w:rsid w:val="000538C5"/>
    <w:rsid w:val="000539DA"/>
    <w:rsid w:val="00053FA4"/>
    <w:rsid w:val="0005464F"/>
    <w:rsid w:val="00054728"/>
    <w:rsid w:val="000553A9"/>
    <w:rsid w:val="000554F6"/>
    <w:rsid w:val="00055553"/>
    <w:rsid w:val="00055821"/>
    <w:rsid w:val="00055ECF"/>
    <w:rsid w:val="0005622E"/>
    <w:rsid w:val="00056931"/>
    <w:rsid w:val="00056A90"/>
    <w:rsid w:val="00056C8B"/>
    <w:rsid w:val="000571D2"/>
    <w:rsid w:val="00057675"/>
    <w:rsid w:val="0005773C"/>
    <w:rsid w:val="00057B99"/>
    <w:rsid w:val="0006019D"/>
    <w:rsid w:val="00060281"/>
    <w:rsid w:val="0006054E"/>
    <w:rsid w:val="00060E2F"/>
    <w:rsid w:val="00061456"/>
    <w:rsid w:val="00061834"/>
    <w:rsid w:val="00061D02"/>
    <w:rsid w:val="00061F7C"/>
    <w:rsid w:val="00062D76"/>
    <w:rsid w:val="00062EE0"/>
    <w:rsid w:val="00063157"/>
    <w:rsid w:val="000639B9"/>
    <w:rsid w:val="00063B65"/>
    <w:rsid w:val="0006419D"/>
    <w:rsid w:val="000641EF"/>
    <w:rsid w:val="000646E3"/>
    <w:rsid w:val="00064B5A"/>
    <w:rsid w:val="00064D08"/>
    <w:rsid w:val="000657CB"/>
    <w:rsid w:val="00065C12"/>
    <w:rsid w:val="00066062"/>
    <w:rsid w:val="0006629A"/>
    <w:rsid w:val="00066A7E"/>
    <w:rsid w:val="00066ABD"/>
    <w:rsid w:val="00066C16"/>
    <w:rsid w:val="000675E4"/>
    <w:rsid w:val="00067F80"/>
    <w:rsid w:val="00070080"/>
    <w:rsid w:val="000704DA"/>
    <w:rsid w:val="000708C1"/>
    <w:rsid w:val="00070E30"/>
    <w:rsid w:val="00070F65"/>
    <w:rsid w:val="000710E5"/>
    <w:rsid w:val="000712C5"/>
    <w:rsid w:val="0007147E"/>
    <w:rsid w:val="00071AAC"/>
    <w:rsid w:val="00072188"/>
    <w:rsid w:val="0007271D"/>
    <w:rsid w:val="00072B3A"/>
    <w:rsid w:val="000731C1"/>
    <w:rsid w:val="0007326B"/>
    <w:rsid w:val="0007462E"/>
    <w:rsid w:val="00074D42"/>
    <w:rsid w:val="00075466"/>
    <w:rsid w:val="00076588"/>
    <w:rsid w:val="0007672E"/>
    <w:rsid w:val="000769FA"/>
    <w:rsid w:val="00076A14"/>
    <w:rsid w:val="00077011"/>
    <w:rsid w:val="0007739E"/>
    <w:rsid w:val="000774F4"/>
    <w:rsid w:val="00077638"/>
    <w:rsid w:val="00077AC1"/>
    <w:rsid w:val="00077C93"/>
    <w:rsid w:val="00077FFD"/>
    <w:rsid w:val="00080047"/>
    <w:rsid w:val="000802AD"/>
    <w:rsid w:val="00080536"/>
    <w:rsid w:val="000805DE"/>
    <w:rsid w:val="00080661"/>
    <w:rsid w:val="0008066B"/>
    <w:rsid w:val="0008094E"/>
    <w:rsid w:val="0008101F"/>
    <w:rsid w:val="00081099"/>
    <w:rsid w:val="000811B3"/>
    <w:rsid w:val="00081305"/>
    <w:rsid w:val="0008199D"/>
    <w:rsid w:val="00081DC3"/>
    <w:rsid w:val="00082E5E"/>
    <w:rsid w:val="0008320C"/>
    <w:rsid w:val="00083D28"/>
    <w:rsid w:val="00084285"/>
    <w:rsid w:val="00084C29"/>
    <w:rsid w:val="00084DAF"/>
    <w:rsid w:val="000851C6"/>
    <w:rsid w:val="00085587"/>
    <w:rsid w:val="00085600"/>
    <w:rsid w:val="000857B4"/>
    <w:rsid w:val="000859FA"/>
    <w:rsid w:val="00085C7B"/>
    <w:rsid w:val="00086118"/>
    <w:rsid w:val="000862F5"/>
    <w:rsid w:val="00086A2E"/>
    <w:rsid w:val="00086AC8"/>
    <w:rsid w:val="00086B31"/>
    <w:rsid w:val="00087570"/>
    <w:rsid w:val="00087945"/>
    <w:rsid w:val="00087A07"/>
    <w:rsid w:val="00087B0B"/>
    <w:rsid w:val="00087E47"/>
    <w:rsid w:val="000905F4"/>
    <w:rsid w:val="00090659"/>
    <w:rsid w:val="00090FC3"/>
    <w:rsid w:val="000916CC"/>
    <w:rsid w:val="000916CD"/>
    <w:rsid w:val="00091B37"/>
    <w:rsid w:val="00091C6A"/>
    <w:rsid w:val="00091C6B"/>
    <w:rsid w:val="00091C88"/>
    <w:rsid w:val="000922FC"/>
    <w:rsid w:val="00092B1C"/>
    <w:rsid w:val="00092C6B"/>
    <w:rsid w:val="000931AB"/>
    <w:rsid w:val="000934D0"/>
    <w:rsid w:val="00093947"/>
    <w:rsid w:val="00093B56"/>
    <w:rsid w:val="00093E36"/>
    <w:rsid w:val="0009409B"/>
    <w:rsid w:val="000944A5"/>
    <w:rsid w:val="000946C0"/>
    <w:rsid w:val="00094B79"/>
    <w:rsid w:val="00095765"/>
    <w:rsid w:val="0009598D"/>
    <w:rsid w:val="00095AB7"/>
    <w:rsid w:val="00095F66"/>
    <w:rsid w:val="0009613A"/>
    <w:rsid w:val="00096969"/>
    <w:rsid w:val="00096A78"/>
    <w:rsid w:val="00096C2C"/>
    <w:rsid w:val="00096C3B"/>
    <w:rsid w:val="00097075"/>
    <w:rsid w:val="00097481"/>
    <w:rsid w:val="00097C6B"/>
    <w:rsid w:val="00097D87"/>
    <w:rsid w:val="00097DAD"/>
    <w:rsid w:val="000A0E74"/>
    <w:rsid w:val="000A102B"/>
    <w:rsid w:val="000A1154"/>
    <w:rsid w:val="000A21D0"/>
    <w:rsid w:val="000A2200"/>
    <w:rsid w:val="000A23A1"/>
    <w:rsid w:val="000A281C"/>
    <w:rsid w:val="000A2C96"/>
    <w:rsid w:val="000A2E91"/>
    <w:rsid w:val="000A3403"/>
    <w:rsid w:val="000A357C"/>
    <w:rsid w:val="000A3A70"/>
    <w:rsid w:val="000A3F6B"/>
    <w:rsid w:val="000A3F7E"/>
    <w:rsid w:val="000A4256"/>
    <w:rsid w:val="000A4648"/>
    <w:rsid w:val="000A4883"/>
    <w:rsid w:val="000A58D0"/>
    <w:rsid w:val="000A5DA3"/>
    <w:rsid w:val="000A62CA"/>
    <w:rsid w:val="000A633F"/>
    <w:rsid w:val="000A6373"/>
    <w:rsid w:val="000A6617"/>
    <w:rsid w:val="000A6C17"/>
    <w:rsid w:val="000A6D7F"/>
    <w:rsid w:val="000A7B15"/>
    <w:rsid w:val="000B0B62"/>
    <w:rsid w:val="000B1171"/>
    <w:rsid w:val="000B1510"/>
    <w:rsid w:val="000B1BBD"/>
    <w:rsid w:val="000B1F51"/>
    <w:rsid w:val="000B2600"/>
    <w:rsid w:val="000B2C9F"/>
    <w:rsid w:val="000B2D37"/>
    <w:rsid w:val="000B2D5D"/>
    <w:rsid w:val="000B3329"/>
    <w:rsid w:val="000B3802"/>
    <w:rsid w:val="000B3805"/>
    <w:rsid w:val="000B38D7"/>
    <w:rsid w:val="000B3B46"/>
    <w:rsid w:val="000B50CB"/>
    <w:rsid w:val="000B5553"/>
    <w:rsid w:val="000B5997"/>
    <w:rsid w:val="000B5B38"/>
    <w:rsid w:val="000B5BEE"/>
    <w:rsid w:val="000B5C12"/>
    <w:rsid w:val="000B616E"/>
    <w:rsid w:val="000B631B"/>
    <w:rsid w:val="000B658A"/>
    <w:rsid w:val="000B66E8"/>
    <w:rsid w:val="000B67AE"/>
    <w:rsid w:val="000B718C"/>
    <w:rsid w:val="000B7422"/>
    <w:rsid w:val="000B7550"/>
    <w:rsid w:val="000B763D"/>
    <w:rsid w:val="000B7A5C"/>
    <w:rsid w:val="000C0137"/>
    <w:rsid w:val="000C0327"/>
    <w:rsid w:val="000C0544"/>
    <w:rsid w:val="000C05D6"/>
    <w:rsid w:val="000C05E6"/>
    <w:rsid w:val="000C05EC"/>
    <w:rsid w:val="000C07CC"/>
    <w:rsid w:val="000C07F5"/>
    <w:rsid w:val="000C092A"/>
    <w:rsid w:val="000C0DEF"/>
    <w:rsid w:val="000C2115"/>
    <w:rsid w:val="000C27BF"/>
    <w:rsid w:val="000C2C3F"/>
    <w:rsid w:val="000C2C77"/>
    <w:rsid w:val="000C36E9"/>
    <w:rsid w:val="000C396D"/>
    <w:rsid w:val="000C3FEE"/>
    <w:rsid w:val="000C437C"/>
    <w:rsid w:val="000C4BCF"/>
    <w:rsid w:val="000C52BA"/>
    <w:rsid w:val="000C5E48"/>
    <w:rsid w:val="000C60B2"/>
    <w:rsid w:val="000C679B"/>
    <w:rsid w:val="000C6A74"/>
    <w:rsid w:val="000C6D80"/>
    <w:rsid w:val="000C72C8"/>
    <w:rsid w:val="000C7593"/>
    <w:rsid w:val="000C7F6C"/>
    <w:rsid w:val="000D0089"/>
    <w:rsid w:val="000D06F7"/>
    <w:rsid w:val="000D07FD"/>
    <w:rsid w:val="000D0F99"/>
    <w:rsid w:val="000D11B7"/>
    <w:rsid w:val="000D1832"/>
    <w:rsid w:val="000D1A44"/>
    <w:rsid w:val="000D1BA1"/>
    <w:rsid w:val="000D315B"/>
    <w:rsid w:val="000D3285"/>
    <w:rsid w:val="000D389A"/>
    <w:rsid w:val="000D4383"/>
    <w:rsid w:val="000D4B28"/>
    <w:rsid w:val="000D4B8C"/>
    <w:rsid w:val="000D4CAE"/>
    <w:rsid w:val="000D4D22"/>
    <w:rsid w:val="000D4E83"/>
    <w:rsid w:val="000D4FAE"/>
    <w:rsid w:val="000D50BA"/>
    <w:rsid w:val="000D582E"/>
    <w:rsid w:val="000D58C3"/>
    <w:rsid w:val="000D6271"/>
    <w:rsid w:val="000D6424"/>
    <w:rsid w:val="000D6C9D"/>
    <w:rsid w:val="000D6CCB"/>
    <w:rsid w:val="000D6EAF"/>
    <w:rsid w:val="000D7773"/>
    <w:rsid w:val="000D7C0A"/>
    <w:rsid w:val="000E083F"/>
    <w:rsid w:val="000E09E0"/>
    <w:rsid w:val="000E16C6"/>
    <w:rsid w:val="000E19A9"/>
    <w:rsid w:val="000E1D8A"/>
    <w:rsid w:val="000E2178"/>
    <w:rsid w:val="000E3096"/>
    <w:rsid w:val="000E334E"/>
    <w:rsid w:val="000E398F"/>
    <w:rsid w:val="000E3F3E"/>
    <w:rsid w:val="000E416B"/>
    <w:rsid w:val="000E4270"/>
    <w:rsid w:val="000E4308"/>
    <w:rsid w:val="000E4395"/>
    <w:rsid w:val="000E4534"/>
    <w:rsid w:val="000E4728"/>
    <w:rsid w:val="000E5E9B"/>
    <w:rsid w:val="000E6C9E"/>
    <w:rsid w:val="000E6E38"/>
    <w:rsid w:val="000E704D"/>
    <w:rsid w:val="000E74B9"/>
    <w:rsid w:val="000E757E"/>
    <w:rsid w:val="000E7ADC"/>
    <w:rsid w:val="000F030E"/>
    <w:rsid w:val="000F031F"/>
    <w:rsid w:val="000F042D"/>
    <w:rsid w:val="000F09E4"/>
    <w:rsid w:val="000F0E8C"/>
    <w:rsid w:val="000F1708"/>
    <w:rsid w:val="000F1B3B"/>
    <w:rsid w:val="000F1DBE"/>
    <w:rsid w:val="000F23A9"/>
    <w:rsid w:val="000F2682"/>
    <w:rsid w:val="000F2833"/>
    <w:rsid w:val="000F3568"/>
    <w:rsid w:val="000F3AA1"/>
    <w:rsid w:val="000F3CF4"/>
    <w:rsid w:val="000F42C5"/>
    <w:rsid w:val="000F446D"/>
    <w:rsid w:val="000F50AE"/>
    <w:rsid w:val="000F5604"/>
    <w:rsid w:val="000F5A4B"/>
    <w:rsid w:val="000F5B2E"/>
    <w:rsid w:val="000F5CFB"/>
    <w:rsid w:val="000F5DD6"/>
    <w:rsid w:val="000F6348"/>
    <w:rsid w:val="000F6FC4"/>
    <w:rsid w:val="000F7749"/>
    <w:rsid w:val="000F7856"/>
    <w:rsid w:val="0010002B"/>
    <w:rsid w:val="00100129"/>
    <w:rsid w:val="00100213"/>
    <w:rsid w:val="00100441"/>
    <w:rsid w:val="001007F2"/>
    <w:rsid w:val="00100D4D"/>
    <w:rsid w:val="00100D83"/>
    <w:rsid w:val="00100F4A"/>
    <w:rsid w:val="00101A3E"/>
    <w:rsid w:val="001024A6"/>
    <w:rsid w:val="001026B5"/>
    <w:rsid w:val="001027A5"/>
    <w:rsid w:val="00102D83"/>
    <w:rsid w:val="001030B0"/>
    <w:rsid w:val="00103280"/>
    <w:rsid w:val="00103412"/>
    <w:rsid w:val="00103736"/>
    <w:rsid w:val="00103A90"/>
    <w:rsid w:val="00104069"/>
    <w:rsid w:val="001041B3"/>
    <w:rsid w:val="001041D2"/>
    <w:rsid w:val="00105579"/>
    <w:rsid w:val="001055F8"/>
    <w:rsid w:val="00105C22"/>
    <w:rsid w:val="00106089"/>
    <w:rsid w:val="001060E8"/>
    <w:rsid w:val="00106203"/>
    <w:rsid w:val="00106966"/>
    <w:rsid w:val="00106A10"/>
    <w:rsid w:val="00106C07"/>
    <w:rsid w:val="00107488"/>
    <w:rsid w:val="00107589"/>
    <w:rsid w:val="0010758D"/>
    <w:rsid w:val="0011068B"/>
    <w:rsid w:val="00110BA7"/>
    <w:rsid w:val="00110F20"/>
    <w:rsid w:val="00111002"/>
    <w:rsid w:val="0011123D"/>
    <w:rsid w:val="001117CB"/>
    <w:rsid w:val="00111A3C"/>
    <w:rsid w:val="00111F0E"/>
    <w:rsid w:val="0011266E"/>
    <w:rsid w:val="001127CA"/>
    <w:rsid w:val="001129A6"/>
    <w:rsid w:val="001129A8"/>
    <w:rsid w:val="00112C12"/>
    <w:rsid w:val="0011334C"/>
    <w:rsid w:val="00113817"/>
    <w:rsid w:val="00113939"/>
    <w:rsid w:val="00113FCC"/>
    <w:rsid w:val="0011401D"/>
    <w:rsid w:val="00114336"/>
    <w:rsid w:val="001143BD"/>
    <w:rsid w:val="0011495D"/>
    <w:rsid w:val="00114AC0"/>
    <w:rsid w:val="00114FB2"/>
    <w:rsid w:val="0011523F"/>
    <w:rsid w:val="00115B9E"/>
    <w:rsid w:val="00115D1B"/>
    <w:rsid w:val="00115D4F"/>
    <w:rsid w:val="0011628F"/>
    <w:rsid w:val="00116B6A"/>
    <w:rsid w:val="00116BBD"/>
    <w:rsid w:val="00117138"/>
    <w:rsid w:val="001174CE"/>
    <w:rsid w:val="00117808"/>
    <w:rsid w:val="0011790D"/>
    <w:rsid w:val="00117AF6"/>
    <w:rsid w:val="00117D09"/>
    <w:rsid w:val="001200D3"/>
    <w:rsid w:val="00120725"/>
    <w:rsid w:val="00120F97"/>
    <w:rsid w:val="00120FBD"/>
    <w:rsid w:val="001210E6"/>
    <w:rsid w:val="0012119A"/>
    <w:rsid w:val="00121296"/>
    <w:rsid w:val="0012148D"/>
    <w:rsid w:val="001214C4"/>
    <w:rsid w:val="00121BC7"/>
    <w:rsid w:val="00121F2F"/>
    <w:rsid w:val="001220CF"/>
    <w:rsid w:val="0012219F"/>
    <w:rsid w:val="001227BF"/>
    <w:rsid w:val="001238A0"/>
    <w:rsid w:val="00123BFD"/>
    <w:rsid w:val="001243F7"/>
    <w:rsid w:val="00124891"/>
    <w:rsid w:val="001249FF"/>
    <w:rsid w:val="0012501F"/>
    <w:rsid w:val="00125433"/>
    <w:rsid w:val="001254C5"/>
    <w:rsid w:val="00125619"/>
    <w:rsid w:val="001266EA"/>
    <w:rsid w:val="00126777"/>
    <w:rsid w:val="00126BE7"/>
    <w:rsid w:val="00126C2A"/>
    <w:rsid w:val="00127120"/>
    <w:rsid w:val="00127BE9"/>
    <w:rsid w:val="00127D08"/>
    <w:rsid w:val="00130413"/>
    <w:rsid w:val="00130F26"/>
    <w:rsid w:val="00130FFE"/>
    <w:rsid w:val="001310BA"/>
    <w:rsid w:val="00132379"/>
    <w:rsid w:val="0013297F"/>
    <w:rsid w:val="00132A66"/>
    <w:rsid w:val="00132AE1"/>
    <w:rsid w:val="00132CAD"/>
    <w:rsid w:val="00132E0A"/>
    <w:rsid w:val="00132E76"/>
    <w:rsid w:val="00133CDE"/>
    <w:rsid w:val="001340A0"/>
    <w:rsid w:val="001343F9"/>
    <w:rsid w:val="001344AA"/>
    <w:rsid w:val="00134A46"/>
    <w:rsid w:val="00134CC1"/>
    <w:rsid w:val="0013508D"/>
    <w:rsid w:val="00135480"/>
    <w:rsid w:val="00135D97"/>
    <w:rsid w:val="001369CB"/>
    <w:rsid w:val="00136BAD"/>
    <w:rsid w:val="001370F5"/>
    <w:rsid w:val="00137118"/>
    <w:rsid w:val="001375DB"/>
    <w:rsid w:val="001375F0"/>
    <w:rsid w:val="0013766A"/>
    <w:rsid w:val="0013770C"/>
    <w:rsid w:val="001378F5"/>
    <w:rsid w:val="00137DC6"/>
    <w:rsid w:val="00137E06"/>
    <w:rsid w:val="00137E0F"/>
    <w:rsid w:val="001415CC"/>
    <w:rsid w:val="00141EAD"/>
    <w:rsid w:val="00141FEF"/>
    <w:rsid w:val="0014223B"/>
    <w:rsid w:val="00142A39"/>
    <w:rsid w:val="00142C9D"/>
    <w:rsid w:val="00143404"/>
    <w:rsid w:val="00143D41"/>
    <w:rsid w:val="0014471C"/>
    <w:rsid w:val="00144758"/>
    <w:rsid w:val="0014571A"/>
    <w:rsid w:val="001460CE"/>
    <w:rsid w:val="0014625A"/>
    <w:rsid w:val="00146642"/>
    <w:rsid w:val="00146B20"/>
    <w:rsid w:val="00146BF9"/>
    <w:rsid w:val="00146E2F"/>
    <w:rsid w:val="00146FFE"/>
    <w:rsid w:val="001472C3"/>
    <w:rsid w:val="00147399"/>
    <w:rsid w:val="0014786D"/>
    <w:rsid w:val="00147BB6"/>
    <w:rsid w:val="00147C1A"/>
    <w:rsid w:val="00147F40"/>
    <w:rsid w:val="00150037"/>
    <w:rsid w:val="0015035E"/>
    <w:rsid w:val="001508C9"/>
    <w:rsid w:val="00150A03"/>
    <w:rsid w:val="001512F0"/>
    <w:rsid w:val="001514D4"/>
    <w:rsid w:val="001518C6"/>
    <w:rsid w:val="00151C03"/>
    <w:rsid w:val="00151D59"/>
    <w:rsid w:val="00152EC9"/>
    <w:rsid w:val="00152EF8"/>
    <w:rsid w:val="001538E1"/>
    <w:rsid w:val="00153943"/>
    <w:rsid w:val="00153B28"/>
    <w:rsid w:val="00153C44"/>
    <w:rsid w:val="00153FF4"/>
    <w:rsid w:val="00154517"/>
    <w:rsid w:val="00154A9D"/>
    <w:rsid w:val="00155040"/>
    <w:rsid w:val="00155288"/>
    <w:rsid w:val="001557D3"/>
    <w:rsid w:val="001566BC"/>
    <w:rsid w:val="00157304"/>
    <w:rsid w:val="0015741C"/>
    <w:rsid w:val="00157EFF"/>
    <w:rsid w:val="00157F87"/>
    <w:rsid w:val="00160574"/>
    <w:rsid w:val="00160723"/>
    <w:rsid w:val="00160AEB"/>
    <w:rsid w:val="00160C95"/>
    <w:rsid w:val="00160E34"/>
    <w:rsid w:val="001610AF"/>
    <w:rsid w:val="00161258"/>
    <w:rsid w:val="00161C6B"/>
    <w:rsid w:val="00162988"/>
    <w:rsid w:val="00162B0B"/>
    <w:rsid w:val="00162E46"/>
    <w:rsid w:val="00162FDA"/>
    <w:rsid w:val="00163063"/>
    <w:rsid w:val="001632C1"/>
    <w:rsid w:val="00163ABF"/>
    <w:rsid w:val="00163D61"/>
    <w:rsid w:val="001644D3"/>
    <w:rsid w:val="001647A5"/>
    <w:rsid w:val="00164ADC"/>
    <w:rsid w:val="00164C69"/>
    <w:rsid w:val="00164C9E"/>
    <w:rsid w:val="00164D23"/>
    <w:rsid w:val="001655AD"/>
    <w:rsid w:val="00165643"/>
    <w:rsid w:val="00165B2A"/>
    <w:rsid w:val="00165E40"/>
    <w:rsid w:val="00165EA4"/>
    <w:rsid w:val="001661F2"/>
    <w:rsid w:val="001665B8"/>
    <w:rsid w:val="00166C19"/>
    <w:rsid w:val="00166CB7"/>
    <w:rsid w:val="00167313"/>
    <w:rsid w:val="00167B5C"/>
    <w:rsid w:val="00167C11"/>
    <w:rsid w:val="00167D69"/>
    <w:rsid w:val="00167E1A"/>
    <w:rsid w:val="00167F6B"/>
    <w:rsid w:val="001701E7"/>
    <w:rsid w:val="00170565"/>
    <w:rsid w:val="00170E3E"/>
    <w:rsid w:val="00170FF8"/>
    <w:rsid w:val="00171508"/>
    <w:rsid w:val="001716E2"/>
    <w:rsid w:val="001718AD"/>
    <w:rsid w:val="00171A46"/>
    <w:rsid w:val="00171F6C"/>
    <w:rsid w:val="00172C31"/>
    <w:rsid w:val="00173F98"/>
    <w:rsid w:val="00174154"/>
    <w:rsid w:val="0017489C"/>
    <w:rsid w:val="00174C29"/>
    <w:rsid w:val="00174D32"/>
    <w:rsid w:val="001753B1"/>
    <w:rsid w:val="00176E60"/>
    <w:rsid w:val="00176ECE"/>
    <w:rsid w:val="00177060"/>
    <w:rsid w:val="001778BD"/>
    <w:rsid w:val="0017790D"/>
    <w:rsid w:val="00180216"/>
    <w:rsid w:val="0018033A"/>
    <w:rsid w:val="001803CA"/>
    <w:rsid w:val="00180F03"/>
    <w:rsid w:val="00180F6F"/>
    <w:rsid w:val="001815E1"/>
    <w:rsid w:val="00181BC5"/>
    <w:rsid w:val="00181BED"/>
    <w:rsid w:val="00182CCC"/>
    <w:rsid w:val="00183129"/>
    <w:rsid w:val="001848D4"/>
    <w:rsid w:val="001848FB"/>
    <w:rsid w:val="00184F50"/>
    <w:rsid w:val="001851C2"/>
    <w:rsid w:val="001852CB"/>
    <w:rsid w:val="0018546F"/>
    <w:rsid w:val="0018556D"/>
    <w:rsid w:val="00185611"/>
    <w:rsid w:val="001858C8"/>
    <w:rsid w:val="00185C31"/>
    <w:rsid w:val="00186492"/>
    <w:rsid w:val="00186C1C"/>
    <w:rsid w:val="001876E6"/>
    <w:rsid w:val="00187794"/>
    <w:rsid w:val="00190042"/>
    <w:rsid w:val="001909DF"/>
    <w:rsid w:val="00190BB6"/>
    <w:rsid w:val="00190C5A"/>
    <w:rsid w:val="00190FEF"/>
    <w:rsid w:val="00191293"/>
    <w:rsid w:val="00191FA8"/>
    <w:rsid w:val="001926D9"/>
    <w:rsid w:val="0019276F"/>
    <w:rsid w:val="00193555"/>
    <w:rsid w:val="00194029"/>
    <w:rsid w:val="001942B9"/>
    <w:rsid w:val="00194568"/>
    <w:rsid w:val="00194DC0"/>
    <w:rsid w:val="0019576E"/>
    <w:rsid w:val="00195D33"/>
    <w:rsid w:val="001964F3"/>
    <w:rsid w:val="0019651A"/>
    <w:rsid w:val="0019755E"/>
    <w:rsid w:val="00197AA6"/>
    <w:rsid w:val="00197CED"/>
    <w:rsid w:val="001A0273"/>
    <w:rsid w:val="001A0B5D"/>
    <w:rsid w:val="001A0CAA"/>
    <w:rsid w:val="001A1524"/>
    <w:rsid w:val="001A1593"/>
    <w:rsid w:val="001A1B26"/>
    <w:rsid w:val="001A1BBD"/>
    <w:rsid w:val="001A2209"/>
    <w:rsid w:val="001A231D"/>
    <w:rsid w:val="001A29E0"/>
    <w:rsid w:val="001A2FDF"/>
    <w:rsid w:val="001A3685"/>
    <w:rsid w:val="001A38EF"/>
    <w:rsid w:val="001A3F55"/>
    <w:rsid w:val="001A44B0"/>
    <w:rsid w:val="001A4874"/>
    <w:rsid w:val="001A4E99"/>
    <w:rsid w:val="001A54CA"/>
    <w:rsid w:val="001A54FB"/>
    <w:rsid w:val="001A5CB0"/>
    <w:rsid w:val="001A5EC2"/>
    <w:rsid w:val="001A5EC8"/>
    <w:rsid w:val="001A616C"/>
    <w:rsid w:val="001A63AC"/>
    <w:rsid w:val="001A691E"/>
    <w:rsid w:val="001A695E"/>
    <w:rsid w:val="001A6E1A"/>
    <w:rsid w:val="001A73C3"/>
    <w:rsid w:val="001A7711"/>
    <w:rsid w:val="001A787B"/>
    <w:rsid w:val="001A790A"/>
    <w:rsid w:val="001A7DA6"/>
    <w:rsid w:val="001B001B"/>
    <w:rsid w:val="001B02FC"/>
    <w:rsid w:val="001B07F3"/>
    <w:rsid w:val="001B0E18"/>
    <w:rsid w:val="001B0F8A"/>
    <w:rsid w:val="001B1020"/>
    <w:rsid w:val="001B12AA"/>
    <w:rsid w:val="001B15AF"/>
    <w:rsid w:val="001B1709"/>
    <w:rsid w:val="001B17DD"/>
    <w:rsid w:val="001B19F6"/>
    <w:rsid w:val="001B1A79"/>
    <w:rsid w:val="001B1AA9"/>
    <w:rsid w:val="001B205E"/>
    <w:rsid w:val="001B2831"/>
    <w:rsid w:val="001B2891"/>
    <w:rsid w:val="001B35CC"/>
    <w:rsid w:val="001B3B45"/>
    <w:rsid w:val="001B3CA5"/>
    <w:rsid w:val="001B3CFB"/>
    <w:rsid w:val="001B3F63"/>
    <w:rsid w:val="001B409C"/>
    <w:rsid w:val="001B47A5"/>
    <w:rsid w:val="001B47C8"/>
    <w:rsid w:val="001B530D"/>
    <w:rsid w:val="001B5455"/>
    <w:rsid w:val="001B5520"/>
    <w:rsid w:val="001B5679"/>
    <w:rsid w:val="001B62BE"/>
    <w:rsid w:val="001B63D2"/>
    <w:rsid w:val="001B6AF2"/>
    <w:rsid w:val="001B6D10"/>
    <w:rsid w:val="001B7442"/>
    <w:rsid w:val="001B79A9"/>
    <w:rsid w:val="001B7A00"/>
    <w:rsid w:val="001C0161"/>
    <w:rsid w:val="001C0462"/>
    <w:rsid w:val="001C0AAD"/>
    <w:rsid w:val="001C0E1E"/>
    <w:rsid w:val="001C1863"/>
    <w:rsid w:val="001C1A59"/>
    <w:rsid w:val="001C1DF2"/>
    <w:rsid w:val="001C2391"/>
    <w:rsid w:val="001C2BA8"/>
    <w:rsid w:val="001C33D9"/>
    <w:rsid w:val="001C3507"/>
    <w:rsid w:val="001C38C3"/>
    <w:rsid w:val="001C3A03"/>
    <w:rsid w:val="001C3B20"/>
    <w:rsid w:val="001C4098"/>
    <w:rsid w:val="001C42C9"/>
    <w:rsid w:val="001C4E4D"/>
    <w:rsid w:val="001C5632"/>
    <w:rsid w:val="001C572F"/>
    <w:rsid w:val="001C6593"/>
    <w:rsid w:val="001C65FB"/>
    <w:rsid w:val="001C7129"/>
    <w:rsid w:val="001C730B"/>
    <w:rsid w:val="001C73D6"/>
    <w:rsid w:val="001C74B7"/>
    <w:rsid w:val="001C791C"/>
    <w:rsid w:val="001D0154"/>
    <w:rsid w:val="001D0345"/>
    <w:rsid w:val="001D06D5"/>
    <w:rsid w:val="001D0AE1"/>
    <w:rsid w:val="001D1F08"/>
    <w:rsid w:val="001D2BEE"/>
    <w:rsid w:val="001D2F81"/>
    <w:rsid w:val="001D3293"/>
    <w:rsid w:val="001D393C"/>
    <w:rsid w:val="001D3A3C"/>
    <w:rsid w:val="001D4107"/>
    <w:rsid w:val="001D4159"/>
    <w:rsid w:val="001D425A"/>
    <w:rsid w:val="001D497B"/>
    <w:rsid w:val="001D4DDD"/>
    <w:rsid w:val="001D5214"/>
    <w:rsid w:val="001D526E"/>
    <w:rsid w:val="001D555C"/>
    <w:rsid w:val="001D5561"/>
    <w:rsid w:val="001D5F23"/>
    <w:rsid w:val="001D6720"/>
    <w:rsid w:val="001D6D03"/>
    <w:rsid w:val="001E0138"/>
    <w:rsid w:val="001E0479"/>
    <w:rsid w:val="001E0A1E"/>
    <w:rsid w:val="001E0AC1"/>
    <w:rsid w:val="001E0E86"/>
    <w:rsid w:val="001E0F12"/>
    <w:rsid w:val="001E0F56"/>
    <w:rsid w:val="001E102F"/>
    <w:rsid w:val="001E1482"/>
    <w:rsid w:val="001E15BB"/>
    <w:rsid w:val="001E1D08"/>
    <w:rsid w:val="001E1DD4"/>
    <w:rsid w:val="001E1DE4"/>
    <w:rsid w:val="001E1EB1"/>
    <w:rsid w:val="001E20BC"/>
    <w:rsid w:val="001E230E"/>
    <w:rsid w:val="001E2826"/>
    <w:rsid w:val="001E2B33"/>
    <w:rsid w:val="001E2B5C"/>
    <w:rsid w:val="001E317E"/>
    <w:rsid w:val="001E37D7"/>
    <w:rsid w:val="001E4488"/>
    <w:rsid w:val="001E47F0"/>
    <w:rsid w:val="001E48CB"/>
    <w:rsid w:val="001E4A06"/>
    <w:rsid w:val="001E5778"/>
    <w:rsid w:val="001E5B9C"/>
    <w:rsid w:val="001E5D11"/>
    <w:rsid w:val="001E5D90"/>
    <w:rsid w:val="001E617E"/>
    <w:rsid w:val="001E61A3"/>
    <w:rsid w:val="001E61DA"/>
    <w:rsid w:val="001E63D2"/>
    <w:rsid w:val="001E72FB"/>
    <w:rsid w:val="001E7813"/>
    <w:rsid w:val="001E79F8"/>
    <w:rsid w:val="001E7EB3"/>
    <w:rsid w:val="001E7FAA"/>
    <w:rsid w:val="001F0597"/>
    <w:rsid w:val="001F1269"/>
    <w:rsid w:val="001F1518"/>
    <w:rsid w:val="001F1772"/>
    <w:rsid w:val="001F1866"/>
    <w:rsid w:val="001F1ADF"/>
    <w:rsid w:val="001F1BA8"/>
    <w:rsid w:val="001F1BFA"/>
    <w:rsid w:val="001F227B"/>
    <w:rsid w:val="001F2596"/>
    <w:rsid w:val="001F2AA5"/>
    <w:rsid w:val="001F2F16"/>
    <w:rsid w:val="001F3F0B"/>
    <w:rsid w:val="001F400C"/>
    <w:rsid w:val="001F49C3"/>
    <w:rsid w:val="001F4ABB"/>
    <w:rsid w:val="001F4DED"/>
    <w:rsid w:val="001F5D37"/>
    <w:rsid w:val="001F6016"/>
    <w:rsid w:val="001F64C0"/>
    <w:rsid w:val="001F79C1"/>
    <w:rsid w:val="002000A9"/>
    <w:rsid w:val="0020029E"/>
    <w:rsid w:val="00200686"/>
    <w:rsid w:val="00200778"/>
    <w:rsid w:val="00200827"/>
    <w:rsid w:val="00200C05"/>
    <w:rsid w:val="00200D1B"/>
    <w:rsid w:val="002011D1"/>
    <w:rsid w:val="00201A9E"/>
    <w:rsid w:val="00201BFD"/>
    <w:rsid w:val="002020E0"/>
    <w:rsid w:val="002024FB"/>
    <w:rsid w:val="0020261C"/>
    <w:rsid w:val="002029D5"/>
    <w:rsid w:val="00202D5D"/>
    <w:rsid w:val="00203A1B"/>
    <w:rsid w:val="00205044"/>
    <w:rsid w:val="00205BCA"/>
    <w:rsid w:val="00206492"/>
    <w:rsid w:val="00206830"/>
    <w:rsid w:val="00206C5D"/>
    <w:rsid w:val="002071CD"/>
    <w:rsid w:val="00207F54"/>
    <w:rsid w:val="002102D0"/>
    <w:rsid w:val="002103F7"/>
    <w:rsid w:val="00210E9C"/>
    <w:rsid w:val="00210F00"/>
    <w:rsid w:val="00212AC9"/>
    <w:rsid w:val="00213648"/>
    <w:rsid w:val="002138CF"/>
    <w:rsid w:val="00214086"/>
    <w:rsid w:val="00214527"/>
    <w:rsid w:val="002145BB"/>
    <w:rsid w:val="002145E9"/>
    <w:rsid w:val="002146A8"/>
    <w:rsid w:val="002147E8"/>
    <w:rsid w:val="00215010"/>
    <w:rsid w:val="002152BD"/>
    <w:rsid w:val="00215479"/>
    <w:rsid w:val="0021565C"/>
    <w:rsid w:val="00215AAF"/>
    <w:rsid w:val="00215F3D"/>
    <w:rsid w:val="00215F60"/>
    <w:rsid w:val="00216058"/>
    <w:rsid w:val="00216954"/>
    <w:rsid w:val="00216B6A"/>
    <w:rsid w:val="002173ED"/>
    <w:rsid w:val="002174C5"/>
    <w:rsid w:val="00217FA0"/>
    <w:rsid w:val="002202F9"/>
    <w:rsid w:val="00220311"/>
    <w:rsid w:val="002207F9"/>
    <w:rsid w:val="00221B1B"/>
    <w:rsid w:val="00221B71"/>
    <w:rsid w:val="00221EBA"/>
    <w:rsid w:val="00222091"/>
    <w:rsid w:val="00222414"/>
    <w:rsid w:val="002224E9"/>
    <w:rsid w:val="00222DB6"/>
    <w:rsid w:val="0022304A"/>
    <w:rsid w:val="002239A6"/>
    <w:rsid w:val="002239D0"/>
    <w:rsid w:val="00223BA5"/>
    <w:rsid w:val="00223EFF"/>
    <w:rsid w:val="00224189"/>
    <w:rsid w:val="002243C0"/>
    <w:rsid w:val="002244E8"/>
    <w:rsid w:val="00225366"/>
    <w:rsid w:val="00225504"/>
    <w:rsid w:val="0022591C"/>
    <w:rsid w:val="00225F44"/>
    <w:rsid w:val="002266AA"/>
    <w:rsid w:val="002267DE"/>
    <w:rsid w:val="00226E19"/>
    <w:rsid w:val="00226FF3"/>
    <w:rsid w:val="002270B3"/>
    <w:rsid w:val="0022733F"/>
    <w:rsid w:val="00227C16"/>
    <w:rsid w:val="00230023"/>
    <w:rsid w:val="002301EE"/>
    <w:rsid w:val="002304FD"/>
    <w:rsid w:val="00230BD7"/>
    <w:rsid w:val="00230FE5"/>
    <w:rsid w:val="00231CD3"/>
    <w:rsid w:val="00231F65"/>
    <w:rsid w:val="002327B0"/>
    <w:rsid w:val="00232AE9"/>
    <w:rsid w:val="00232CA5"/>
    <w:rsid w:val="002340EB"/>
    <w:rsid w:val="00234217"/>
    <w:rsid w:val="002346BD"/>
    <w:rsid w:val="00234ADF"/>
    <w:rsid w:val="00234BA2"/>
    <w:rsid w:val="00234C9C"/>
    <w:rsid w:val="00234D1A"/>
    <w:rsid w:val="00234F34"/>
    <w:rsid w:val="00234FBA"/>
    <w:rsid w:val="0023547A"/>
    <w:rsid w:val="00235A98"/>
    <w:rsid w:val="00235A9B"/>
    <w:rsid w:val="00235C63"/>
    <w:rsid w:val="0023600C"/>
    <w:rsid w:val="002365BD"/>
    <w:rsid w:val="00236ADB"/>
    <w:rsid w:val="00236C9F"/>
    <w:rsid w:val="00237254"/>
    <w:rsid w:val="002405DD"/>
    <w:rsid w:val="00240CD3"/>
    <w:rsid w:val="00240D1E"/>
    <w:rsid w:val="00240FA5"/>
    <w:rsid w:val="0024130F"/>
    <w:rsid w:val="002418C7"/>
    <w:rsid w:val="00241C43"/>
    <w:rsid w:val="00241D2E"/>
    <w:rsid w:val="00242029"/>
    <w:rsid w:val="002425F0"/>
    <w:rsid w:val="00242B61"/>
    <w:rsid w:val="00242E6B"/>
    <w:rsid w:val="00242EA5"/>
    <w:rsid w:val="00243067"/>
    <w:rsid w:val="002432B2"/>
    <w:rsid w:val="0024377D"/>
    <w:rsid w:val="00243E9B"/>
    <w:rsid w:val="00244740"/>
    <w:rsid w:val="00244832"/>
    <w:rsid w:val="00244AB5"/>
    <w:rsid w:val="00244C7C"/>
    <w:rsid w:val="00244F92"/>
    <w:rsid w:val="0024575C"/>
    <w:rsid w:val="00245E40"/>
    <w:rsid w:val="00245F75"/>
    <w:rsid w:val="00246F35"/>
    <w:rsid w:val="00247136"/>
    <w:rsid w:val="00247A60"/>
    <w:rsid w:val="00247B54"/>
    <w:rsid w:val="00247D3D"/>
    <w:rsid w:val="00247DD3"/>
    <w:rsid w:val="00250685"/>
    <w:rsid w:val="00250E5F"/>
    <w:rsid w:val="00251083"/>
    <w:rsid w:val="00251220"/>
    <w:rsid w:val="0025167C"/>
    <w:rsid w:val="00251777"/>
    <w:rsid w:val="002518FF"/>
    <w:rsid w:val="00251C3F"/>
    <w:rsid w:val="00251CBE"/>
    <w:rsid w:val="00251F4D"/>
    <w:rsid w:val="0025239D"/>
    <w:rsid w:val="002523EC"/>
    <w:rsid w:val="002524EF"/>
    <w:rsid w:val="00252501"/>
    <w:rsid w:val="00252B87"/>
    <w:rsid w:val="00253234"/>
    <w:rsid w:val="0025324F"/>
    <w:rsid w:val="00253541"/>
    <w:rsid w:val="002537DB"/>
    <w:rsid w:val="0025391D"/>
    <w:rsid w:val="00253DBF"/>
    <w:rsid w:val="0025461B"/>
    <w:rsid w:val="002547CA"/>
    <w:rsid w:val="00255094"/>
    <w:rsid w:val="002552DB"/>
    <w:rsid w:val="002554F7"/>
    <w:rsid w:val="0025571D"/>
    <w:rsid w:val="00255C15"/>
    <w:rsid w:val="00255C47"/>
    <w:rsid w:val="00256232"/>
    <w:rsid w:val="00256737"/>
    <w:rsid w:val="00256A4C"/>
    <w:rsid w:val="00256CC5"/>
    <w:rsid w:val="002576C7"/>
    <w:rsid w:val="002579B7"/>
    <w:rsid w:val="00257B46"/>
    <w:rsid w:val="00260692"/>
    <w:rsid w:val="002608DE"/>
    <w:rsid w:val="002613AF"/>
    <w:rsid w:val="002614EE"/>
    <w:rsid w:val="00261928"/>
    <w:rsid w:val="00261CD0"/>
    <w:rsid w:val="00261E17"/>
    <w:rsid w:val="002622AB"/>
    <w:rsid w:val="00262982"/>
    <w:rsid w:val="00262B71"/>
    <w:rsid w:val="00262BCF"/>
    <w:rsid w:val="00262E2D"/>
    <w:rsid w:val="00262F67"/>
    <w:rsid w:val="0026374B"/>
    <w:rsid w:val="00263D82"/>
    <w:rsid w:val="00263E57"/>
    <w:rsid w:val="00264099"/>
    <w:rsid w:val="00264230"/>
    <w:rsid w:val="00264532"/>
    <w:rsid w:val="00264816"/>
    <w:rsid w:val="00264C69"/>
    <w:rsid w:val="00264D32"/>
    <w:rsid w:val="00264E02"/>
    <w:rsid w:val="00264FFE"/>
    <w:rsid w:val="0026556A"/>
    <w:rsid w:val="00265D26"/>
    <w:rsid w:val="0026638B"/>
    <w:rsid w:val="002665FD"/>
    <w:rsid w:val="0026693A"/>
    <w:rsid w:val="00266AEC"/>
    <w:rsid w:val="002671A5"/>
    <w:rsid w:val="002676B8"/>
    <w:rsid w:val="002679FB"/>
    <w:rsid w:val="00267B33"/>
    <w:rsid w:val="00267C21"/>
    <w:rsid w:val="0027003B"/>
    <w:rsid w:val="002701A9"/>
    <w:rsid w:val="002705B7"/>
    <w:rsid w:val="00270C69"/>
    <w:rsid w:val="0027119C"/>
    <w:rsid w:val="002714FA"/>
    <w:rsid w:val="00271CC1"/>
    <w:rsid w:val="00271F0B"/>
    <w:rsid w:val="00272217"/>
    <w:rsid w:val="00272677"/>
    <w:rsid w:val="002726A9"/>
    <w:rsid w:val="00272B39"/>
    <w:rsid w:val="00272F4D"/>
    <w:rsid w:val="00273AD7"/>
    <w:rsid w:val="00273BBB"/>
    <w:rsid w:val="00274048"/>
    <w:rsid w:val="0027448C"/>
    <w:rsid w:val="00274691"/>
    <w:rsid w:val="002751DD"/>
    <w:rsid w:val="00275407"/>
    <w:rsid w:val="0027552D"/>
    <w:rsid w:val="0027572A"/>
    <w:rsid w:val="002758FF"/>
    <w:rsid w:val="00275B9D"/>
    <w:rsid w:val="002761D3"/>
    <w:rsid w:val="002763C1"/>
    <w:rsid w:val="00276609"/>
    <w:rsid w:val="0027667E"/>
    <w:rsid w:val="002766E0"/>
    <w:rsid w:val="0027684F"/>
    <w:rsid w:val="00276A77"/>
    <w:rsid w:val="00276C36"/>
    <w:rsid w:val="002770BE"/>
    <w:rsid w:val="00277149"/>
    <w:rsid w:val="00277184"/>
    <w:rsid w:val="00277709"/>
    <w:rsid w:val="00277A5E"/>
    <w:rsid w:val="00277DC2"/>
    <w:rsid w:val="002803A0"/>
    <w:rsid w:val="002803F1"/>
    <w:rsid w:val="0028089E"/>
    <w:rsid w:val="00280B36"/>
    <w:rsid w:val="00281335"/>
    <w:rsid w:val="0028168F"/>
    <w:rsid w:val="00281766"/>
    <w:rsid w:val="00281BF0"/>
    <w:rsid w:val="002821AA"/>
    <w:rsid w:val="0028241C"/>
    <w:rsid w:val="0028298B"/>
    <w:rsid w:val="00282E2D"/>
    <w:rsid w:val="002831D8"/>
    <w:rsid w:val="002833CF"/>
    <w:rsid w:val="00283629"/>
    <w:rsid w:val="002837DE"/>
    <w:rsid w:val="002842D4"/>
    <w:rsid w:val="002844FD"/>
    <w:rsid w:val="00284D3B"/>
    <w:rsid w:val="002857CE"/>
    <w:rsid w:val="00285907"/>
    <w:rsid w:val="00285B25"/>
    <w:rsid w:val="002864DC"/>
    <w:rsid w:val="00286E0E"/>
    <w:rsid w:val="002871FD"/>
    <w:rsid w:val="002876AB"/>
    <w:rsid w:val="00287AB3"/>
    <w:rsid w:val="00290013"/>
    <w:rsid w:val="002900DD"/>
    <w:rsid w:val="00290119"/>
    <w:rsid w:val="002902AD"/>
    <w:rsid w:val="0029069F"/>
    <w:rsid w:val="00290CAE"/>
    <w:rsid w:val="00290CB1"/>
    <w:rsid w:val="00291BF4"/>
    <w:rsid w:val="00291EEF"/>
    <w:rsid w:val="00291F2B"/>
    <w:rsid w:val="00293F94"/>
    <w:rsid w:val="002944E1"/>
    <w:rsid w:val="00294771"/>
    <w:rsid w:val="0029478E"/>
    <w:rsid w:val="00294CE9"/>
    <w:rsid w:val="00295DE1"/>
    <w:rsid w:val="0029608A"/>
    <w:rsid w:val="00296DD1"/>
    <w:rsid w:val="00297585"/>
    <w:rsid w:val="00297827"/>
    <w:rsid w:val="00297AD4"/>
    <w:rsid w:val="002A002D"/>
    <w:rsid w:val="002A01ED"/>
    <w:rsid w:val="002A053D"/>
    <w:rsid w:val="002A0556"/>
    <w:rsid w:val="002A0634"/>
    <w:rsid w:val="002A066B"/>
    <w:rsid w:val="002A0DEF"/>
    <w:rsid w:val="002A0E10"/>
    <w:rsid w:val="002A0EA4"/>
    <w:rsid w:val="002A0EB4"/>
    <w:rsid w:val="002A10AF"/>
    <w:rsid w:val="002A12E4"/>
    <w:rsid w:val="002A1F38"/>
    <w:rsid w:val="002A2584"/>
    <w:rsid w:val="002A2C05"/>
    <w:rsid w:val="002A2E01"/>
    <w:rsid w:val="002A2E21"/>
    <w:rsid w:val="002A3A46"/>
    <w:rsid w:val="002A3A66"/>
    <w:rsid w:val="002A3CBF"/>
    <w:rsid w:val="002A43A0"/>
    <w:rsid w:val="002A47C7"/>
    <w:rsid w:val="002A4A5C"/>
    <w:rsid w:val="002A589B"/>
    <w:rsid w:val="002A5AE4"/>
    <w:rsid w:val="002A602C"/>
    <w:rsid w:val="002A6A0B"/>
    <w:rsid w:val="002A6D65"/>
    <w:rsid w:val="002A73BE"/>
    <w:rsid w:val="002A7D68"/>
    <w:rsid w:val="002A7F2B"/>
    <w:rsid w:val="002B0800"/>
    <w:rsid w:val="002B1FB1"/>
    <w:rsid w:val="002B28E7"/>
    <w:rsid w:val="002B29D6"/>
    <w:rsid w:val="002B2AFC"/>
    <w:rsid w:val="002B2CA8"/>
    <w:rsid w:val="002B2E43"/>
    <w:rsid w:val="002B2ECB"/>
    <w:rsid w:val="002B3705"/>
    <w:rsid w:val="002B38F0"/>
    <w:rsid w:val="002B3EC2"/>
    <w:rsid w:val="002B413E"/>
    <w:rsid w:val="002B45CC"/>
    <w:rsid w:val="002B474A"/>
    <w:rsid w:val="002B4E4A"/>
    <w:rsid w:val="002B517B"/>
    <w:rsid w:val="002B54CF"/>
    <w:rsid w:val="002B54E9"/>
    <w:rsid w:val="002B6EEB"/>
    <w:rsid w:val="002B71AB"/>
    <w:rsid w:val="002C05ED"/>
    <w:rsid w:val="002C0ABB"/>
    <w:rsid w:val="002C1BAE"/>
    <w:rsid w:val="002C1C06"/>
    <w:rsid w:val="002C1DC3"/>
    <w:rsid w:val="002C2637"/>
    <w:rsid w:val="002C27AA"/>
    <w:rsid w:val="002C2B94"/>
    <w:rsid w:val="002C307B"/>
    <w:rsid w:val="002C343E"/>
    <w:rsid w:val="002C3B1C"/>
    <w:rsid w:val="002C3BFF"/>
    <w:rsid w:val="002C3C97"/>
    <w:rsid w:val="002C3E33"/>
    <w:rsid w:val="002C404E"/>
    <w:rsid w:val="002C434B"/>
    <w:rsid w:val="002C4EFC"/>
    <w:rsid w:val="002C4FDB"/>
    <w:rsid w:val="002C5C41"/>
    <w:rsid w:val="002C6213"/>
    <w:rsid w:val="002C667D"/>
    <w:rsid w:val="002C66ED"/>
    <w:rsid w:val="002C6845"/>
    <w:rsid w:val="002C6E44"/>
    <w:rsid w:val="002C7AF0"/>
    <w:rsid w:val="002D0016"/>
    <w:rsid w:val="002D02AD"/>
    <w:rsid w:val="002D0D0F"/>
    <w:rsid w:val="002D164F"/>
    <w:rsid w:val="002D1E47"/>
    <w:rsid w:val="002D1E9C"/>
    <w:rsid w:val="002D1EE3"/>
    <w:rsid w:val="002D1FB2"/>
    <w:rsid w:val="002D2485"/>
    <w:rsid w:val="002D24C7"/>
    <w:rsid w:val="002D2524"/>
    <w:rsid w:val="002D2561"/>
    <w:rsid w:val="002D25CB"/>
    <w:rsid w:val="002D25E3"/>
    <w:rsid w:val="002D26C4"/>
    <w:rsid w:val="002D29C2"/>
    <w:rsid w:val="002D29FD"/>
    <w:rsid w:val="002D320C"/>
    <w:rsid w:val="002D32BD"/>
    <w:rsid w:val="002D34A6"/>
    <w:rsid w:val="002D369B"/>
    <w:rsid w:val="002D3914"/>
    <w:rsid w:val="002D3AAA"/>
    <w:rsid w:val="002D3E52"/>
    <w:rsid w:val="002D4325"/>
    <w:rsid w:val="002D4638"/>
    <w:rsid w:val="002D4699"/>
    <w:rsid w:val="002D47F7"/>
    <w:rsid w:val="002D59C7"/>
    <w:rsid w:val="002D5CCB"/>
    <w:rsid w:val="002D6074"/>
    <w:rsid w:val="002D6CB7"/>
    <w:rsid w:val="002D6FB9"/>
    <w:rsid w:val="002D714C"/>
    <w:rsid w:val="002D7188"/>
    <w:rsid w:val="002D72C7"/>
    <w:rsid w:val="002D758A"/>
    <w:rsid w:val="002D75E8"/>
    <w:rsid w:val="002D760E"/>
    <w:rsid w:val="002D797B"/>
    <w:rsid w:val="002D7ACB"/>
    <w:rsid w:val="002D7E48"/>
    <w:rsid w:val="002E04A9"/>
    <w:rsid w:val="002E0504"/>
    <w:rsid w:val="002E06AF"/>
    <w:rsid w:val="002E071A"/>
    <w:rsid w:val="002E0E5C"/>
    <w:rsid w:val="002E1022"/>
    <w:rsid w:val="002E143B"/>
    <w:rsid w:val="002E19CB"/>
    <w:rsid w:val="002E1B46"/>
    <w:rsid w:val="002E1FF5"/>
    <w:rsid w:val="002E2261"/>
    <w:rsid w:val="002E25C1"/>
    <w:rsid w:val="002E298A"/>
    <w:rsid w:val="002E3126"/>
    <w:rsid w:val="002E3443"/>
    <w:rsid w:val="002E3A0E"/>
    <w:rsid w:val="002E3A82"/>
    <w:rsid w:val="002E42F2"/>
    <w:rsid w:val="002E4324"/>
    <w:rsid w:val="002E47A3"/>
    <w:rsid w:val="002E4A97"/>
    <w:rsid w:val="002E4C09"/>
    <w:rsid w:val="002E4C53"/>
    <w:rsid w:val="002E4C64"/>
    <w:rsid w:val="002E4D77"/>
    <w:rsid w:val="002E4EE9"/>
    <w:rsid w:val="002E5001"/>
    <w:rsid w:val="002E544B"/>
    <w:rsid w:val="002E581B"/>
    <w:rsid w:val="002E6041"/>
    <w:rsid w:val="002E61E1"/>
    <w:rsid w:val="002E6686"/>
    <w:rsid w:val="002E66B1"/>
    <w:rsid w:val="002E741B"/>
    <w:rsid w:val="002E7F5E"/>
    <w:rsid w:val="002F0888"/>
    <w:rsid w:val="002F1256"/>
    <w:rsid w:val="002F1B8A"/>
    <w:rsid w:val="002F1E72"/>
    <w:rsid w:val="002F1FAE"/>
    <w:rsid w:val="002F2F10"/>
    <w:rsid w:val="002F2FF8"/>
    <w:rsid w:val="002F4096"/>
    <w:rsid w:val="002F4A53"/>
    <w:rsid w:val="002F4C28"/>
    <w:rsid w:val="002F4D6C"/>
    <w:rsid w:val="002F4D8B"/>
    <w:rsid w:val="002F4FB0"/>
    <w:rsid w:val="002F5060"/>
    <w:rsid w:val="002F5637"/>
    <w:rsid w:val="002F64C0"/>
    <w:rsid w:val="002F6629"/>
    <w:rsid w:val="002F6FD2"/>
    <w:rsid w:val="002F700B"/>
    <w:rsid w:val="002F7065"/>
    <w:rsid w:val="002F7195"/>
    <w:rsid w:val="002F736E"/>
    <w:rsid w:val="002F79D7"/>
    <w:rsid w:val="002F7D33"/>
    <w:rsid w:val="0030042C"/>
    <w:rsid w:val="0030076C"/>
    <w:rsid w:val="00300801"/>
    <w:rsid w:val="00300DF4"/>
    <w:rsid w:val="00300EB9"/>
    <w:rsid w:val="00301093"/>
    <w:rsid w:val="00301432"/>
    <w:rsid w:val="00301B53"/>
    <w:rsid w:val="00301FD3"/>
    <w:rsid w:val="003028C7"/>
    <w:rsid w:val="00302B54"/>
    <w:rsid w:val="003033E1"/>
    <w:rsid w:val="00303842"/>
    <w:rsid w:val="00303ACC"/>
    <w:rsid w:val="00303C10"/>
    <w:rsid w:val="00304136"/>
    <w:rsid w:val="003041B5"/>
    <w:rsid w:val="0030455B"/>
    <w:rsid w:val="00304752"/>
    <w:rsid w:val="00305026"/>
    <w:rsid w:val="003055BE"/>
    <w:rsid w:val="0030580D"/>
    <w:rsid w:val="00305D0E"/>
    <w:rsid w:val="0030665C"/>
    <w:rsid w:val="003067AF"/>
    <w:rsid w:val="00306E05"/>
    <w:rsid w:val="00306F27"/>
    <w:rsid w:val="00307051"/>
    <w:rsid w:val="00307514"/>
    <w:rsid w:val="0030793E"/>
    <w:rsid w:val="00307F56"/>
    <w:rsid w:val="00307F81"/>
    <w:rsid w:val="003100EF"/>
    <w:rsid w:val="0031082D"/>
    <w:rsid w:val="00310F3C"/>
    <w:rsid w:val="00311211"/>
    <w:rsid w:val="003116AE"/>
    <w:rsid w:val="00311EAD"/>
    <w:rsid w:val="00312798"/>
    <w:rsid w:val="00312815"/>
    <w:rsid w:val="00312F6D"/>
    <w:rsid w:val="003130BB"/>
    <w:rsid w:val="00313352"/>
    <w:rsid w:val="0031336E"/>
    <w:rsid w:val="0031340B"/>
    <w:rsid w:val="00313840"/>
    <w:rsid w:val="003139CC"/>
    <w:rsid w:val="00314089"/>
    <w:rsid w:val="0031450E"/>
    <w:rsid w:val="00314F20"/>
    <w:rsid w:val="003151AD"/>
    <w:rsid w:val="00315632"/>
    <w:rsid w:val="0031586B"/>
    <w:rsid w:val="00315D6B"/>
    <w:rsid w:val="0031622A"/>
    <w:rsid w:val="003167B5"/>
    <w:rsid w:val="003169C8"/>
    <w:rsid w:val="00316A18"/>
    <w:rsid w:val="00316A6C"/>
    <w:rsid w:val="00316B8C"/>
    <w:rsid w:val="00317090"/>
    <w:rsid w:val="00317221"/>
    <w:rsid w:val="003172DF"/>
    <w:rsid w:val="00320258"/>
    <w:rsid w:val="00320588"/>
    <w:rsid w:val="003209E9"/>
    <w:rsid w:val="00320AB6"/>
    <w:rsid w:val="00320B38"/>
    <w:rsid w:val="00320D17"/>
    <w:rsid w:val="00321C4A"/>
    <w:rsid w:val="00321E9D"/>
    <w:rsid w:val="0032256C"/>
    <w:rsid w:val="003235C0"/>
    <w:rsid w:val="003235F9"/>
    <w:rsid w:val="00323796"/>
    <w:rsid w:val="00323846"/>
    <w:rsid w:val="00325053"/>
    <w:rsid w:val="003255FE"/>
    <w:rsid w:val="00325F6C"/>
    <w:rsid w:val="00326A75"/>
    <w:rsid w:val="00326E54"/>
    <w:rsid w:val="003273F6"/>
    <w:rsid w:val="003274EB"/>
    <w:rsid w:val="003279CC"/>
    <w:rsid w:val="00330129"/>
    <w:rsid w:val="0033069E"/>
    <w:rsid w:val="0033159E"/>
    <w:rsid w:val="00331941"/>
    <w:rsid w:val="00331A4E"/>
    <w:rsid w:val="0033207C"/>
    <w:rsid w:val="00332236"/>
    <w:rsid w:val="00332320"/>
    <w:rsid w:val="00332B9B"/>
    <w:rsid w:val="0033368E"/>
    <w:rsid w:val="003340D7"/>
    <w:rsid w:val="00334264"/>
    <w:rsid w:val="0033426C"/>
    <w:rsid w:val="003344DE"/>
    <w:rsid w:val="0033522C"/>
    <w:rsid w:val="003355C4"/>
    <w:rsid w:val="0033563C"/>
    <w:rsid w:val="003356CF"/>
    <w:rsid w:val="00335A68"/>
    <w:rsid w:val="00335DD3"/>
    <w:rsid w:val="003364B5"/>
    <w:rsid w:val="003365AB"/>
    <w:rsid w:val="00336ED2"/>
    <w:rsid w:val="0033728D"/>
    <w:rsid w:val="00337460"/>
    <w:rsid w:val="003374D9"/>
    <w:rsid w:val="00337530"/>
    <w:rsid w:val="00340C22"/>
    <w:rsid w:val="00340E00"/>
    <w:rsid w:val="00340E8C"/>
    <w:rsid w:val="003417C3"/>
    <w:rsid w:val="0034253F"/>
    <w:rsid w:val="003432F5"/>
    <w:rsid w:val="00344119"/>
    <w:rsid w:val="003442FF"/>
    <w:rsid w:val="0034444F"/>
    <w:rsid w:val="003448AF"/>
    <w:rsid w:val="00344CB6"/>
    <w:rsid w:val="00344FE3"/>
    <w:rsid w:val="00345408"/>
    <w:rsid w:val="0034586B"/>
    <w:rsid w:val="00345AB9"/>
    <w:rsid w:val="00345C1B"/>
    <w:rsid w:val="00345CCB"/>
    <w:rsid w:val="00345CF0"/>
    <w:rsid w:val="00345D0D"/>
    <w:rsid w:val="00345D2E"/>
    <w:rsid w:val="00345ED9"/>
    <w:rsid w:val="0034603E"/>
    <w:rsid w:val="00346646"/>
    <w:rsid w:val="00346721"/>
    <w:rsid w:val="00346804"/>
    <w:rsid w:val="00346960"/>
    <w:rsid w:val="00346CEA"/>
    <w:rsid w:val="00347023"/>
    <w:rsid w:val="00350125"/>
    <w:rsid w:val="00350611"/>
    <w:rsid w:val="003507FC"/>
    <w:rsid w:val="003508CF"/>
    <w:rsid w:val="003509EC"/>
    <w:rsid w:val="00350B7C"/>
    <w:rsid w:val="00350CF7"/>
    <w:rsid w:val="00351A07"/>
    <w:rsid w:val="00351FA7"/>
    <w:rsid w:val="00352EA4"/>
    <w:rsid w:val="00352F4E"/>
    <w:rsid w:val="003535FC"/>
    <w:rsid w:val="0035383B"/>
    <w:rsid w:val="00353A9D"/>
    <w:rsid w:val="00353C18"/>
    <w:rsid w:val="00353CA8"/>
    <w:rsid w:val="003545D0"/>
    <w:rsid w:val="00354698"/>
    <w:rsid w:val="003550F0"/>
    <w:rsid w:val="0035515C"/>
    <w:rsid w:val="003552FC"/>
    <w:rsid w:val="00355954"/>
    <w:rsid w:val="0035599A"/>
    <w:rsid w:val="00355F8B"/>
    <w:rsid w:val="00356716"/>
    <w:rsid w:val="003567C6"/>
    <w:rsid w:val="00356CF0"/>
    <w:rsid w:val="00356D97"/>
    <w:rsid w:val="00357660"/>
    <w:rsid w:val="00357A74"/>
    <w:rsid w:val="00357CF0"/>
    <w:rsid w:val="003600A0"/>
    <w:rsid w:val="00360297"/>
    <w:rsid w:val="00360C82"/>
    <w:rsid w:val="00360D63"/>
    <w:rsid w:val="00360E2E"/>
    <w:rsid w:val="00361232"/>
    <w:rsid w:val="0036155F"/>
    <w:rsid w:val="00361C77"/>
    <w:rsid w:val="00361D85"/>
    <w:rsid w:val="003623C9"/>
    <w:rsid w:val="00362498"/>
    <w:rsid w:val="003624B4"/>
    <w:rsid w:val="00362633"/>
    <w:rsid w:val="00362732"/>
    <w:rsid w:val="003627ED"/>
    <w:rsid w:val="00362EC9"/>
    <w:rsid w:val="003631DA"/>
    <w:rsid w:val="00363430"/>
    <w:rsid w:val="00363630"/>
    <w:rsid w:val="00363AC9"/>
    <w:rsid w:val="003640EC"/>
    <w:rsid w:val="003642D4"/>
    <w:rsid w:val="003643B1"/>
    <w:rsid w:val="0036440B"/>
    <w:rsid w:val="0036456E"/>
    <w:rsid w:val="0036477E"/>
    <w:rsid w:val="00364D02"/>
    <w:rsid w:val="003652DE"/>
    <w:rsid w:val="003658C0"/>
    <w:rsid w:val="003660AE"/>
    <w:rsid w:val="003667F8"/>
    <w:rsid w:val="00366888"/>
    <w:rsid w:val="00366AAC"/>
    <w:rsid w:val="00366B0C"/>
    <w:rsid w:val="00366F2A"/>
    <w:rsid w:val="00367268"/>
    <w:rsid w:val="00367471"/>
    <w:rsid w:val="00367ED9"/>
    <w:rsid w:val="0037012D"/>
    <w:rsid w:val="00370421"/>
    <w:rsid w:val="00371008"/>
    <w:rsid w:val="0037107F"/>
    <w:rsid w:val="00371615"/>
    <w:rsid w:val="0037185F"/>
    <w:rsid w:val="003719F6"/>
    <w:rsid w:val="0037210F"/>
    <w:rsid w:val="00372585"/>
    <w:rsid w:val="003725D1"/>
    <w:rsid w:val="00372E3C"/>
    <w:rsid w:val="00373814"/>
    <w:rsid w:val="00373C97"/>
    <w:rsid w:val="00373F41"/>
    <w:rsid w:val="003741FA"/>
    <w:rsid w:val="003743D8"/>
    <w:rsid w:val="0037445A"/>
    <w:rsid w:val="003745F3"/>
    <w:rsid w:val="00374D48"/>
    <w:rsid w:val="00375058"/>
    <w:rsid w:val="0037506D"/>
    <w:rsid w:val="00375869"/>
    <w:rsid w:val="00375A5E"/>
    <w:rsid w:val="00375D62"/>
    <w:rsid w:val="00376356"/>
    <w:rsid w:val="0037648A"/>
    <w:rsid w:val="003764F9"/>
    <w:rsid w:val="00376692"/>
    <w:rsid w:val="003766DE"/>
    <w:rsid w:val="00376A3F"/>
    <w:rsid w:val="00376F59"/>
    <w:rsid w:val="00377233"/>
    <w:rsid w:val="003774FA"/>
    <w:rsid w:val="0037789F"/>
    <w:rsid w:val="00377BE0"/>
    <w:rsid w:val="00377D40"/>
    <w:rsid w:val="00377D59"/>
    <w:rsid w:val="0038018F"/>
    <w:rsid w:val="00380573"/>
    <w:rsid w:val="00380C22"/>
    <w:rsid w:val="00380DCC"/>
    <w:rsid w:val="003811A5"/>
    <w:rsid w:val="00381205"/>
    <w:rsid w:val="00381453"/>
    <w:rsid w:val="00381461"/>
    <w:rsid w:val="00381969"/>
    <w:rsid w:val="00381989"/>
    <w:rsid w:val="00381C06"/>
    <w:rsid w:val="00381F15"/>
    <w:rsid w:val="00381FC1"/>
    <w:rsid w:val="00382F47"/>
    <w:rsid w:val="0038320A"/>
    <w:rsid w:val="0038321E"/>
    <w:rsid w:val="00383598"/>
    <w:rsid w:val="0038370A"/>
    <w:rsid w:val="00384514"/>
    <w:rsid w:val="00384A28"/>
    <w:rsid w:val="00384AC8"/>
    <w:rsid w:val="00384D82"/>
    <w:rsid w:val="003853BB"/>
    <w:rsid w:val="003853E3"/>
    <w:rsid w:val="003854DA"/>
    <w:rsid w:val="0038587D"/>
    <w:rsid w:val="00385A65"/>
    <w:rsid w:val="00385CE1"/>
    <w:rsid w:val="00385D69"/>
    <w:rsid w:val="00386BD9"/>
    <w:rsid w:val="003870A6"/>
    <w:rsid w:val="00387129"/>
    <w:rsid w:val="003875B0"/>
    <w:rsid w:val="00390139"/>
    <w:rsid w:val="003905CE"/>
    <w:rsid w:val="003905FB"/>
    <w:rsid w:val="00391B4B"/>
    <w:rsid w:val="00391CDF"/>
    <w:rsid w:val="003926F3"/>
    <w:rsid w:val="00392E4F"/>
    <w:rsid w:val="00392E7C"/>
    <w:rsid w:val="0039304F"/>
    <w:rsid w:val="0039374D"/>
    <w:rsid w:val="003939EE"/>
    <w:rsid w:val="003942D7"/>
    <w:rsid w:val="0039439E"/>
    <w:rsid w:val="00394961"/>
    <w:rsid w:val="00395EC4"/>
    <w:rsid w:val="00395F1A"/>
    <w:rsid w:val="00395FA1"/>
    <w:rsid w:val="003960ED"/>
    <w:rsid w:val="0039622B"/>
    <w:rsid w:val="0039672A"/>
    <w:rsid w:val="00396ABF"/>
    <w:rsid w:val="00397626"/>
    <w:rsid w:val="00397634"/>
    <w:rsid w:val="003979D7"/>
    <w:rsid w:val="00397A18"/>
    <w:rsid w:val="00397AD5"/>
    <w:rsid w:val="00397B06"/>
    <w:rsid w:val="00397D87"/>
    <w:rsid w:val="00397F3C"/>
    <w:rsid w:val="003A0217"/>
    <w:rsid w:val="003A0DD8"/>
    <w:rsid w:val="003A140C"/>
    <w:rsid w:val="003A1545"/>
    <w:rsid w:val="003A15B8"/>
    <w:rsid w:val="003A2456"/>
    <w:rsid w:val="003A2559"/>
    <w:rsid w:val="003A34E9"/>
    <w:rsid w:val="003A3813"/>
    <w:rsid w:val="003A3AB2"/>
    <w:rsid w:val="003A4225"/>
    <w:rsid w:val="003A473F"/>
    <w:rsid w:val="003A4BA2"/>
    <w:rsid w:val="003A4D1C"/>
    <w:rsid w:val="003A4F05"/>
    <w:rsid w:val="003A521B"/>
    <w:rsid w:val="003A55F5"/>
    <w:rsid w:val="003A5843"/>
    <w:rsid w:val="003A62B2"/>
    <w:rsid w:val="003A66CC"/>
    <w:rsid w:val="003A6CB8"/>
    <w:rsid w:val="003A6E4A"/>
    <w:rsid w:val="003A704C"/>
    <w:rsid w:val="003A73A3"/>
    <w:rsid w:val="003A7451"/>
    <w:rsid w:val="003A785A"/>
    <w:rsid w:val="003B046B"/>
    <w:rsid w:val="003B0D84"/>
    <w:rsid w:val="003B127E"/>
    <w:rsid w:val="003B1527"/>
    <w:rsid w:val="003B1BBA"/>
    <w:rsid w:val="003B20D8"/>
    <w:rsid w:val="003B2DF3"/>
    <w:rsid w:val="003B2E5B"/>
    <w:rsid w:val="003B308A"/>
    <w:rsid w:val="003B3532"/>
    <w:rsid w:val="003B3D92"/>
    <w:rsid w:val="003B3EC8"/>
    <w:rsid w:val="003B4192"/>
    <w:rsid w:val="003B4890"/>
    <w:rsid w:val="003B4A16"/>
    <w:rsid w:val="003B4E6C"/>
    <w:rsid w:val="003B4FFA"/>
    <w:rsid w:val="003B525C"/>
    <w:rsid w:val="003B53E8"/>
    <w:rsid w:val="003B55B5"/>
    <w:rsid w:val="003B5A2F"/>
    <w:rsid w:val="003B5A3E"/>
    <w:rsid w:val="003B5FE8"/>
    <w:rsid w:val="003B64B4"/>
    <w:rsid w:val="003B6555"/>
    <w:rsid w:val="003B663D"/>
    <w:rsid w:val="003B6A25"/>
    <w:rsid w:val="003B6B0D"/>
    <w:rsid w:val="003B71CB"/>
    <w:rsid w:val="003B7811"/>
    <w:rsid w:val="003C0136"/>
    <w:rsid w:val="003C0240"/>
    <w:rsid w:val="003C03A4"/>
    <w:rsid w:val="003C0418"/>
    <w:rsid w:val="003C1E11"/>
    <w:rsid w:val="003C1F9A"/>
    <w:rsid w:val="003C20F8"/>
    <w:rsid w:val="003C27F6"/>
    <w:rsid w:val="003C2B86"/>
    <w:rsid w:val="003C2D60"/>
    <w:rsid w:val="003C2D7C"/>
    <w:rsid w:val="003C2D8B"/>
    <w:rsid w:val="003C2E60"/>
    <w:rsid w:val="003C348B"/>
    <w:rsid w:val="003C4050"/>
    <w:rsid w:val="003C4CAF"/>
    <w:rsid w:val="003C4D5C"/>
    <w:rsid w:val="003C4F6E"/>
    <w:rsid w:val="003C4F86"/>
    <w:rsid w:val="003C4FF3"/>
    <w:rsid w:val="003C520E"/>
    <w:rsid w:val="003C5297"/>
    <w:rsid w:val="003C5681"/>
    <w:rsid w:val="003C5A27"/>
    <w:rsid w:val="003C5EED"/>
    <w:rsid w:val="003C60DA"/>
    <w:rsid w:val="003C6980"/>
    <w:rsid w:val="003C7041"/>
    <w:rsid w:val="003C7859"/>
    <w:rsid w:val="003C785A"/>
    <w:rsid w:val="003D02CB"/>
    <w:rsid w:val="003D0A8C"/>
    <w:rsid w:val="003D0BBF"/>
    <w:rsid w:val="003D1633"/>
    <w:rsid w:val="003D1701"/>
    <w:rsid w:val="003D27C6"/>
    <w:rsid w:val="003D28B5"/>
    <w:rsid w:val="003D2A20"/>
    <w:rsid w:val="003D37D0"/>
    <w:rsid w:val="003D3E14"/>
    <w:rsid w:val="003D40CE"/>
    <w:rsid w:val="003D4152"/>
    <w:rsid w:val="003D43D4"/>
    <w:rsid w:val="003D44BB"/>
    <w:rsid w:val="003D4681"/>
    <w:rsid w:val="003D4691"/>
    <w:rsid w:val="003D619E"/>
    <w:rsid w:val="003D6309"/>
    <w:rsid w:val="003D6379"/>
    <w:rsid w:val="003D6423"/>
    <w:rsid w:val="003D6698"/>
    <w:rsid w:val="003D6D2F"/>
    <w:rsid w:val="003D73DF"/>
    <w:rsid w:val="003D7CDD"/>
    <w:rsid w:val="003E0383"/>
    <w:rsid w:val="003E08CB"/>
    <w:rsid w:val="003E0CF4"/>
    <w:rsid w:val="003E0EF9"/>
    <w:rsid w:val="003E0F45"/>
    <w:rsid w:val="003E16E8"/>
    <w:rsid w:val="003E196E"/>
    <w:rsid w:val="003E1B8A"/>
    <w:rsid w:val="003E1E97"/>
    <w:rsid w:val="003E3054"/>
    <w:rsid w:val="003E320D"/>
    <w:rsid w:val="003E359D"/>
    <w:rsid w:val="003E3AA6"/>
    <w:rsid w:val="003E4252"/>
    <w:rsid w:val="003E4376"/>
    <w:rsid w:val="003E4665"/>
    <w:rsid w:val="003E46D3"/>
    <w:rsid w:val="003E4D60"/>
    <w:rsid w:val="003E4F34"/>
    <w:rsid w:val="003E4FE1"/>
    <w:rsid w:val="003E590F"/>
    <w:rsid w:val="003E59AF"/>
    <w:rsid w:val="003E5EE5"/>
    <w:rsid w:val="003E6251"/>
    <w:rsid w:val="003E6C41"/>
    <w:rsid w:val="003E6E42"/>
    <w:rsid w:val="003E6EC3"/>
    <w:rsid w:val="003E786A"/>
    <w:rsid w:val="003E7948"/>
    <w:rsid w:val="003E7ED6"/>
    <w:rsid w:val="003F020F"/>
    <w:rsid w:val="003F0561"/>
    <w:rsid w:val="003F06E3"/>
    <w:rsid w:val="003F09FD"/>
    <w:rsid w:val="003F0E42"/>
    <w:rsid w:val="003F11FF"/>
    <w:rsid w:val="003F1372"/>
    <w:rsid w:val="003F1D22"/>
    <w:rsid w:val="003F2A35"/>
    <w:rsid w:val="003F2A42"/>
    <w:rsid w:val="003F3718"/>
    <w:rsid w:val="003F3D14"/>
    <w:rsid w:val="003F3EFD"/>
    <w:rsid w:val="003F4104"/>
    <w:rsid w:val="003F4F8A"/>
    <w:rsid w:val="003F56CD"/>
    <w:rsid w:val="003F6397"/>
    <w:rsid w:val="003F7285"/>
    <w:rsid w:val="003F7BF1"/>
    <w:rsid w:val="003F7F42"/>
    <w:rsid w:val="003F7FCD"/>
    <w:rsid w:val="00400236"/>
    <w:rsid w:val="00400844"/>
    <w:rsid w:val="00402228"/>
    <w:rsid w:val="00402373"/>
    <w:rsid w:val="00402421"/>
    <w:rsid w:val="00402871"/>
    <w:rsid w:val="0040293C"/>
    <w:rsid w:val="00402B11"/>
    <w:rsid w:val="00402D24"/>
    <w:rsid w:val="00402EF0"/>
    <w:rsid w:val="00403341"/>
    <w:rsid w:val="00403794"/>
    <w:rsid w:val="004037AE"/>
    <w:rsid w:val="00403A61"/>
    <w:rsid w:val="0040403B"/>
    <w:rsid w:val="004047F4"/>
    <w:rsid w:val="00404CF6"/>
    <w:rsid w:val="0040584D"/>
    <w:rsid w:val="00405C32"/>
    <w:rsid w:val="004060A9"/>
    <w:rsid w:val="00406A77"/>
    <w:rsid w:val="00406BFA"/>
    <w:rsid w:val="00406CE5"/>
    <w:rsid w:val="00407124"/>
    <w:rsid w:val="00407169"/>
    <w:rsid w:val="0040718E"/>
    <w:rsid w:val="00407216"/>
    <w:rsid w:val="00407287"/>
    <w:rsid w:val="00407916"/>
    <w:rsid w:val="00407C65"/>
    <w:rsid w:val="00407CAE"/>
    <w:rsid w:val="00407F5E"/>
    <w:rsid w:val="00407FCB"/>
    <w:rsid w:val="00410109"/>
    <w:rsid w:val="00410389"/>
    <w:rsid w:val="00410A65"/>
    <w:rsid w:val="00410B7D"/>
    <w:rsid w:val="00410C2B"/>
    <w:rsid w:val="00410CC5"/>
    <w:rsid w:val="00410FCE"/>
    <w:rsid w:val="00411466"/>
    <w:rsid w:val="00411928"/>
    <w:rsid w:val="00411D24"/>
    <w:rsid w:val="00411FD6"/>
    <w:rsid w:val="00412704"/>
    <w:rsid w:val="00412CC3"/>
    <w:rsid w:val="00412E5D"/>
    <w:rsid w:val="00413284"/>
    <w:rsid w:val="00413853"/>
    <w:rsid w:val="00413E40"/>
    <w:rsid w:val="00413ECC"/>
    <w:rsid w:val="00413FE1"/>
    <w:rsid w:val="00414A3D"/>
    <w:rsid w:val="00414DA0"/>
    <w:rsid w:val="00415281"/>
    <w:rsid w:val="0041539A"/>
    <w:rsid w:val="004154D1"/>
    <w:rsid w:val="00415875"/>
    <w:rsid w:val="00415F91"/>
    <w:rsid w:val="00416BE1"/>
    <w:rsid w:val="00416C04"/>
    <w:rsid w:val="00416D67"/>
    <w:rsid w:val="00417B1D"/>
    <w:rsid w:val="00420011"/>
    <w:rsid w:val="0042076C"/>
    <w:rsid w:val="004210C7"/>
    <w:rsid w:val="00421969"/>
    <w:rsid w:val="00421987"/>
    <w:rsid w:val="00421DF5"/>
    <w:rsid w:val="00421EFE"/>
    <w:rsid w:val="00422244"/>
    <w:rsid w:val="004227B8"/>
    <w:rsid w:val="004228AE"/>
    <w:rsid w:val="00423791"/>
    <w:rsid w:val="004238BD"/>
    <w:rsid w:val="00423927"/>
    <w:rsid w:val="00423FC7"/>
    <w:rsid w:val="0042439E"/>
    <w:rsid w:val="00424467"/>
    <w:rsid w:val="00424B22"/>
    <w:rsid w:val="00424DE3"/>
    <w:rsid w:val="00425432"/>
    <w:rsid w:val="004258EB"/>
    <w:rsid w:val="0042758B"/>
    <w:rsid w:val="0042777C"/>
    <w:rsid w:val="00427A74"/>
    <w:rsid w:val="00430299"/>
    <w:rsid w:val="004304BE"/>
    <w:rsid w:val="00430551"/>
    <w:rsid w:val="00430897"/>
    <w:rsid w:val="00430DD7"/>
    <w:rsid w:val="00431F39"/>
    <w:rsid w:val="004322C6"/>
    <w:rsid w:val="004324BC"/>
    <w:rsid w:val="00432E20"/>
    <w:rsid w:val="0043322C"/>
    <w:rsid w:val="00433C51"/>
    <w:rsid w:val="00433DE1"/>
    <w:rsid w:val="00433F30"/>
    <w:rsid w:val="0043460F"/>
    <w:rsid w:val="00434A42"/>
    <w:rsid w:val="00434CF7"/>
    <w:rsid w:val="00434DC8"/>
    <w:rsid w:val="004351ED"/>
    <w:rsid w:val="0043552C"/>
    <w:rsid w:val="004359AF"/>
    <w:rsid w:val="00435EC6"/>
    <w:rsid w:val="00435FA3"/>
    <w:rsid w:val="00436330"/>
    <w:rsid w:val="0043634D"/>
    <w:rsid w:val="00436902"/>
    <w:rsid w:val="00436B9C"/>
    <w:rsid w:val="00436C1A"/>
    <w:rsid w:val="004403DC"/>
    <w:rsid w:val="0044051C"/>
    <w:rsid w:val="00440993"/>
    <w:rsid w:val="00440BB3"/>
    <w:rsid w:val="00440D4E"/>
    <w:rsid w:val="0044129B"/>
    <w:rsid w:val="0044272C"/>
    <w:rsid w:val="0044282B"/>
    <w:rsid w:val="00442DD0"/>
    <w:rsid w:val="00442E0D"/>
    <w:rsid w:val="00443C55"/>
    <w:rsid w:val="00443E03"/>
    <w:rsid w:val="00444975"/>
    <w:rsid w:val="00444D2F"/>
    <w:rsid w:val="00445688"/>
    <w:rsid w:val="00445A99"/>
    <w:rsid w:val="00446234"/>
    <w:rsid w:val="00446E27"/>
    <w:rsid w:val="00447123"/>
    <w:rsid w:val="0044734B"/>
    <w:rsid w:val="004473AC"/>
    <w:rsid w:val="00447C3C"/>
    <w:rsid w:val="00450365"/>
    <w:rsid w:val="0045071F"/>
    <w:rsid w:val="00450CA4"/>
    <w:rsid w:val="00450FC0"/>
    <w:rsid w:val="0045107D"/>
    <w:rsid w:val="004510BE"/>
    <w:rsid w:val="00451366"/>
    <w:rsid w:val="00451503"/>
    <w:rsid w:val="00451638"/>
    <w:rsid w:val="00451987"/>
    <w:rsid w:val="00451FE8"/>
    <w:rsid w:val="00452261"/>
    <w:rsid w:val="00452BBA"/>
    <w:rsid w:val="00453079"/>
    <w:rsid w:val="004530FE"/>
    <w:rsid w:val="00453482"/>
    <w:rsid w:val="004539C9"/>
    <w:rsid w:val="00453AF5"/>
    <w:rsid w:val="00453AFB"/>
    <w:rsid w:val="00454F15"/>
    <w:rsid w:val="00455A73"/>
    <w:rsid w:val="00455CB3"/>
    <w:rsid w:val="00455EF3"/>
    <w:rsid w:val="004562EA"/>
    <w:rsid w:val="00457131"/>
    <w:rsid w:val="00457513"/>
    <w:rsid w:val="00457808"/>
    <w:rsid w:val="00457951"/>
    <w:rsid w:val="00457ACF"/>
    <w:rsid w:val="00460025"/>
    <w:rsid w:val="00460088"/>
    <w:rsid w:val="00461054"/>
    <w:rsid w:val="00461158"/>
    <w:rsid w:val="00461403"/>
    <w:rsid w:val="00461472"/>
    <w:rsid w:val="00461CC8"/>
    <w:rsid w:val="00462AD3"/>
    <w:rsid w:val="0046321A"/>
    <w:rsid w:val="004632D7"/>
    <w:rsid w:val="004649D2"/>
    <w:rsid w:val="00464A49"/>
    <w:rsid w:val="00464AB1"/>
    <w:rsid w:val="00464B03"/>
    <w:rsid w:val="00465367"/>
    <w:rsid w:val="004655F0"/>
    <w:rsid w:val="00465CE0"/>
    <w:rsid w:val="00466096"/>
    <w:rsid w:val="0046617C"/>
    <w:rsid w:val="004661B7"/>
    <w:rsid w:val="0046675E"/>
    <w:rsid w:val="00466D67"/>
    <w:rsid w:val="00467169"/>
    <w:rsid w:val="004673F3"/>
    <w:rsid w:val="00467532"/>
    <w:rsid w:val="00467557"/>
    <w:rsid w:val="004675B9"/>
    <w:rsid w:val="00467D54"/>
    <w:rsid w:val="004702CD"/>
    <w:rsid w:val="004703B8"/>
    <w:rsid w:val="00470A78"/>
    <w:rsid w:val="00470AF2"/>
    <w:rsid w:val="00470C46"/>
    <w:rsid w:val="00471B4F"/>
    <w:rsid w:val="00471C16"/>
    <w:rsid w:val="00471D9B"/>
    <w:rsid w:val="004726FA"/>
    <w:rsid w:val="00472766"/>
    <w:rsid w:val="0047360C"/>
    <w:rsid w:val="004736F5"/>
    <w:rsid w:val="00474876"/>
    <w:rsid w:val="00474AB1"/>
    <w:rsid w:val="00474E48"/>
    <w:rsid w:val="00475405"/>
    <w:rsid w:val="00475764"/>
    <w:rsid w:val="00476275"/>
    <w:rsid w:val="00476554"/>
    <w:rsid w:val="0047669F"/>
    <w:rsid w:val="00476755"/>
    <w:rsid w:val="00477B37"/>
    <w:rsid w:val="00477F02"/>
    <w:rsid w:val="00480269"/>
    <w:rsid w:val="00480348"/>
    <w:rsid w:val="004804C0"/>
    <w:rsid w:val="004818EF"/>
    <w:rsid w:val="00481A98"/>
    <w:rsid w:val="00481B3A"/>
    <w:rsid w:val="00481B87"/>
    <w:rsid w:val="004829C5"/>
    <w:rsid w:val="00482E34"/>
    <w:rsid w:val="0048386A"/>
    <w:rsid w:val="00483B47"/>
    <w:rsid w:val="00483E7B"/>
    <w:rsid w:val="00484AC6"/>
    <w:rsid w:val="00484B26"/>
    <w:rsid w:val="00484F6A"/>
    <w:rsid w:val="004851DD"/>
    <w:rsid w:val="00485DD5"/>
    <w:rsid w:val="00485F8F"/>
    <w:rsid w:val="004868F5"/>
    <w:rsid w:val="00486908"/>
    <w:rsid w:val="00486AA0"/>
    <w:rsid w:val="00486E71"/>
    <w:rsid w:val="0048768A"/>
    <w:rsid w:val="004878A1"/>
    <w:rsid w:val="00487A13"/>
    <w:rsid w:val="00487D36"/>
    <w:rsid w:val="00487DEC"/>
    <w:rsid w:val="0049012B"/>
    <w:rsid w:val="004903FB"/>
    <w:rsid w:val="004909D7"/>
    <w:rsid w:val="00490E7E"/>
    <w:rsid w:val="00491250"/>
    <w:rsid w:val="00491570"/>
    <w:rsid w:val="00491706"/>
    <w:rsid w:val="0049180C"/>
    <w:rsid w:val="00491B47"/>
    <w:rsid w:val="00491CA7"/>
    <w:rsid w:val="00491EFF"/>
    <w:rsid w:val="00491F24"/>
    <w:rsid w:val="00492433"/>
    <w:rsid w:val="004927AC"/>
    <w:rsid w:val="00492E53"/>
    <w:rsid w:val="004930D5"/>
    <w:rsid w:val="00493115"/>
    <w:rsid w:val="00493577"/>
    <w:rsid w:val="00493A39"/>
    <w:rsid w:val="00493A3F"/>
    <w:rsid w:val="00493BA2"/>
    <w:rsid w:val="00493BC8"/>
    <w:rsid w:val="00493F77"/>
    <w:rsid w:val="004940B6"/>
    <w:rsid w:val="004940B7"/>
    <w:rsid w:val="00494A08"/>
    <w:rsid w:val="00494B3C"/>
    <w:rsid w:val="00494D2D"/>
    <w:rsid w:val="00494F38"/>
    <w:rsid w:val="00495360"/>
    <w:rsid w:val="0049617A"/>
    <w:rsid w:val="00496AEB"/>
    <w:rsid w:val="00496B72"/>
    <w:rsid w:val="0049707B"/>
    <w:rsid w:val="00497534"/>
    <w:rsid w:val="00497E60"/>
    <w:rsid w:val="00497F0C"/>
    <w:rsid w:val="004A009D"/>
    <w:rsid w:val="004A07E8"/>
    <w:rsid w:val="004A1043"/>
    <w:rsid w:val="004A10D8"/>
    <w:rsid w:val="004A195F"/>
    <w:rsid w:val="004A1E6E"/>
    <w:rsid w:val="004A2420"/>
    <w:rsid w:val="004A2775"/>
    <w:rsid w:val="004A28D2"/>
    <w:rsid w:val="004A28FC"/>
    <w:rsid w:val="004A2A27"/>
    <w:rsid w:val="004A2D7E"/>
    <w:rsid w:val="004A36C2"/>
    <w:rsid w:val="004A49DE"/>
    <w:rsid w:val="004A4D77"/>
    <w:rsid w:val="004A4E7B"/>
    <w:rsid w:val="004A53ED"/>
    <w:rsid w:val="004A5994"/>
    <w:rsid w:val="004A5AA0"/>
    <w:rsid w:val="004A5CBC"/>
    <w:rsid w:val="004A60BD"/>
    <w:rsid w:val="004A698C"/>
    <w:rsid w:val="004A6DD1"/>
    <w:rsid w:val="004A6F68"/>
    <w:rsid w:val="004A7078"/>
    <w:rsid w:val="004A765F"/>
    <w:rsid w:val="004A78DA"/>
    <w:rsid w:val="004A7E79"/>
    <w:rsid w:val="004B0250"/>
    <w:rsid w:val="004B07B4"/>
    <w:rsid w:val="004B0CC4"/>
    <w:rsid w:val="004B0E73"/>
    <w:rsid w:val="004B247B"/>
    <w:rsid w:val="004B27CA"/>
    <w:rsid w:val="004B3006"/>
    <w:rsid w:val="004B3701"/>
    <w:rsid w:val="004B3AA7"/>
    <w:rsid w:val="004B4029"/>
    <w:rsid w:val="004B4409"/>
    <w:rsid w:val="004B47FA"/>
    <w:rsid w:val="004B4875"/>
    <w:rsid w:val="004B5B44"/>
    <w:rsid w:val="004B5F95"/>
    <w:rsid w:val="004B61A7"/>
    <w:rsid w:val="004B6264"/>
    <w:rsid w:val="004B7818"/>
    <w:rsid w:val="004B7AD1"/>
    <w:rsid w:val="004B7DE1"/>
    <w:rsid w:val="004B7F3B"/>
    <w:rsid w:val="004C0188"/>
    <w:rsid w:val="004C0726"/>
    <w:rsid w:val="004C0AC2"/>
    <w:rsid w:val="004C13AA"/>
    <w:rsid w:val="004C1DB8"/>
    <w:rsid w:val="004C1DDE"/>
    <w:rsid w:val="004C27EA"/>
    <w:rsid w:val="004C2D98"/>
    <w:rsid w:val="004C2E3A"/>
    <w:rsid w:val="004C3591"/>
    <w:rsid w:val="004C3655"/>
    <w:rsid w:val="004C3B17"/>
    <w:rsid w:val="004C3EAF"/>
    <w:rsid w:val="004C3F28"/>
    <w:rsid w:val="004C4437"/>
    <w:rsid w:val="004C48CE"/>
    <w:rsid w:val="004C5729"/>
    <w:rsid w:val="004C5D43"/>
    <w:rsid w:val="004C5DFE"/>
    <w:rsid w:val="004C6254"/>
    <w:rsid w:val="004C66D1"/>
    <w:rsid w:val="004C6C18"/>
    <w:rsid w:val="004C72F9"/>
    <w:rsid w:val="004C7824"/>
    <w:rsid w:val="004C7F42"/>
    <w:rsid w:val="004C7F79"/>
    <w:rsid w:val="004D0BB5"/>
    <w:rsid w:val="004D0D64"/>
    <w:rsid w:val="004D1213"/>
    <w:rsid w:val="004D171F"/>
    <w:rsid w:val="004D1EB7"/>
    <w:rsid w:val="004D2148"/>
    <w:rsid w:val="004D243B"/>
    <w:rsid w:val="004D3499"/>
    <w:rsid w:val="004D351A"/>
    <w:rsid w:val="004D36D1"/>
    <w:rsid w:val="004D395F"/>
    <w:rsid w:val="004D3CB1"/>
    <w:rsid w:val="004D40CC"/>
    <w:rsid w:val="004D412C"/>
    <w:rsid w:val="004D48E6"/>
    <w:rsid w:val="004D4B63"/>
    <w:rsid w:val="004D5597"/>
    <w:rsid w:val="004D5B82"/>
    <w:rsid w:val="004D65D4"/>
    <w:rsid w:val="004D6CE2"/>
    <w:rsid w:val="004D707D"/>
    <w:rsid w:val="004D70A3"/>
    <w:rsid w:val="004D713F"/>
    <w:rsid w:val="004D7573"/>
    <w:rsid w:val="004D75DC"/>
    <w:rsid w:val="004D7A0B"/>
    <w:rsid w:val="004E012A"/>
    <w:rsid w:val="004E0A42"/>
    <w:rsid w:val="004E0BD1"/>
    <w:rsid w:val="004E1430"/>
    <w:rsid w:val="004E1671"/>
    <w:rsid w:val="004E16A4"/>
    <w:rsid w:val="004E1E78"/>
    <w:rsid w:val="004E26FA"/>
    <w:rsid w:val="004E2C9E"/>
    <w:rsid w:val="004E3399"/>
    <w:rsid w:val="004E356F"/>
    <w:rsid w:val="004E40FC"/>
    <w:rsid w:val="004E429C"/>
    <w:rsid w:val="004E4421"/>
    <w:rsid w:val="004E46B4"/>
    <w:rsid w:val="004E46B5"/>
    <w:rsid w:val="004E48C8"/>
    <w:rsid w:val="004E4E17"/>
    <w:rsid w:val="004E53ED"/>
    <w:rsid w:val="004E5EB4"/>
    <w:rsid w:val="004E6081"/>
    <w:rsid w:val="004E62C8"/>
    <w:rsid w:val="004E65B2"/>
    <w:rsid w:val="004E662E"/>
    <w:rsid w:val="004E74DD"/>
    <w:rsid w:val="004E7B3C"/>
    <w:rsid w:val="004F043D"/>
    <w:rsid w:val="004F08CB"/>
    <w:rsid w:val="004F0E76"/>
    <w:rsid w:val="004F0F48"/>
    <w:rsid w:val="004F1A96"/>
    <w:rsid w:val="004F1AC5"/>
    <w:rsid w:val="004F253B"/>
    <w:rsid w:val="004F2AA9"/>
    <w:rsid w:val="004F2D43"/>
    <w:rsid w:val="004F2F1B"/>
    <w:rsid w:val="004F31D1"/>
    <w:rsid w:val="004F3424"/>
    <w:rsid w:val="004F34A0"/>
    <w:rsid w:val="004F3FDF"/>
    <w:rsid w:val="004F4709"/>
    <w:rsid w:val="004F47C7"/>
    <w:rsid w:val="004F493F"/>
    <w:rsid w:val="004F4BC5"/>
    <w:rsid w:val="004F5068"/>
    <w:rsid w:val="004F5946"/>
    <w:rsid w:val="004F5F6B"/>
    <w:rsid w:val="004F5F9F"/>
    <w:rsid w:val="004F6080"/>
    <w:rsid w:val="004F65CA"/>
    <w:rsid w:val="004F6ADE"/>
    <w:rsid w:val="004F6B34"/>
    <w:rsid w:val="004F766D"/>
    <w:rsid w:val="004F76C7"/>
    <w:rsid w:val="004F78A6"/>
    <w:rsid w:val="004F7AC2"/>
    <w:rsid w:val="004F7CCF"/>
    <w:rsid w:val="00500156"/>
    <w:rsid w:val="005001AA"/>
    <w:rsid w:val="00500428"/>
    <w:rsid w:val="005014CF"/>
    <w:rsid w:val="00501606"/>
    <w:rsid w:val="00501611"/>
    <w:rsid w:val="00502C80"/>
    <w:rsid w:val="00502EF6"/>
    <w:rsid w:val="005030EA"/>
    <w:rsid w:val="0050345B"/>
    <w:rsid w:val="005035E3"/>
    <w:rsid w:val="0050391A"/>
    <w:rsid w:val="00503965"/>
    <w:rsid w:val="00503AFC"/>
    <w:rsid w:val="00503AFE"/>
    <w:rsid w:val="00503D61"/>
    <w:rsid w:val="00504052"/>
    <w:rsid w:val="005041DE"/>
    <w:rsid w:val="00504319"/>
    <w:rsid w:val="005048FF"/>
    <w:rsid w:val="00504EC7"/>
    <w:rsid w:val="00505263"/>
    <w:rsid w:val="005053E4"/>
    <w:rsid w:val="005056D2"/>
    <w:rsid w:val="00505773"/>
    <w:rsid w:val="00505CB1"/>
    <w:rsid w:val="00505DF1"/>
    <w:rsid w:val="0050618F"/>
    <w:rsid w:val="005061ED"/>
    <w:rsid w:val="00506CF2"/>
    <w:rsid w:val="00506EBE"/>
    <w:rsid w:val="005070CB"/>
    <w:rsid w:val="0050797A"/>
    <w:rsid w:val="00507EB4"/>
    <w:rsid w:val="005100E5"/>
    <w:rsid w:val="0051106C"/>
    <w:rsid w:val="00511319"/>
    <w:rsid w:val="00511C2E"/>
    <w:rsid w:val="005129D2"/>
    <w:rsid w:val="00512C9A"/>
    <w:rsid w:val="00512E24"/>
    <w:rsid w:val="00513145"/>
    <w:rsid w:val="00513392"/>
    <w:rsid w:val="0051379A"/>
    <w:rsid w:val="00513F2D"/>
    <w:rsid w:val="00514162"/>
    <w:rsid w:val="005141C5"/>
    <w:rsid w:val="0051448D"/>
    <w:rsid w:val="00514A20"/>
    <w:rsid w:val="00514CDB"/>
    <w:rsid w:val="00514D54"/>
    <w:rsid w:val="00514EEC"/>
    <w:rsid w:val="0051501D"/>
    <w:rsid w:val="005150BA"/>
    <w:rsid w:val="0051537E"/>
    <w:rsid w:val="005154E1"/>
    <w:rsid w:val="005158E3"/>
    <w:rsid w:val="00515D52"/>
    <w:rsid w:val="00516997"/>
    <w:rsid w:val="00516E2E"/>
    <w:rsid w:val="0051789E"/>
    <w:rsid w:val="005178DB"/>
    <w:rsid w:val="00517EA3"/>
    <w:rsid w:val="005201A1"/>
    <w:rsid w:val="005202C4"/>
    <w:rsid w:val="00520C1B"/>
    <w:rsid w:val="00520CD8"/>
    <w:rsid w:val="00520D91"/>
    <w:rsid w:val="00520EA7"/>
    <w:rsid w:val="005213A6"/>
    <w:rsid w:val="005213E8"/>
    <w:rsid w:val="00521469"/>
    <w:rsid w:val="0052164D"/>
    <w:rsid w:val="0052169B"/>
    <w:rsid w:val="005224FA"/>
    <w:rsid w:val="00522537"/>
    <w:rsid w:val="00522947"/>
    <w:rsid w:val="00523387"/>
    <w:rsid w:val="00523830"/>
    <w:rsid w:val="00523B90"/>
    <w:rsid w:val="0052422B"/>
    <w:rsid w:val="00524B44"/>
    <w:rsid w:val="0052529C"/>
    <w:rsid w:val="00525665"/>
    <w:rsid w:val="00525757"/>
    <w:rsid w:val="00525C76"/>
    <w:rsid w:val="00525CA4"/>
    <w:rsid w:val="00525F0B"/>
    <w:rsid w:val="00525F2E"/>
    <w:rsid w:val="0052603F"/>
    <w:rsid w:val="00526057"/>
    <w:rsid w:val="00526183"/>
    <w:rsid w:val="0052642D"/>
    <w:rsid w:val="00526523"/>
    <w:rsid w:val="0052667A"/>
    <w:rsid w:val="00526C32"/>
    <w:rsid w:val="00527236"/>
    <w:rsid w:val="00527F80"/>
    <w:rsid w:val="00530B4F"/>
    <w:rsid w:val="00530F56"/>
    <w:rsid w:val="00530F8D"/>
    <w:rsid w:val="005310BF"/>
    <w:rsid w:val="00531124"/>
    <w:rsid w:val="005311E9"/>
    <w:rsid w:val="00531321"/>
    <w:rsid w:val="00531450"/>
    <w:rsid w:val="00531788"/>
    <w:rsid w:val="00531F37"/>
    <w:rsid w:val="005321CC"/>
    <w:rsid w:val="005328FB"/>
    <w:rsid w:val="00532AB1"/>
    <w:rsid w:val="00532E30"/>
    <w:rsid w:val="00532FDB"/>
    <w:rsid w:val="0053375C"/>
    <w:rsid w:val="00533AAF"/>
    <w:rsid w:val="00533F42"/>
    <w:rsid w:val="00533FC9"/>
    <w:rsid w:val="00534091"/>
    <w:rsid w:val="0053444E"/>
    <w:rsid w:val="00534D46"/>
    <w:rsid w:val="0053545A"/>
    <w:rsid w:val="00535A06"/>
    <w:rsid w:val="00535B3D"/>
    <w:rsid w:val="00535BD1"/>
    <w:rsid w:val="00535FC2"/>
    <w:rsid w:val="005363A9"/>
    <w:rsid w:val="005363E4"/>
    <w:rsid w:val="00536850"/>
    <w:rsid w:val="00536AB3"/>
    <w:rsid w:val="00536F0C"/>
    <w:rsid w:val="0053729B"/>
    <w:rsid w:val="005377B1"/>
    <w:rsid w:val="00537BDA"/>
    <w:rsid w:val="005400AB"/>
    <w:rsid w:val="00540985"/>
    <w:rsid w:val="00540C4D"/>
    <w:rsid w:val="00540CA5"/>
    <w:rsid w:val="0054102D"/>
    <w:rsid w:val="0054104B"/>
    <w:rsid w:val="00541A56"/>
    <w:rsid w:val="005424F5"/>
    <w:rsid w:val="00542650"/>
    <w:rsid w:val="00542C58"/>
    <w:rsid w:val="005433B6"/>
    <w:rsid w:val="005438DD"/>
    <w:rsid w:val="00543B90"/>
    <w:rsid w:val="005441EC"/>
    <w:rsid w:val="00544923"/>
    <w:rsid w:val="005449B0"/>
    <w:rsid w:val="00544BDE"/>
    <w:rsid w:val="00544BFC"/>
    <w:rsid w:val="00544DC7"/>
    <w:rsid w:val="00544FC1"/>
    <w:rsid w:val="0054516D"/>
    <w:rsid w:val="00545898"/>
    <w:rsid w:val="00545DE6"/>
    <w:rsid w:val="00545DF5"/>
    <w:rsid w:val="00546041"/>
    <w:rsid w:val="00546120"/>
    <w:rsid w:val="00546609"/>
    <w:rsid w:val="005466B6"/>
    <w:rsid w:val="0054746D"/>
    <w:rsid w:val="0054752F"/>
    <w:rsid w:val="0054772F"/>
    <w:rsid w:val="005479EA"/>
    <w:rsid w:val="00547D6A"/>
    <w:rsid w:val="00547DC0"/>
    <w:rsid w:val="00550161"/>
    <w:rsid w:val="00550317"/>
    <w:rsid w:val="00550453"/>
    <w:rsid w:val="0055090F"/>
    <w:rsid w:val="0055118F"/>
    <w:rsid w:val="00551386"/>
    <w:rsid w:val="00551679"/>
    <w:rsid w:val="00551CB8"/>
    <w:rsid w:val="00551F26"/>
    <w:rsid w:val="00551FF7"/>
    <w:rsid w:val="005529E3"/>
    <w:rsid w:val="00552DF6"/>
    <w:rsid w:val="0055340A"/>
    <w:rsid w:val="0055384C"/>
    <w:rsid w:val="00553C77"/>
    <w:rsid w:val="00553CBA"/>
    <w:rsid w:val="005547BA"/>
    <w:rsid w:val="00554D82"/>
    <w:rsid w:val="00554F8B"/>
    <w:rsid w:val="005550C5"/>
    <w:rsid w:val="0055511D"/>
    <w:rsid w:val="005551DE"/>
    <w:rsid w:val="0055555B"/>
    <w:rsid w:val="005557FE"/>
    <w:rsid w:val="005559A5"/>
    <w:rsid w:val="00555DFD"/>
    <w:rsid w:val="00556274"/>
    <w:rsid w:val="00556B4B"/>
    <w:rsid w:val="00556CD2"/>
    <w:rsid w:val="00556FF3"/>
    <w:rsid w:val="0055704B"/>
    <w:rsid w:val="00557228"/>
    <w:rsid w:val="0055752C"/>
    <w:rsid w:val="00557541"/>
    <w:rsid w:val="005576E9"/>
    <w:rsid w:val="00557959"/>
    <w:rsid w:val="005602AB"/>
    <w:rsid w:val="00560772"/>
    <w:rsid w:val="00560AD3"/>
    <w:rsid w:val="00560B86"/>
    <w:rsid w:val="00560BB4"/>
    <w:rsid w:val="00560C7B"/>
    <w:rsid w:val="00560D82"/>
    <w:rsid w:val="00560F47"/>
    <w:rsid w:val="00561750"/>
    <w:rsid w:val="0056175E"/>
    <w:rsid w:val="00561B3A"/>
    <w:rsid w:val="00561FA8"/>
    <w:rsid w:val="00562427"/>
    <w:rsid w:val="0056264B"/>
    <w:rsid w:val="0056271D"/>
    <w:rsid w:val="005627CD"/>
    <w:rsid w:val="00562A04"/>
    <w:rsid w:val="00562B15"/>
    <w:rsid w:val="00562B9B"/>
    <w:rsid w:val="00562D93"/>
    <w:rsid w:val="005635CD"/>
    <w:rsid w:val="005635F0"/>
    <w:rsid w:val="00563794"/>
    <w:rsid w:val="0056460A"/>
    <w:rsid w:val="00565388"/>
    <w:rsid w:val="0056539E"/>
    <w:rsid w:val="00565779"/>
    <w:rsid w:val="0056580D"/>
    <w:rsid w:val="005659C9"/>
    <w:rsid w:val="00565A8E"/>
    <w:rsid w:val="00565C64"/>
    <w:rsid w:val="0056600F"/>
    <w:rsid w:val="0056636D"/>
    <w:rsid w:val="00566659"/>
    <w:rsid w:val="00566C23"/>
    <w:rsid w:val="00567383"/>
    <w:rsid w:val="00567616"/>
    <w:rsid w:val="005679C6"/>
    <w:rsid w:val="00567F22"/>
    <w:rsid w:val="0057058B"/>
    <w:rsid w:val="00570D14"/>
    <w:rsid w:val="00571378"/>
    <w:rsid w:val="005716D1"/>
    <w:rsid w:val="00571712"/>
    <w:rsid w:val="00571881"/>
    <w:rsid w:val="00572870"/>
    <w:rsid w:val="00572C77"/>
    <w:rsid w:val="005730B9"/>
    <w:rsid w:val="005735A8"/>
    <w:rsid w:val="005737BC"/>
    <w:rsid w:val="005737BE"/>
    <w:rsid w:val="00573901"/>
    <w:rsid w:val="00575146"/>
    <w:rsid w:val="00575497"/>
    <w:rsid w:val="005754B2"/>
    <w:rsid w:val="00575751"/>
    <w:rsid w:val="00575A2C"/>
    <w:rsid w:val="00575D70"/>
    <w:rsid w:val="00576932"/>
    <w:rsid w:val="00577128"/>
    <w:rsid w:val="0057719C"/>
    <w:rsid w:val="00577DBE"/>
    <w:rsid w:val="005807AC"/>
    <w:rsid w:val="005813F3"/>
    <w:rsid w:val="00581409"/>
    <w:rsid w:val="0058174D"/>
    <w:rsid w:val="00581A3F"/>
    <w:rsid w:val="00581D4D"/>
    <w:rsid w:val="00581E0F"/>
    <w:rsid w:val="00581FB2"/>
    <w:rsid w:val="00583576"/>
    <w:rsid w:val="00583CB4"/>
    <w:rsid w:val="00583CC8"/>
    <w:rsid w:val="0058440F"/>
    <w:rsid w:val="0058483B"/>
    <w:rsid w:val="005848F1"/>
    <w:rsid w:val="005853FA"/>
    <w:rsid w:val="005854E2"/>
    <w:rsid w:val="0058572D"/>
    <w:rsid w:val="00585C24"/>
    <w:rsid w:val="00585CA5"/>
    <w:rsid w:val="00585D34"/>
    <w:rsid w:val="00585F0B"/>
    <w:rsid w:val="00586197"/>
    <w:rsid w:val="005861AE"/>
    <w:rsid w:val="005864B8"/>
    <w:rsid w:val="00586616"/>
    <w:rsid w:val="005873EE"/>
    <w:rsid w:val="00587BB2"/>
    <w:rsid w:val="00587DD6"/>
    <w:rsid w:val="005902E4"/>
    <w:rsid w:val="005904DC"/>
    <w:rsid w:val="00590A61"/>
    <w:rsid w:val="00591212"/>
    <w:rsid w:val="005918E1"/>
    <w:rsid w:val="00591A8B"/>
    <w:rsid w:val="0059272B"/>
    <w:rsid w:val="0059276D"/>
    <w:rsid w:val="00592786"/>
    <w:rsid w:val="00592E03"/>
    <w:rsid w:val="0059311B"/>
    <w:rsid w:val="0059322B"/>
    <w:rsid w:val="00593F1D"/>
    <w:rsid w:val="00594899"/>
    <w:rsid w:val="0059489D"/>
    <w:rsid w:val="00594FD1"/>
    <w:rsid w:val="005953F3"/>
    <w:rsid w:val="0059555E"/>
    <w:rsid w:val="00595F5A"/>
    <w:rsid w:val="005967A1"/>
    <w:rsid w:val="00596C0A"/>
    <w:rsid w:val="00596FCD"/>
    <w:rsid w:val="00597870"/>
    <w:rsid w:val="00597EBA"/>
    <w:rsid w:val="005A0536"/>
    <w:rsid w:val="005A0B67"/>
    <w:rsid w:val="005A1482"/>
    <w:rsid w:val="005A163A"/>
    <w:rsid w:val="005A214B"/>
    <w:rsid w:val="005A2326"/>
    <w:rsid w:val="005A254A"/>
    <w:rsid w:val="005A26E6"/>
    <w:rsid w:val="005A2809"/>
    <w:rsid w:val="005A2DD6"/>
    <w:rsid w:val="005A379E"/>
    <w:rsid w:val="005A37FE"/>
    <w:rsid w:val="005A4196"/>
    <w:rsid w:val="005A4890"/>
    <w:rsid w:val="005A4A6F"/>
    <w:rsid w:val="005A5217"/>
    <w:rsid w:val="005A545B"/>
    <w:rsid w:val="005A5473"/>
    <w:rsid w:val="005A5721"/>
    <w:rsid w:val="005A5A73"/>
    <w:rsid w:val="005A5C62"/>
    <w:rsid w:val="005A642C"/>
    <w:rsid w:val="005A670B"/>
    <w:rsid w:val="005A6FFB"/>
    <w:rsid w:val="005A70D9"/>
    <w:rsid w:val="005A7892"/>
    <w:rsid w:val="005A7A06"/>
    <w:rsid w:val="005A7B9D"/>
    <w:rsid w:val="005B015F"/>
    <w:rsid w:val="005B0407"/>
    <w:rsid w:val="005B0BC0"/>
    <w:rsid w:val="005B0BF2"/>
    <w:rsid w:val="005B0E24"/>
    <w:rsid w:val="005B215C"/>
    <w:rsid w:val="005B21F9"/>
    <w:rsid w:val="005B285C"/>
    <w:rsid w:val="005B2AEA"/>
    <w:rsid w:val="005B3E1A"/>
    <w:rsid w:val="005B454B"/>
    <w:rsid w:val="005B4B6A"/>
    <w:rsid w:val="005B4CC2"/>
    <w:rsid w:val="005B4D39"/>
    <w:rsid w:val="005B566E"/>
    <w:rsid w:val="005B577F"/>
    <w:rsid w:val="005B5FF4"/>
    <w:rsid w:val="005C0004"/>
    <w:rsid w:val="005C015A"/>
    <w:rsid w:val="005C067D"/>
    <w:rsid w:val="005C067F"/>
    <w:rsid w:val="005C0707"/>
    <w:rsid w:val="005C0DDB"/>
    <w:rsid w:val="005C0DEC"/>
    <w:rsid w:val="005C0F03"/>
    <w:rsid w:val="005C1090"/>
    <w:rsid w:val="005C1B86"/>
    <w:rsid w:val="005C1D08"/>
    <w:rsid w:val="005C2F14"/>
    <w:rsid w:val="005C300C"/>
    <w:rsid w:val="005C318A"/>
    <w:rsid w:val="005C32F0"/>
    <w:rsid w:val="005C3499"/>
    <w:rsid w:val="005C3963"/>
    <w:rsid w:val="005C39F7"/>
    <w:rsid w:val="005C3C75"/>
    <w:rsid w:val="005C3F8E"/>
    <w:rsid w:val="005C40B4"/>
    <w:rsid w:val="005C42AA"/>
    <w:rsid w:val="005C456E"/>
    <w:rsid w:val="005C4763"/>
    <w:rsid w:val="005C4AC4"/>
    <w:rsid w:val="005C5613"/>
    <w:rsid w:val="005C59F4"/>
    <w:rsid w:val="005C5DB3"/>
    <w:rsid w:val="005C5E1D"/>
    <w:rsid w:val="005C61C5"/>
    <w:rsid w:val="005C65C5"/>
    <w:rsid w:val="005C65D6"/>
    <w:rsid w:val="005C6641"/>
    <w:rsid w:val="005C69E9"/>
    <w:rsid w:val="005C6B1D"/>
    <w:rsid w:val="005C7169"/>
    <w:rsid w:val="005C7225"/>
    <w:rsid w:val="005C73F8"/>
    <w:rsid w:val="005C768B"/>
    <w:rsid w:val="005C7990"/>
    <w:rsid w:val="005C7B95"/>
    <w:rsid w:val="005C7E97"/>
    <w:rsid w:val="005C7EF9"/>
    <w:rsid w:val="005D02E7"/>
    <w:rsid w:val="005D052E"/>
    <w:rsid w:val="005D05D9"/>
    <w:rsid w:val="005D05E0"/>
    <w:rsid w:val="005D0660"/>
    <w:rsid w:val="005D094E"/>
    <w:rsid w:val="005D0FF6"/>
    <w:rsid w:val="005D1263"/>
    <w:rsid w:val="005D1807"/>
    <w:rsid w:val="005D1F19"/>
    <w:rsid w:val="005D23A1"/>
    <w:rsid w:val="005D259A"/>
    <w:rsid w:val="005D29E4"/>
    <w:rsid w:val="005D2B7E"/>
    <w:rsid w:val="005D2B88"/>
    <w:rsid w:val="005D2E9B"/>
    <w:rsid w:val="005D32DA"/>
    <w:rsid w:val="005D3B8E"/>
    <w:rsid w:val="005D3D90"/>
    <w:rsid w:val="005D411D"/>
    <w:rsid w:val="005D459D"/>
    <w:rsid w:val="005D4897"/>
    <w:rsid w:val="005D527A"/>
    <w:rsid w:val="005D5322"/>
    <w:rsid w:val="005D54DC"/>
    <w:rsid w:val="005D586F"/>
    <w:rsid w:val="005D58CC"/>
    <w:rsid w:val="005D5E3C"/>
    <w:rsid w:val="005D63C5"/>
    <w:rsid w:val="005D64AA"/>
    <w:rsid w:val="005D6683"/>
    <w:rsid w:val="005D7D80"/>
    <w:rsid w:val="005E0A46"/>
    <w:rsid w:val="005E0E3A"/>
    <w:rsid w:val="005E17FF"/>
    <w:rsid w:val="005E1844"/>
    <w:rsid w:val="005E1E8A"/>
    <w:rsid w:val="005E1FD7"/>
    <w:rsid w:val="005E2280"/>
    <w:rsid w:val="005E26AC"/>
    <w:rsid w:val="005E2AAD"/>
    <w:rsid w:val="005E2C7B"/>
    <w:rsid w:val="005E2DAD"/>
    <w:rsid w:val="005E304A"/>
    <w:rsid w:val="005E318D"/>
    <w:rsid w:val="005E3206"/>
    <w:rsid w:val="005E3A6C"/>
    <w:rsid w:val="005E3A8B"/>
    <w:rsid w:val="005E3B72"/>
    <w:rsid w:val="005E3D09"/>
    <w:rsid w:val="005E3E19"/>
    <w:rsid w:val="005E44B1"/>
    <w:rsid w:val="005E4A9E"/>
    <w:rsid w:val="005E4AA5"/>
    <w:rsid w:val="005E5292"/>
    <w:rsid w:val="005E54A2"/>
    <w:rsid w:val="005E598F"/>
    <w:rsid w:val="005E5AE2"/>
    <w:rsid w:val="005E5B2D"/>
    <w:rsid w:val="005E5D01"/>
    <w:rsid w:val="005E6556"/>
    <w:rsid w:val="005E745B"/>
    <w:rsid w:val="005E7C5B"/>
    <w:rsid w:val="005F004E"/>
    <w:rsid w:val="005F0E54"/>
    <w:rsid w:val="005F1246"/>
    <w:rsid w:val="005F1330"/>
    <w:rsid w:val="005F149F"/>
    <w:rsid w:val="005F192C"/>
    <w:rsid w:val="005F1989"/>
    <w:rsid w:val="005F1BF0"/>
    <w:rsid w:val="005F1D1D"/>
    <w:rsid w:val="005F21AA"/>
    <w:rsid w:val="005F28AA"/>
    <w:rsid w:val="005F2DE5"/>
    <w:rsid w:val="005F30DE"/>
    <w:rsid w:val="005F32EC"/>
    <w:rsid w:val="005F347C"/>
    <w:rsid w:val="005F37C7"/>
    <w:rsid w:val="005F38A7"/>
    <w:rsid w:val="005F3C05"/>
    <w:rsid w:val="005F3FC5"/>
    <w:rsid w:val="005F5053"/>
    <w:rsid w:val="005F51A4"/>
    <w:rsid w:val="005F5554"/>
    <w:rsid w:val="005F5807"/>
    <w:rsid w:val="005F5904"/>
    <w:rsid w:val="005F5D7C"/>
    <w:rsid w:val="005F5F8E"/>
    <w:rsid w:val="005F5FEA"/>
    <w:rsid w:val="005F6907"/>
    <w:rsid w:val="005F69EC"/>
    <w:rsid w:val="005F6A38"/>
    <w:rsid w:val="005F6F7A"/>
    <w:rsid w:val="005F71F8"/>
    <w:rsid w:val="005F7408"/>
    <w:rsid w:val="005F78E2"/>
    <w:rsid w:val="005F799C"/>
    <w:rsid w:val="005F7F60"/>
    <w:rsid w:val="006002DC"/>
    <w:rsid w:val="00600383"/>
    <w:rsid w:val="00601D1B"/>
    <w:rsid w:val="00602045"/>
    <w:rsid w:val="0060320E"/>
    <w:rsid w:val="0060332D"/>
    <w:rsid w:val="00603C1A"/>
    <w:rsid w:val="00603D60"/>
    <w:rsid w:val="006045CF"/>
    <w:rsid w:val="006046C4"/>
    <w:rsid w:val="00604B34"/>
    <w:rsid w:val="006058E7"/>
    <w:rsid w:val="00605A12"/>
    <w:rsid w:val="0060638E"/>
    <w:rsid w:val="006064B0"/>
    <w:rsid w:val="006069E2"/>
    <w:rsid w:val="00606ACB"/>
    <w:rsid w:val="00606BD6"/>
    <w:rsid w:val="00606CF5"/>
    <w:rsid w:val="0060720E"/>
    <w:rsid w:val="00607589"/>
    <w:rsid w:val="00607AA7"/>
    <w:rsid w:val="00607B2C"/>
    <w:rsid w:val="00607EE3"/>
    <w:rsid w:val="00610A50"/>
    <w:rsid w:val="00610B99"/>
    <w:rsid w:val="00610D14"/>
    <w:rsid w:val="00611554"/>
    <w:rsid w:val="006119F5"/>
    <w:rsid w:val="00611AC6"/>
    <w:rsid w:val="00611B5A"/>
    <w:rsid w:val="00611BF2"/>
    <w:rsid w:val="006127D0"/>
    <w:rsid w:val="0061344A"/>
    <w:rsid w:val="00613515"/>
    <w:rsid w:val="00613C30"/>
    <w:rsid w:val="00613CEB"/>
    <w:rsid w:val="0061459C"/>
    <w:rsid w:val="00614808"/>
    <w:rsid w:val="006148DF"/>
    <w:rsid w:val="00614C14"/>
    <w:rsid w:val="00614E2E"/>
    <w:rsid w:val="00614FA4"/>
    <w:rsid w:val="00615338"/>
    <w:rsid w:val="00615920"/>
    <w:rsid w:val="0061608B"/>
    <w:rsid w:val="006164F6"/>
    <w:rsid w:val="0061678F"/>
    <w:rsid w:val="00616A54"/>
    <w:rsid w:val="00617EBE"/>
    <w:rsid w:val="00620139"/>
    <w:rsid w:val="00620366"/>
    <w:rsid w:val="0062074D"/>
    <w:rsid w:val="00620D06"/>
    <w:rsid w:val="00621283"/>
    <w:rsid w:val="0062210F"/>
    <w:rsid w:val="0062219F"/>
    <w:rsid w:val="00622715"/>
    <w:rsid w:val="006228F0"/>
    <w:rsid w:val="00622D85"/>
    <w:rsid w:val="00623174"/>
    <w:rsid w:val="006233A6"/>
    <w:rsid w:val="0062348D"/>
    <w:rsid w:val="006235C0"/>
    <w:rsid w:val="006242F9"/>
    <w:rsid w:val="00624766"/>
    <w:rsid w:val="006248C5"/>
    <w:rsid w:val="00624AAB"/>
    <w:rsid w:val="00624CF4"/>
    <w:rsid w:val="00624E73"/>
    <w:rsid w:val="006255C5"/>
    <w:rsid w:val="006255EA"/>
    <w:rsid w:val="0062560E"/>
    <w:rsid w:val="00626039"/>
    <w:rsid w:val="00626270"/>
    <w:rsid w:val="00626661"/>
    <w:rsid w:val="00626AF1"/>
    <w:rsid w:val="0062706E"/>
    <w:rsid w:val="00627A21"/>
    <w:rsid w:val="00630086"/>
    <w:rsid w:val="00630FB4"/>
    <w:rsid w:val="006312FA"/>
    <w:rsid w:val="0063156B"/>
    <w:rsid w:val="00631AC7"/>
    <w:rsid w:val="00632806"/>
    <w:rsid w:val="00632A2C"/>
    <w:rsid w:val="00632D58"/>
    <w:rsid w:val="006330C8"/>
    <w:rsid w:val="006343C5"/>
    <w:rsid w:val="0063475D"/>
    <w:rsid w:val="006347FD"/>
    <w:rsid w:val="00634A10"/>
    <w:rsid w:val="0063577D"/>
    <w:rsid w:val="00635C2A"/>
    <w:rsid w:val="00635C58"/>
    <w:rsid w:val="00635E07"/>
    <w:rsid w:val="00636270"/>
    <w:rsid w:val="00637124"/>
    <w:rsid w:val="006371DE"/>
    <w:rsid w:val="006374F1"/>
    <w:rsid w:val="00637896"/>
    <w:rsid w:val="00637D08"/>
    <w:rsid w:val="00637D5C"/>
    <w:rsid w:val="00637F5A"/>
    <w:rsid w:val="00640226"/>
    <w:rsid w:val="0064094A"/>
    <w:rsid w:val="00640AC4"/>
    <w:rsid w:val="00640E7B"/>
    <w:rsid w:val="006417B7"/>
    <w:rsid w:val="0064188C"/>
    <w:rsid w:val="00642348"/>
    <w:rsid w:val="00642CF5"/>
    <w:rsid w:val="00642F0A"/>
    <w:rsid w:val="00642FD4"/>
    <w:rsid w:val="00643032"/>
    <w:rsid w:val="00643221"/>
    <w:rsid w:val="0064350B"/>
    <w:rsid w:val="00643571"/>
    <w:rsid w:val="006438AA"/>
    <w:rsid w:val="00643A08"/>
    <w:rsid w:val="00644F80"/>
    <w:rsid w:val="006452F9"/>
    <w:rsid w:val="00645308"/>
    <w:rsid w:val="00645BDE"/>
    <w:rsid w:val="00645D8C"/>
    <w:rsid w:val="00646115"/>
    <w:rsid w:val="00646143"/>
    <w:rsid w:val="00646581"/>
    <w:rsid w:val="006466F5"/>
    <w:rsid w:val="00646847"/>
    <w:rsid w:val="00646C85"/>
    <w:rsid w:val="00646F55"/>
    <w:rsid w:val="00647080"/>
    <w:rsid w:val="006470A5"/>
    <w:rsid w:val="00647679"/>
    <w:rsid w:val="00647A71"/>
    <w:rsid w:val="00647BB6"/>
    <w:rsid w:val="00647BDB"/>
    <w:rsid w:val="00647E5D"/>
    <w:rsid w:val="00647E65"/>
    <w:rsid w:val="0065011F"/>
    <w:rsid w:val="00650997"/>
    <w:rsid w:val="00650B66"/>
    <w:rsid w:val="00650D3F"/>
    <w:rsid w:val="00651262"/>
    <w:rsid w:val="00651FFF"/>
    <w:rsid w:val="0065233B"/>
    <w:rsid w:val="00652B72"/>
    <w:rsid w:val="006530E0"/>
    <w:rsid w:val="006534DD"/>
    <w:rsid w:val="00653570"/>
    <w:rsid w:val="00653962"/>
    <w:rsid w:val="00653C6B"/>
    <w:rsid w:val="006543FF"/>
    <w:rsid w:val="0065482A"/>
    <w:rsid w:val="00654830"/>
    <w:rsid w:val="00654ABB"/>
    <w:rsid w:val="0065539B"/>
    <w:rsid w:val="00655E65"/>
    <w:rsid w:val="00656B2F"/>
    <w:rsid w:val="0065725B"/>
    <w:rsid w:val="006603A9"/>
    <w:rsid w:val="006604CC"/>
    <w:rsid w:val="006607CB"/>
    <w:rsid w:val="0066086F"/>
    <w:rsid w:val="00661694"/>
    <w:rsid w:val="006616A4"/>
    <w:rsid w:val="00661898"/>
    <w:rsid w:val="00661F95"/>
    <w:rsid w:val="0066206A"/>
    <w:rsid w:val="00662350"/>
    <w:rsid w:val="00662F4E"/>
    <w:rsid w:val="0066342D"/>
    <w:rsid w:val="00663698"/>
    <w:rsid w:val="00663E01"/>
    <w:rsid w:val="00663E41"/>
    <w:rsid w:val="00663EDB"/>
    <w:rsid w:val="0066446B"/>
    <w:rsid w:val="00664CBD"/>
    <w:rsid w:val="00664F41"/>
    <w:rsid w:val="0066524D"/>
    <w:rsid w:val="0066592E"/>
    <w:rsid w:val="00665A01"/>
    <w:rsid w:val="00665ABF"/>
    <w:rsid w:val="00665F69"/>
    <w:rsid w:val="006662B8"/>
    <w:rsid w:val="006664EA"/>
    <w:rsid w:val="00666FA9"/>
    <w:rsid w:val="00667029"/>
    <w:rsid w:val="0066743E"/>
    <w:rsid w:val="006678C3"/>
    <w:rsid w:val="006678CA"/>
    <w:rsid w:val="00667992"/>
    <w:rsid w:val="00667C11"/>
    <w:rsid w:val="0067014E"/>
    <w:rsid w:val="00670399"/>
    <w:rsid w:val="0067069D"/>
    <w:rsid w:val="0067132F"/>
    <w:rsid w:val="00671A27"/>
    <w:rsid w:val="00671D4F"/>
    <w:rsid w:val="006722A4"/>
    <w:rsid w:val="006722CE"/>
    <w:rsid w:val="006724BC"/>
    <w:rsid w:val="006725B0"/>
    <w:rsid w:val="006732AD"/>
    <w:rsid w:val="00673319"/>
    <w:rsid w:val="0067356F"/>
    <w:rsid w:val="00673B88"/>
    <w:rsid w:val="006745A4"/>
    <w:rsid w:val="00675B24"/>
    <w:rsid w:val="00675F51"/>
    <w:rsid w:val="00675F90"/>
    <w:rsid w:val="00676684"/>
    <w:rsid w:val="00676720"/>
    <w:rsid w:val="00677C9E"/>
    <w:rsid w:val="00680045"/>
    <w:rsid w:val="006803ED"/>
    <w:rsid w:val="00680DE1"/>
    <w:rsid w:val="006813C2"/>
    <w:rsid w:val="00681404"/>
    <w:rsid w:val="00681B08"/>
    <w:rsid w:val="00681BA2"/>
    <w:rsid w:val="0068227B"/>
    <w:rsid w:val="00682571"/>
    <w:rsid w:val="006825C8"/>
    <w:rsid w:val="0068286F"/>
    <w:rsid w:val="00682937"/>
    <w:rsid w:val="00683279"/>
    <w:rsid w:val="006832BC"/>
    <w:rsid w:val="00683574"/>
    <w:rsid w:val="00683DBE"/>
    <w:rsid w:val="006845E8"/>
    <w:rsid w:val="00684872"/>
    <w:rsid w:val="006852DE"/>
    <w:rsid w:val="00685344"/>
    <w:rsid w:val="00686A1C"/>
    <w:rsid w:val="006872F0"/>
    <w:rsid w:val="0068778E"/>
    <w:rsid w:val="006878D6"/>
    <w:rsid w:val="006878FC"/>
    <w:rsid w:val="00687902"/>
    <w:rsid w:val="00687ED5"/>
    <w:rsid w:val="00687EE0"/>
    <w:rsid w:val="00687FFC"/>
    <w:rsid w:val="006900AF"/>
    <w:rsid w:val="00690378"/>
    <w:rsid w:val="006903FE"/>
    <w:rsid w:val="006905C6"/>
    <w:rsid w:val="0069072C"/>
    <w:rsid w:val="0069077C"/>
    <w:rsid w:val="00691400"/>
    <w:rsid w:val="006914A8"/>
    <w:rsid w:val="006919D4"/>
    <w:rsid w:val="00691C93"/>
    <w:rsid w:val="00691EF5"/>
    <w:rsid w:val="006921C3"/>
    <w:rsid w:val="00692819"/>
    <w:rsid w:val="00693373"/>
    <w:rsid w:val="006936C4"/>
    <w:rsid w:val="006936CD"/>
    <w:rsid w:val="006937C8"/>
    <w:rsid w:val="006939B8"/>
    <w:rsid w:val="0069412B"/>
    <w:rsid w:val="00694329"/>
    <w:rsid w:val="006946D3"/>
    <w:rsid w:val="006949F0"/>
    <w:rsid w:val="00694A7B"/>
    <w:rsid w:val="00694E1F"/>
    <w:rsid w:val="0069504B"/>
    <w:rsid w:val="00695BC9"/>
    <w:rsid w:val="00695CD6"/>
    <w:rsid w:val="00695F78"/>
    <w:rsid w:val="0069610B"/>
    <w:rsid w:val="00696E60"/>
    <w:rsid w:val="006970C8"/>
    <w:rsid w:val="0069717C"/>
    <w:rsid w:val="00697372"/>
    <w:rsid w:val="0069765F"/>
    <w:rsid w:val="00697D74"/>
    <w:rsid w:val="00697FF4"/>
    <w:rsid w:val="006A0100"/>
    <w:rsid w:val="006A0346"/>
    <w:rsid w:val="006A0913"/>
    <w:rsid w:val="006A0CFE"/>
    <w:rsid w:val="006A1106"/>
    <w:rsid w:val="006A2D05"/>
    <w:rsid w:val="006A2F13"/>
    <w:rsid w:val="006A2F50"/>
    <w:rsid w:val="006A3BA9"/>
    <w:rsid w:val="006A3F58"/>
    <w:rsid w:val="006A41DB"/>
    <w:rsid w:val="006A436D"/>
    <w:rsid w:val="006A438A"/>
    <w:rsid w:val="006A448F"/>
    <w:rsid w:val="006A51BC"/>
    <w:rsid w:val="006A5E95"/>
    <w:rsid w:val="006A63EA"/>
    <w:rsid w:val="006A6987"/>
    <w:rsid w:val="006A6AD2"/>
    <w:rsid w:val="006A6E04"/>
    <w:rsid w:val="006A77DE"/>
    <w:rsid w:val="006B0025"/>
    <w:rsid w:val="006B0756"/>
    <w:rsid w:val="006B0831"/>
    <w:rsid w:val="006B0BCB"/>
    <w:rsid w:val="006B0FB2"/>
    <w:rsid w:val="006B102A"/>
    <w:rsid w:val="006B1368"/>
    <w:rsid w:val="006B1489"/>
    <w:rsid w:val="006B156B"/>
    <w:rsid w:val="006B160E"/>
    <w:rsid w:val="006B1693"/>
    <w:rsid w:val="006B2200"/>
    <w:rsid w:val="006B289B"/>
    <w:rsid w:val="006B29A7"/>
    <w:rsid w:val="006B2DE1"/>
    <w:rsid w:val="006B2DE5"/>
    <w:rsid w:val="006B41DF"/>
    <w:rsid w:val="006B4A37"/>
    <w:rsid w:val="006B5583"/>
    <w:rsid w:val="006B59E2"/>
    <w:rsid w:val="006B5A9D"/>
    <w:rsid w:val="006B5F0B"/>
    <w:rsid w:val="006B63D9"/>
    <w:rsid w:val="006B640A"/>
    <w:rsid w:val="006B6BC4"/>
    <w:rsid w:val="006B6EE3"/>
    <w:rsid w:val="006B72CA"/>
    <w:rsid w:val="006B77F8"/>
    <w:rsid w:val="006B79C1"/>
    <w:rsid w:val="006B7DA8"/>
    <w:rsid w:val="006B7E94"/>
    <w:rsid w:val="006C00C6"/>
    <w:rsid w:val="006C06CC"/>
    <w:rsid w:val="006C0975"/>
    <w:rsid w:val="006C0B69"/>
    <w:rsid w:val="006C0BC2"/>
    <w:rsid w:val="006C0D66"/>
    <w:rsid w:val="006C1010"/>
    <w:rsid w:val="006C148B"/>
    <w:rsid w:val="006C258F"/>
    <w:rsid w:val="006C2F9E"/>
    <w:rsid w:val="006C3147"/>
    <w:rsid w:val="006C3491"/>
    <w:rsid w:val="006C379E"/>
    <w:rsid w:val="006C3C98"/>
    <w:rsid w:val="006C4814"/>
    <w:rsid w:val="006C493C"/>
    <w:rsid w:val="006C4D22"/>
    <w:rsid w:val="006C52FA"/>
    <w:rsid w:val="006C5493"/>
    <w:rsid w:val="006C5A29"/>
    <w:rsid w:val="006C5A84"/>
    <w:rsid w:val="006C5D79"/>
    <w:rsid w:val="006C5E9F"/>
    <w:rsid w:val="006C68D9"/>
    <w:rsid w:val="006C7E85"/>
    <w:rsid w:val="006D04E2"/>
    <w:rsid w:val="006D06E7"/>
    <w:rsid w:val="006D0A1B"/>
    <w:rsid w:val="006D0E7C"/>
    <w:rsid w:val="006D0E96"/>
    <w:rsid w:val="006D0EBA"/>
    <w:rsid w:val="006D1066"/>
    <w:rsid w:val="006D15E8"/>
    <w:rsid w:val="006D1762"/>
    <w:rsid w:val="006D1D81"/>
    <w:rsid w:val="006D21F9"/>
    <w:rsid w:val="006D2DFC"/>
    <w:rsid w:val="006D38D7"/>
    <w:rsid w:val="006D3A65"/>
    <w:rsid w:val="006D3B78"/>
    <w:rsid w:val="006D3DFC"/>
    <w:rsid w:val="006D489D"/>
    <w:rsid w:val="006D4B62"/>
    <w:rsid w:val="006D52FD"/>
    <w:rsid w:val="006D55E3"/>
    <w:rsid w:val="006D55ED"/>
    <w:rsid w:val="006D586B"/>
    <w:rsid w:val="006D5A57"/>
    <w:rsid w:val="006D5D4C"/>
    <w:rsid w:val="006D5FF8"/>
    <w:rsid w:val="006D668F"/>
    <w:rsid w:val="006D6C50"/>
    <w:rsid w:val="006D7172"/>
    <w:rsid w:val="006E00B3"/>
    <w:rsid w:val="006E028B"/>
    <w:rsid w:val="006E0957"/>
    <w:rsid w:val="006E0ECC"/>
    <w:rsid w:val="006E1479"/>
    <w:rsid w:val="006E1619"/>
    <w:rsid w:val="006E1B2E"/>
    <w:rsid w:val="006E1E39"/>
    <w:rsid w:val="006E27CD"/>
    <w:rsid w:val="006E281A"/>
    <w:rsid w:val="006E2EA0"/>
    <w:rsid w:val="006E34ED"/>
    <w:rsid w:val="006E370C"/>
    <w:rsid w:val="006E4264"/>
    <w:rsid w:val="006E4282"/>
    <w:rsid w:val="006E432D"/>
    <w:rsid w:val="006E44B0"/>
    <w:rsid w:val="006E4795"/>
    <w:rsid w:val="006E5007"/>
    <w:rsid w:val="006E524F"/>
    <w:rsid w:val="006E532A"/>
    <w:rsid w:val="006E5EF2"/>
    <w:rsid w:val="006E6449"/>
    <w:rsid w:val="006E6947"/>
    <w:rsid w:val="006E7081"/>
    <w:rsid w:val="006E71CF"/>
    <w:rsid w:val="006E7468"/>
    <w:rsid w:val="006E79FD"/>
    <w:rsid w:val="006E7AD2"/>
    <w:rsid w:val="006F0256"/>
    <w:rsid w:val="006F03B9"/>
    <w:rsid w:val="006F057C"/>
    <w:rsid w:val="006F08B5"/>
    <w:rsid w:val="006F1350"/>
    <w:rsid w:val="006F1805"/>
    <w:rsid w:val="006F1B98"/>
    <w:rsid w:val="006F1D7E"/>
    <w:rsid w:val="006F1F83"/>
    <w:rsid w:val="006F2621"/>
    <w:rsid w:val="006F2817"/>
    <w:rsid w:val="006F2BEE"/>
    <w:rsid w:val="006F36D2"/>
    <w:rsid w:val="006F4097"/>
    <w:rsid w:val="006F4346"/>
    <w:rsid w:val="006F43AC"/>
    <w:rsid w:val="006F49F9"/>
    <w:rsid w:val="006F4A5A"/>
    <w:rsid w:val="006F4E46"/>
    <w:rsid w:val="006F5379"/>
    <w:rsid w:val="006F542C"/>
    <w:rsid w:val="006F553B"/>
    <w:rsid w:val="006F5701"/>
    <w:rsid w:val="006F6579"/>
    <w:rsid w:val="006F6AB4"/>
    <w:rsid w:val="006F6D1B"/>
    <w:rsid w:val="006F6F77"/>
    <w:rsid w:val="006F7152"/>
    <w:rsid w:val="006F787A"/>
    <w:rsid w:val="00700BAA"/>
    <w:rsid w:val="00700DA0"/>
    <w:rsid w:val="007010CA"/>
    <w:rsid w:val="00701196"/>
    <w:rsid w:val="00701DE7"/>
    <w:rsid w:val="007020EA"/>
    <w:rsid w:val="007021F9"/>
    <w:rsid w:val="0070268C"/>
    <w:rsid w:val="00702CD0"/>
    <w:rsid w:val="00702D61"/>
    <w:rsid w:val="00703410"/>
    <w:rsid w:val="007035A2"/>
    <w:rsid w:val="00703A46"/>
    <w:rsid w:val="00703A63"/>
    <w:rsid w:val="00703BD6"/>
    <w:rsid w:val="00703DA8"/>
    <w:rsid w:val="00703E4A"/>
    <w:rsid w:val="00703F5C"/>
    <w:rsid w:val="007041A4"/>
    <w:rsid w:val="0070432E"/>
    <w:rsid w:val="007044C3"/>
    <w:rsid w:val="007045DA"/>
    <w:rsid w:val="00704614"/>
    <w:rsid w:val="00704D57"/>
    <w:rsid w:val="0070523F"/>
    <w:rsid w:val="007058D3"/>
    <w:rsid w:val="00706DE6"/>
    <w:rsid w:val="007078E5"/>
    <w:rsid w:val="00707C46"/>
    <w:rsid w:val="007103E6"/>
    <w:rsid w:val="00711266"/>
    <w:rsid w:val="007113E9"/>
    <w:rsid w:val="007119C8"/>
    <w:rsid w:val="00711D5E"/>
    <w:rsid w:val="00711E62"/>
    <w:rsid w:val="0071296F"/>
    <w:rsid w:val="0071304D"/>
    <w:rsid w:val="007130A8"/>
    <w:rsid w:val="00713343"/>
    <w:rsid w:val="007133F9"/>
    <w:rsid w:val="0071374C"/>
    <w:rsid w:val="0071390E"/>
    <w:rsid w:val="00713A25"/>
    <w:rsid w:val="0071440A"/>
    <w:rsid w:val="0071488B"/>
    <w:rsid w:val="00714BFE"/>
    <w:rsid w:val="00714E37"/>
    <w:rsid w:val="00714F98"/>
    <w:rsid w:val="007153F2"/>
    <w:rsid w:val="00715E53"/>
    <w:rsid w:val="0071686A"/>
    <w:rsid w:val="00717D17"/>
    <w:rsid w:val="0072047C"/>
    <w:rsid w:val="0072069A"/>
    <w:rsid w:val="007206E9"/>
    <w:rsid w:val="0072075C"/>
    <w:rsid w:val="00721034"/>
    <w:rsid w:val="00721109"/>
    <w:rsid w:val="007212DC"/>
    <w:rsid w:val="00721C37"/>
    <w:rsid w:val="00721D16"/>
    <w:rsid w:val="007224EF"/>
    <w:rsid w:val="007233EF"/>
    <w:rsid w:val="0072358E"/>
    <w:rsid w:val="00723620"/>
    <w:rsid w:val="007239BE"/>
    <w:rsid w:val="00723EBA"/>
    <w:rsid w:val="00723FCE"/>
    <w:rsid w:val="007240EE"/>
    <w:rsid w:val="00724295"/>
    <w:rsid w:val="0072480C"/>
    <w:rsid w:val="007248D6"/>
    <w:rsid w:val="00724A6B"/>
    <w:rsid w:val="00725116"/>
    <w:rsid w:val="007258BC"/>
    <w:rsid w:val="00725A39"/>
    <w:rsid w:val="00725AEC"/>
    <w:rsid w:val="00725B82"/>
    <w:rsid w:val="00726888"/>
    <w:rsid w:val="00726ED2"/>
    <w:rsid w:val="007271CC"/>
    <w:rsid w:val="00727762"/>
    <w:rsid w:val="00727A49"/>
    <w:rsid w:val="007301FA"/>
    <w:rsid w:val="00730258"/>
    <w:rsid w:val="00730267"/>
    <w:rsid w:val="007303A1"/>
    <w:rsid w:val="007307B4"/>
    <w:rsid w:val="00730D91"/>
    <w:rsid w:val="007317B1"/>
    <w:rsid w:val="00731D1D"/>
    <w:rsid w:val="0073316C"/>
    <w:rsid w:val="007334A5"/>
    <w:rsid w:val="00733838"/>
    <w:rsid w:val="00733B77"/>
    <w:rsid w:val="00733BAF"/>
    <w:rsid w:val="00734160"/>
    <w:rsid w:val="007346D3"/>
    <w:rsid w:val="00734F3D"/>
    <w:rsid w:val="00735B12"/>
    <w:rsid w:val="00735BAF"/>
    <w:rsid w:val="00735EFF"/>
    <w:rsid w:val="00736C23"/>
    <w:rsid w:val="007371D4"/>
    <w:rsid w:val="0073729B"/>
    <w:rsid w:val="007372B1"/>
    <w:rsid w:val="007372C5"/>
    <w:rsid w:val="0073765B"/>
    <w:rsid w:val="00737CCC"/>
    <w:rsid w:val="00737E1A"/>
    <w:rsid w:val="007404AF"/>
    <w:rsid w:val="00740E25"/>
    <w:rsid w:val="007411D9"/>
    <w:rsid w:val="0074156F"/>
    <w:rsid w:val="00741B4F"/>
    <w:rsid w:val="0074221B"/>
    <w:rsid w:val="00742475"/>
    <w:rsid w:val="00743076"/>
    <w:rsid w:val="00743186"/>
    <w:rsid w:val="007431BF"/>
    <w:rsid w:val="0074336A"/>
    <w:rsid w:val="00743814"/>
    <w:rsid w:val="007444EC"/>
    <w:rsid w:val="0074496A"/>
    <w:rsid w:val="00744989"/>
    <w:rsid w:val="00744CD8"/>
    <w:rsid w:val="00745780"/>
    <w:rsid w:val="007459AF"/>
    <w:rsid w:val="00745FE1"/>
    <w:rsid w:val="00746096"/>
    <w:rsid w:val="007460BF"/>
    <w:rsid w:val="0074610D"/>
    <w:rsid w:val="0074629D"/>
    <w:rsid w:val="0074633A"/>
    <w:rsid w:val="00746C7C"/>
    <w:rsid w:val="00746CD5"/>
    <w:rsid w:val="007470A6"/>
    <w:rsid w:val="00747154"/>
    <w:rsid w:val="00747652"/>
    <w:rsid w:val="00747C6F"/>
    <w:rsid w:val="00747DC0"/>
    <w:rsid w:val="0075055B"/>
    <w:rsid w:val="007505CF"/>
    <w:rsid w:val="007505E0"/>
    <w:rsid w:val="00750872"/>
    <w:rsid w:val="00750B05"/>
    <w:rsid w:val="00750BAD"/>
    <w:rsid w:val="007510E6"/>
    <w:rsid w:val="00751635"/>
    <w:rsid w:val="00751B37"/>
    <w:rsid w:val="00752779"/>
    <w:rsid w:val="0075285E"/>
    <w:rsid w:val="00753529"/>
    <w:rsid w:val="00753C8F"/>
    <w:rsid w:val="0075407B"/>
    <w:rsid w:val="007544DB"/>
    <w:rsid w:val="007548F3"/>
    <w:rsid w:val="00754E11"/>
    <w:rsid w:val="00756A78"/>
    <w:rsid w:val="00756B52"/>
    <w:rsid w:val="00756EC0"/>
    <w:rsid w:val="00757935"/>
    <w:rsid w:val="00757F98"/>
    <w:rsid w:val="00760112"/>
    <w:rsid w:val="00760688"/>
    <w:rsid w:val="00760A44"/>
    <w:rsid w:val="00760A50"/>
    <w:rsid w:val="007612F7"/>
    <w:rsid w:val="00761A5A"/>
    <w:rsid w:val="007621A1"/>
    <w:rsid w:val="00762FBB"/>
    <w:rsid w:val="0076303E"/>
    <w:rsid w:val="0076367E"/>
    <w:rsid w:val="00763D00"/>
    <w:rsid w:val="00763F92"/>
    <w:rsid w:val="0076423A"/>
    <w:rsid w:val="007642BA"/>
    <w:rsid w:val="007642D7"/>
    <w:rsid w:val="0076450F"/>
    <w:rsid w:val="00764B7D"/>
    <w:rsid w:val="00764D23"/>
    <w:rsid w:val="00764DDD"/>
    <w:rsid w:val="00764FFB"/>
    <w:rsid w:val="00765193"/>
    <w:rsid w:val="0076520A"/>
    <w:rsid w:val="00765234"/>
    <w:rsid w:val="00765AB7"/>
    <w:rsid w:val="00765E97"/>
    <w:rsid w:val="00767157"/>
    <w:rsid w:val="007678B8"/>
    <w:rsid w:val="007702A9"/>
    <w:rsid w:val="00770864"/>
    <w:rsid w:val="0077091C"/>
    <w:rsid w:val="00770E7E"/>
    <w:rsid w:val="00771002"/>
    <w:rsid w:val="007716F1"/>
    <w:rsid w:val="00771C7B"/>
    <w:rsid w:val="00771E19"/>
    <w:rsid w:val="00772151"/>
    <w:rsid w:val="0077283D"/>
    <w:rsid w:val="007730E1"/>
    <w:rsid w:val="007735B2"/>
    <w:rsid w:val="00773CBD"/>
    <w:rsid w:val="00773CF9"/>
    <w:rsid w:val="00773E37"/>
    <w:rsid w:val="00773F7B"/>
    <w:rsid w:val="00774078"/>
    <w:rsid w:val="007743DA"/>
    <w:rsid w:val="00774738"/>
    <w:rsid w:val="0077477E"/>
    <w:rsid w:val="007749F2"/>
    <w:rsid w:val="00774AC6"/>
    <w:rsid w:val="00775546"/>
    <w:rsid w:val="0077558D"/>
    <w:rsid w:val="00775646"/>
    <w:rsid w:val="00775A45"/>
    <w:rsid w:val="00775F26"/>
    <w:rsid w:val="00776E79"/>
    <w:rsid w:val="00776F10"/>
    <w:rsid w:val="00777521"/>
    <w:rsid w:val="007779C8"/>
    <w:rsid w:val="00777D83"/>
    <w:rsid w:val="00777E56"/>
    <w:rsid w:val="007805E5"/>
    <w:rsid w:val="00780F4E"/>
    <w:rsid w:val="007814DC"/>
    <w:rsid w:val="00781C88"/>
    <w:rsid w:val="00781D68"/>
    <w:rsid w:val="0078224E"/>
    <w:rsid w:val="007823C5"/>
    <w:rsid w:val="007825F5"/>
    <w:rsid w:val="00782F8B"/>
    <w:rsid w:val="007830CA"/>
    <w:rsid w:val="00783325"/>
    <w:rsid w:val="007836BB"/>
    <w:rsid w:val="0078398E"/>
    <w:rsid w:val="00783B94"/>
    <w:rsid w:val="00784120"/>
    <w:rsid w:val="00784399"/>
    <w:rsid w:val="00784A0F"/>
    <w:rsid w:val="007853A3"/>
    <w:rsid w:val="007857EB"/>
    <w:rsid w:val="00785AB3"/>
    <w:rsid w:val="00786072"/>
    <w:rsid w:val="00786C92"/>
    <w:rsid w:val="00786F54"/>
    <w:rsid w:val="0078770B"/>
    <w:rsid w:val="00787873"/>
    <w:rsid w:val="00787944"/>
    <w:rsid w:val="007902CA"/>
    <w:rsid w:val="007903C9"/>
    <w:rsid w:val="007905BB"/>
    <w:rsid w:val="0079128D"/>
    <w:rsid w:val="007913A8"/>
    <w:rsid w:val="00791678"/>
    <w:rsid w:val="00791698"/>
    <w:rsid w:val="00791835"/>
    <w:rsid w:val="00791A23"/>
    <w:rsid w:val="007921E1"/>
    <w:rsid w:val="007923C9"/>
    <w:rsid w:val="0079242B"/>
    <w:rsid w:val="00792483"/>
    <w:rsid w:val="0079250E"/>
    <w:rsid w:val="00792798"/>
    <w:rsid w:val="007927AE"/>
    <w:rsid w:val="007929B0"/>
    <w:rsid w:val="00792A96"/>
    <w:rsid w:val="00792CF1"/>
    <w:rsid w:val="007934C7"/>
    <w:rsid w:val="0079370D"/>
    <w:rsid w:val="00793A68"/>
    <w:rsid w:val="00793CED"/>
    <w:rsid w:val="00793DFF"/>
    <w:rsid w:val="00793E77"/>
    <w:rsid w:val="00793E7A"/>
    <w:rsid w:val="00793FED"/>
    <w:rsid w:val="00794158"/>
    <w:rsid w:val="00794342"/>
    <w:rsid w:val="007944ED"/>
    <w:rsid w:val="0079481C"/>
    <w:rsid w:val="00794FA2"/>
    <w:rsid w:val="00794FF1"/>
    <w:rsid w:val="00795664"/>
    <w:rsid w:val="00795AE7"/>
    <w:rsid w:val="00795C1B"/>
    <w:rsid w:val="00795CA6"/>
    <w:rsid w:val="00795D9F"/>
    <w:rsid w:val="00796289"/>
    <w:rsid w:val="0079637F"/>
    <w:rsid w:val="007964A0"/>
    <w:rsid w:val="007966ED"/>
    <w:rsid w:val="00796A77"/>
    <w:rsid w:val="00796BB9"/>
    <w:rsid w:val="00797DED"/>
    <w:rsid w:val="007A0B91"/>
    <w:rsid w:val="007A1091"/>
    <w:rsid w:val="007A109E"/>
    <w:rsid w:val="007A1224"/>
    <w:rsid w:val="007A19A2"/>
    <w:rsid w:val="007A1DE8"/>
    <w:rsid w:val="007A255D"/>
    <w:rsid w:val="007A29A9"/>
    <w:rsid w:val="007A2A02"/>
    <w:rsid w:val="007A2B77"/>
    <w:rsid w:val="007A31BB"/>
    <w:rsid w:val="007A3D72"/>
    <w:rsid w:val="007A40EC"/>
    <w:rsid w:val="007A47CF"/>
    <w:rsid w:val="007A4EBF"/>
    <w:rsid w:val="007A4F97"/>
    <w:rsid w:val="007A4FC0"/>
    <w:rsid w:val="007A530F"/>
    <w:rsid w:val="007A56FB"/>
    <w:rsid w:val="007A5970"/>
    <w:rsid w:val="007A5D3B"/>
    <w:rsid w:val="007A606C"/>
    <w:rsid w:val="007A647A"/>
    <w:rsid w:val="007A65DF"/>
    <w:rsid w:val="007A6987"/>
    <w:rsid w:val="007A6C9B"/>
    <w:rsid w:val="007A6E66"/>
    <w:rsid w:val="007A75E3"/>
    <w:rsid w:val="007B0050"/>
    <w:rsid w:val="007B0426"/>
    <w:rsid w:val="007B0763"/>
    <w:rsid w:val="007B08D3"/>
    <w:rsid w:val="007B0E4C"/>
    <w:rsid w:val="007B1028"/>
    <w:rsid w:val="007B132C"/>
    <w:rsid w:val="007B1398"/>
    <w:rsid w:val="007B1865"/>
    <w:rsid w:val="007B1B96"/>
    <w:rsid w:val="007B1BEA"/>
    <w:rsid w:val="007B1D06"/>
    <w:rsid w:val="007B2200"/>
    <w:rsid w:val="007B2333"/>
    <w:rsid w:val="007B2364"/>
    <w:rsid w:val="007B23A0"/>
    <w:rsid w:val="007B2BB5"/>
    <w:rsid w:val="007B36C5"/>
    <w:rsid w:val="007B36CE"/>
    <w:rsid w:val="007B38D0"/>
    <w:rsid w:val="007B3AA5"/>
    <w:rsid w:val="007B4EF6"/>
    <w:rsid w:val="007B5046"/>
    <w:rsid w:val="007B52A0"/>
    <w:rsid w:val="007B5DE6"/>
    <w:rsid w:val="007B61FA"/>
    <w:rsid w:val="007B64FD"/>
    <w:rsid w:val="007B664A"/>
    <w:rsid w:val="007B68FF"/>
    <w:rsid w:val="007B6B00"/>
    <w:rsid w:val="007B78AD"/>
    <w:rsid w:val="007B7956"/>
    <w:rsid w:val="007B7B4C"/>
    <w:rsid w:val="007B7EBC"/>
    <w:rsid w:val="007B7FF9"/>
    <w:rsid w:val="007C092A"/>
    <w:rsid w:val="007C0FBF"/>
    <w:rsid w:val="007C1A84"/>
    <w:rsid w:val="007C1CB0"/>
    <w:rsid w:val="007C1E66"/>
    <w:rsid w:val="007C2855"/>
    <w:rsid w:val="007C2EE5"/>
    <w:rsid w:val="007C302C"/>
    <w:rsid w:val="007C3164"/>
    <w:rsid w:val="007C3273"/>
    <w:rsid w:val="007C3BE3"/>
    <w:rsid w:val="007C4779"/>
    <w:rsid w:val="007C4955"/>
    <w:rsid w:val="007C4C5A"/>
    <w:rsid w:val="007C4DE1"/>
    <w:rsid w:val="007C4DEA"/>
    <w:rsid w:val="007C5072"/>
    <w:rsid w:val="007C54AD"/>
    <w:rsid w:val="007C56CE"/>
    <w:rsid w:val="007C581A"/>
    <w:rsid w:val="007C63F4"/>
    <w:rsid w:val="007C646C"/>
    <w:rsid w:val="007C6F9B"/>
    <w:rsid w:val="007C7127"/>
    <w:rsid w:val="007C7161"/>
    <w:rsid w:val="007C7B74"/>
    <w:rsid w:val="007C7CE4"/>
    <w:rsid w:val="007C7E5F"/>
    <w:rsid w:val="007D080A"/>
    <w:rsid w:val="007D0810"/>
    <w:rsid w:val="007D0967"/>
    <w:rsid w:val="007D1693"/>
    <w:rsid w:val="007D1CF0"/>
    <w:rsid w:val="007D1F33"/>
    <w:rsid w:val="007D1FDC"/>
    <w:rsid w:val="007D251E"/>
    <w:rsid w:val="007D29F5"/>
    <w:rsid w:val="007D3741"/>
    <w:rsid w:val="007D3A0D"/>
    <w:rsid w:val="007D3ABE"/>
    <w:rsid w:val="007D3B31"/>
    <w:rsid w:val="007D488A"/>
    <w:rsid w:val="007D4F16"/>
    <w:rsid w:val="007D4FF4"/>
    <w:rsid w:val="007D6073"/>
    <w:rsid w:val="007D712D"/>
    <w:rsid w:val="007D728A"/>
    <w:rsid w:val="007D7988"/>
    <w:rsid w:val="007D7A43"/>
    <w:rsid w:val="007E00B5"/>
    <w:rsid w:val="007E0172"/>
    <w:rsid w:val="007E0591"/>
    <w:rsid w:val="007E063A"/>
    <w:rsid w:val="007E0F40"/>
    <w:rsid w:val="007E15F0"/>
    <w:rsid w:val="007E1827"/>
    <w:rsid w:val="007E1B21"/>
    <w:rsid w:val="007E2676"/>
    <w:rsid w:val="007E2785"/>
    <w:rsid w:val="007E2CDE"/>
    <w:rsid w:val="007E2E04"/>
    <w:rsid w:val="007E3159"/>
    <w:rsid w:val="007E329D"/>
    <w:rsid w:val="007E36B4"/>
    <w:rsid w:val="007E379E"/>
    <w:rsid w:val="007E3A68"/>
    <w:rsid w:val="007E3B4C"/>
    <w:rsid w:val="007E4152"/>
    <w:rsid w:val="007E42CC"/>
    <w:rsid w:val="007E4366"/>
    <w:rsid w:val="007E47E4"/>
    <w:rsid w:val="007E4EFA"/>
    <w:rsid w:val="007E57EA"/>
    <w:rsid w:val="007E5A41"/>
    <w:rsid w:val="007E6320"/>
    <w:rsid w:val="007E648E"/>
    <w:rsid w:val="007E69D4"/>
    <w:rsid w:val="007E6F80"/>
    <w:rsid w:val="007E7B28"/>
    <w:rsid w:val="007F05D5"/>
    <w:rsid w:val="007F0BE2"/>
    <w:rsid w:val="007F1CCC"/>
    <w:rsid w:val="007F1D11"/>
    <w:rsid w:val="007F1D1E"/>
    <w:rsid w:val="007F2A47"/>
    <w:rsid w:val="007F349D"/>
    <w:rsid w:val="007F39D8"/>
    <w:rsid w:val="007F3D59"/>
    <w:rsid w:val="007F3FE0"/>
    <w:rsid w:val="007F4B08"/>
    <w:rsid w:val="007F4C2D"/>
    <w:rsid w:val="007F5536"/>
    <w:rsid w:val="007F5554"/>
    <w:rsid w:val="007F55F1"/>
    <w:rsid w:val="007F5F74"/>
    <w:rsid w:val="007F63DE"/>
    <w:rsid w:val="007F65DE"/>
    <w:rsid w:val="007F6884"/>
    <w:rsid w:val="007F69E1"/>
    <w:rsid w:val="007F7A23"/>
    <w:rsid w:val="008001D8"/>
    <w:rsid w:val="008002C3"/>
    <w:rsid w:val="008007E8"/>
    <w:rsid w:val="00800EF1"/>
    <w:rsid w:val="008010E7"/>
    <w:rsid w:val="0080113B"/>
    <w:rsid w:val="00801199"/>
    <w:rsid w:val="00801A72"/>
    <w:rsid w:val="00801A77"/>
    <w:rsid w:val="00801DDB"/>
    <w:rsid w:val="008021C7"/>
    <w:rsid w:val="00802A97"/>
    <w:rsid w:val="00803090"/>
    <w:rsid w:val="008036E1"/>
    <w:rsid w:val="00803A34"/>
    <w:rsid w:val="00803BAF"/>
    <w:rsid w:val="00803FAC"/>
    <w:rsid w:val="008041D5"/>
    <w:rsid w:val="0080471B"/>
    <w:rsid w:val="00804A87"/>
    <w:rsid w:val="00804DBD"/>
    <w:rsid w:val="00805A38"/>
    <w:rsid w:val="00805B1A"/>
    <w:rsid w:val="00805FB1"/>
    <w:rsid w:val="0080606B"/>
    <w:rsid w:val="0080658A"/>
    <w:rsid w:val="008068EE"/>
    <w:rsid w:val="00806A82"/>
    <w:rsid w:val="00807108"/>
    <w:rsid w:val="00807189"/>
    <w:rsid w:val="00807AE9"/>
    <w:rsid w:val="00807C86"/>
    <w:rsid w:val="00807F79"/>
    <w:rsid w:val="00810E9A"/>
    <w:rsid w:val="008111D0"/>
    <w:rsid w:val="00811684"/>
    <w:rsid w:val="00811997"/>
    <w:rsid w:val="00811D59"/>
    <w:rsid w:val="00811F08"/>
    <w:rsid w:val="00812AF4"/>
    <w:rsid w:val="00812BBA"/>
    <w:rsid w:val="00812D88"/>
    <w:rsid w:val="00812F76"/>
    <w:rsid w:val="008130BE"/>
    <w:rsid w:val="008133DE"/>
    <w:rsid w:val="0081346B"/>
    <w:rsid w:val="008136F6"/>
    <w:rsid w:val="00813BA7"/>
    <w:rsid w:val="00813D29"/>
    <w:rsid w:val="0081421B"/>
    <w:rsid w:val="00814E4F"/>
    <w:rsid w:val="00815418"/>
    <w:rsid w:val="008156F1"/>
    <w:rsid w:val="0081585B"/>
    <w:rsid w:val="008179A9"/>
    <w:rsid w:val="00817DCF"/>
    <w:rsid w:val="00820FC3"/>
    <w:rsid w:val="008210C6"/>
    <w:rsid w:val="008212C9"/>
    <w:rsid w:val="008213AF"/>
    <w:rsid w:val="00821D6B"/>
    <w:rsid w:val="00822247"/>
    <w:rsid w:val="00822618"/>
    <w:rsid w:val="008226CD"/>
    <w:rsid w:val="00822B14"/>
    <w:rsid w:val="00822F10"/>
    <w:rsid w:val="00823959"/>
    <w:rsid w:val="00823C86"/>
    <w:rsid w:val="00823E93"/>
    <w:rsid w:val="0082449B"/>
    <w:rsid w:val="00824697"/>
    <w:rsid w:val="00824C41"/>
    <w:rsid w:val="00825086"/>
    <w:rsid w:val="008254CB"/>
    <w:rsid w:val="0082588F"/>
    <w:rsid w:val="008258D9"/>
    <w:rsid w:val="00825F44"/>
    <w:rsid w:val="008265EB"/>
    <w:rsid w:val="008269CF"/>
    <w:rsid w:val="00826E3A"/>
    <w:rsid w:val="00826F35"/>
    <w:rsid w:val="008270E5"/>
    <w:rsid w:val="00827472"/>
    <w:rsid w:val="00827544"/>
    <w:rsid w:val="00827663"/>
    <w:rsid w:val="00827B5F"/>
    <w:rsid w:val="00830447"/>
    <w:rsid w:val="008307D1"/>
    <w:rsid w:val="00830897"/>
    <w:rsid w:val="00832934"/>
    <w:rsid w:val="008329FC"/>
    <w:rsid w:val="00832EED"/>
    <w:rsid w:val="00833016"/>
    <w:rsid w:val="0083328D"/>
    <w:rsid w:val="00833309"/>
    <w:rsid w:val="008334A7"/>
    <w:rsid w:val="00833995"/>
    <w:rsid w:val="008339FD"/>
    <w:rsid w:val="00833A75"/>
    <w:rsid w:val="0083401A"/>
    <w:rsid w:val="0083450D"/>
    <w:rsid w:val="008347EF"/>
    <w:rsid w:val="00834E8A"/>
    <w:rsid w:val="0083574F"/>
    <w:rsid w:val="00835D0E"/>
    <w:rsid w:val="00835D1C"/>
    <w:rsid w:val="00835E9A"/>
    <w:rsid w:val="008360B0"/>
    <w:rsid w:val="00836321"/>
    <w:rsid w:val="0083655E"/>
    <w:rsid w:val="0083672D"/>
    <w:rsid w:val="008370C8"/>
    <w:rsid w:val="00837448"/>
    <w:rsid w:val="00837A17"/>
    <w:rsid w:val="00837D1C"/>
    <w:rsid w:val="00837F2F"/>
    <w:rsid w:val="008403E2"/>
    <w:rsid w:val="00841057"/>
    <w:rsid w:val="00841F49"/>
    <w:rsid w:val="008424CF"/>
    <w:rsid w:val="00842834"/>
    <w:rsid w:val="0084283D"/>
    <w:rsid w:val="008428FA"/>
    <w:rsid w:val="00842B27"/>
    <w:rsid w:val="0084316F"/>
    <w:rsid w:val="008434E9"/>
    <w:rsid w:val="0084363A"/>
    <w:rsid w:val="00843966"/>
    <w:rsid w:val="00843C7E"/>
    <w:rsid w:val="00843C82"/>
    <w:rsid w:val="00844375"/>
    <w:rsid w:val="00844700"/>
    <w:rsid w:val="00844DA5"/>
    <w:rsid w:val="00845042"/>
    <w:rsid w:val="00845050"/>
    <w:rsid w:val="0084534A"/>
    <w:rsid w:val="00845E3B"/>
    <w:rsid w:val="00846029"/>
    <w:rsid w:val="0084607D"/>
    <w:rsid w:val="008465D4"/>
    <w:rsid w:val="0084691F"/>
    <w:rsid w:val="00846B26"/>
    <w:rsid w:val="0084716B"/>
    <w:rsid w:val="00847753"/>
    <w:rsid w:val="00847ABA"/>
    <w:rsid w:val="00847DB6"/>
    <w:rsid w:val="008500E0"/>
    <w:rsid w:val="008500E9"/>
    <w:rsid w:val="0085035B"/>
    <w:rsid w:val="008506B2"/>
    <w:rsid w:val="00850810"/>
    <w:rsid w:val="00850C1A"/>
    <w:rsid w:val="00850DE9"/>
    <w:rsid w:val="00851F22"/>
    <w:rsid w:val="00852374"/>
    <w:rsid w:val="008527B8"/>
    <w:rsid w:val="008529AD"/>
    <w:rsid w:val="008529BE"/>
    <w:rsid w:val="00852AEF"/>
    <w:rsid w:val="008537AE"/>
    <w:rsid w:val="00853B20"/>
    <w:rsid w:val="0085427C"/>
    <w:rsid w:val="00854585"/>
    <w:rsid w:val="00854DD8"/>
    <w:rsid w:val="00854EB4"/>
    <w:rsid w:val="0085525A"/>
    <w:rsid w:val="0085529E"/>
    <w:rsid w:val="0085538B"/>
    <w:rsid w:val="00855403"/>
    <w:rsid w:val="008555FE"/>
    <w:rsid w:val="0085581D"/>
    <w:rsid w:val="00855D13"/>
    <w:rsid w:val="00855F10"/>
    <w:rsid w:val="0085684D"/>
    <w:rsid w:val="00856931"/>
    <w:rsid w:val="00856B9F"/>
    <w:rsid w:val="00856D55"/>
    <w:rsid w:val="00857319"/>
    <w:rsid w:val="008601AF"/>
    <w:rsid w:val="008602FE"/>
    <w:rsid w:val="0086077E"/>
    <w:rsid w:val="008608A9"/>
    <w:rsid w:val="00861063"/>
    <w:rsid w:val="00861067"/>
    <w:rsid w:val="008612FA"/>
    <w:rsid w:val="008613A4"/>
    <w:rsid w:val="0086150E"/>
    <w:rsid w:val="00861796"/>
    <w:rsid w:val="00861804"/>
    <w:rsid w:val="00861A7C"/>
    <w:rsid w:val="00861BB1"/>
    <w:rsid w:val="00861CEF"/>
    <w:rsid w:val="008624F7"/>
    <w:rsid w:val="0086254D"/>
    <w:rsid w:val="008637B3"/>
    <w:rsid w:val="0086401C"/>
    <w:rsid w:val="008641CB"/>
    <w:rsid w:val="0086438B"/>
    <w:rsid w:val="008646B9"/>
    <w:rsid w:val="0086474B"/>
    <w:rsid w:val="00864784"/>
    <w:rsid w:val="00864B46"/>
    <w:rsid w:val="00864D2C"/>
    <w:rsid w:val="0086562B"/>
    <w:rsid w:val="008657A6"/>
    <w:rsid w:val="008658DD"/>
    <w:rsid w:val="00865D83"/>
    <w:rsid w:val="00866CB5"/>
    <w:rsid w:val="00867607"/>
    <w:rsid w:val="00867F2B"/>
    <w:rsid w:val="008708F4"/>
    <w:rsid w:val="00870B39"/>
    <w:rsid w:val="00870E29"/>
    <w:rsid w:val="0087188B"/>
    <w:rsid w:val="00871B88"/>
    <w:rsid w:val="0087210A"/>
    <w:rsid w:val="0087278C"/>
    <w:rsid w:val="00872895"/>
    <w:rsid w:val="00872EE6"/>
    <w:rsid w:val="008731E6"/>
    <w:rsid w:val="008734CA"/>
    <w:rsid w:val="00873B31"/>
    <w:rsid w:val="00873D26"/>
    <w:rsid w:val="00874776"/>
    <w:rsid w:val="0087482D"/>
    <w:rsid w:val="00874B20"/>
    <w:rsid w:val="00874FBE"/>
    <w:rsid w:val="00875243"/>
    <w:rsid w:val="00875CE4"/>
    <w:rsid w:val="00875E8B"/>
    <w:rsid w:val="00875F1E"/>
    <w:rsid w:val="00875FC9"/>
    <w:rsid w:val="008774EF"/>
    <w:rsid w:val="00877524"/>
    <w:rsid w:val="0087780F"/>
    <w:rsid w:val="008778D2"/>
    <w:rsid w:val="00877931"/>
    <w:rsid w:val="00877A41"/>
    <w:rsid w:val="00877A55"/>
    <w:rsid w:val="0088015D"/>
    <w:rsid w:val="008803E6"/>
    <w:rsid w:val="0088095C"/>
    <w:rsid w:val="00880CA5"/>
    <w:rsid w:val="00880D37"/>
    <w:rsid w:val="00880DBA"/>
    <w:rsid w:val="00880E83"/>
    <w:rsid w:val="0088111A"/>
    <w:rsid w:val="00881BDD"/>
    <w:rsid w:val="00881C02"/>
    <w:rsid w:val="00882424"/>
    <w:rsid w:val="0088246E"/>
    <w:rsid w:val="008826D6"/>
    <w:rsid w:val="0088270F"/>
    <w:rsid w:val="00882D47"/>
    <w:rsid w:val="008830D0"/>
    <w:rsid w:val="00883329"/>
    <w:rsid w:val="00883788"/>
    <w:rsid w:val="00884339"/>
    <w:rsid w:val="008844A4"/>
    <w:rsid w:val="00884A93"/>
    <w:rsid w:val="00884AD7"/>
    <w:rsid w:val="00884B4F"/>
    <w:rsid w:val="00884CA0"/>
    <w:rsid w:val="00884DCE"/>
    <w:rsid w:val="0088509B"/>
    <w:rsid w:val="008850BB"/>
    <w:rsid w:val="008857A7"/>
    <w:rsid w:val="00885D13"/>
    <w:rsid w:val="00886214"/>
    <w:rsid w:val="008867CB"/>
    <w:rsid w:val="00886A1C"/>
    <w:rsid w:val="00886C36"/>
    <w:rsid w:val="00886C76"/>
    <w:rsid w:val="00886F11"/>
    <w:rsid w:val="00887774"/>
    <w:rsid w:val="00887B0E"/>
    <w:rsid w:val="00887B71"/>
    <w:rsid w:val="00887BDF"/>
    <w:rsid w:val="00890A98"/>
    <w:rsid w:val="0089112F"/>
    <w:rsid w:val="008911C1"/>
    <w:rsid w:val="008913FE"/>
    <w:rsid w:val="008915E9"/>
    <w:rsid w:val="008920D7"/>
    <w:rsid w:val="00892102"/>
    <w:rsid w:val="008923C7"/>
    <w:rsid w:val="00892533"/>
    <w:rsid w:val="0089282E"/>
    <w:rsid w:val="00892D9F"/>
    <w:rsid w:val="00892EAF"/>
    <w:rsid w:val="0089314D"/>
    <w:rsid w:val="00893522"/>
    <w:rsid w:val="00893683"/>
    <w:rsid w:val="008937DD"/>
    <w:rsid w:val="008938EB"/>
    <w:rsid w:val="0089391C"/>
    <w:rsid w:val="00893B42"/>
    <w:rsid w:val="00893BCA"/>
    <w:rsid w:val="00894047"/>
    <w:rsid w:val="00894338"/>
    <w:rsid w:val="00894342"/>
    <w:rsid w:val="00894FAC"/>
    <w:rsid w:val="0089527D"/>
    <w:rsid w:val="00895298"/>
    <w:rsid w:val="00895749"/>
    <w:rsid w:val="00896013"/>
    <w:rsid w:val="00896037"/>
    <w:rsid w:val="0089655C"/>
    <w:rsid w:val="008967A5"/>
    <w:rsid w:val="00896879"/>
    <w:rsid w:val="00896BBD"/>
    <w:rsid w:val="0089742D"/>
    <w:rsid w:val="00897563"/>
    <w:rsid w:val="00897618"/>
    <w:rsid w:val="00897AD3"/>
    <w:rsid w:val="00897F0B"/>
    <w:rsid w:val="008A07E9"/>
    <w:rsid w:val="008A1DFE"/>
    <w:rsid w:val="008A1EAB"/>
    <w:rsid w:val="008A22CC"/>
    <w:rsid w:val="008A23CA"/>
    <w:rsid w:val="008A3078"/>
    <w:rsid w:val="008A388C"/>
    <w:rsid w:val="008A39A3"/>
    <w:rsid w:val="008A3AB3"/>
    <w:rsid w:val="008A3D65"/>
    <w:rsid w:val="008A46CA"/>
    <w:rsid w:val="008A484F"/>
    <w:rsid w:val="008A49CB"/>
    <w:rsid w:val="008A4D73"/>
    <w:rsid w:val="008A5625"/>
    <w:rsid w:val="008A5AC5"/>
    <w:rsid w:val="008A6041"/>
    <w:rsid w:val="008A6105"/>
    <w:rsid w:val="008A6486"/>
    <w:rsid w:val="008A6568"/>
    <w:rsid w:val="008A6A6E"/>
    <w:rsid w:val="008A6EF5"/>
    <w:rsid w:val="008A7A43"/>
    <w:rsid w:val="008A7DF3"/>
    <w:rsid w:val="008A7F3E"/>
    <w:rsid w:val="008B085F"/>
    <w:rsid w:val="008B088B"/>
    <w:rsid w:val="008B1BE2"/>
    <w:rsid w:val="008B1D0B"/>
    <w:rsid w:val="008B217F"/>
    <w:rsid w:val="008B21A7"/>
    <w:rsid w:val="008B21B7"/>
    <w:rsid w:val="008B259F"/>
    <w:rsid w:val="008B2D88"/>
    <w:rsid w:val="008B3740"/>
    <w:rsid w:val="008B38E4"/>
    <w:rsid w:val="008B3C69"/>
    <w:rsid w:val="008B4586"/>
    <w:rsid w:val="008B493A"/>
    <w:rsid w:val="008B4C52"/>
    <w:rsid w:val="008B54A6"/>
    <w:rsid w:val="008B5A68"/>
    <w:rsid w:val="008B5E16"/>
    <w:rsid w:val="008B6095"/>
    <w:rsid w:val="008B6278"/>
    <w:rsid w:val="008B63AE"/>
    <w:rsid w:val="008B6799"/>
    <w:rsid w:val="008B7250"/>
    <w:rsid w:val="008B7649"/>
    <w:rsid w:val="008B7794"/>
    <w:rsid w:val="008B7926"/>
    <w:rsid w:val="008B7B58"/>
    <w:rsid w:val="008B7E06"/>
    <w:rsid w:val="008B7EF4"/>
    <w:rsid w:val="008C0EC2"/>
    <w:rsid w:val="008C1593"/>
    <w:rsid w:val="008C1889"/>
    <w:rsid w:val="008C1A49"/>
    <w:rsid w:val="008C21A1"/>
    <w:rsid w:val="008C24CF"/>
    <w:rsid w:val="008C2DE0"/>
    <w:rsid w:val="008C31BC"/>
    <w:rsid w:val="008C3A49"/>
    <w:rsid w:val="008C3C2C"/>
    <w:rsid w:val="008C40EE"/>
    <w:rsid w:val="008C424A"/>
    <w:rsid w:val="008C43AB"/>
    <w:rsid w:val="008C4CC4"/>
    <w:rsid w:val="008C4EE2"/>
    <w:rsid w:val="008C548A"/>
    <w:rsid w:val="008C5986"/>
    <w:rsid w:val="008C5A5F"/>
    <w:rsid w:val="008C5DF3"/>
    <w:rsid w:val="008C5F98"/>
    <w:rsid w:val="008C64DB"/>
    <w:rsid w:val="008C691E"/>
    <w:rsid w:val="008C7005"/>
    <w:rsid w:val="008C74AC"/>
    <w:rsid w:val="008C7B75"/>
    <w:rsid w:val="008D0446"/>
    <w:rsid w:val="008D0B43"/>
    <w:rsid w:val="008D0E01"/>
    <w:rsid w:val="008D0F02"/>
    <w:rsid w:val="008D1509"/>
    <w:rsid w:val="008D1515"/>
    <w:rsid w:val="008D16C3"/>
    <w:rsid w:val="008D1D82"/>
    <w:rsid w:val="008D20F8"/>
    <w:rsid w:val="008D21B2"/>
    <w:rsid w:val="008D21D2"/>
    <w:rsid w:val="008D22D1"/>
    <w:rsid w:val="008D2EFA"/>
    <w:rsid w:val="008D3839"/>
    <w:rsid w:val="008D3939"/>
    <w:rsid w:val="008D3B03"/>
    <w:rsid w:val="008D3EC9"/>
    <w:rsid w:val="008D42F1"/>
    <w:rsid w:val="008D493F"/>
    <w:rsid w:val="008D4DC6"/>
    <w:rsid w:val="008D4EED"/>
    <w:rsid w:val="008D5118"/>
    <w:rsid w:val="008D512A"/>
    <w:rsid w:val="008D53E3"/>
    <w:rsid w:val="008D5BEE"/>
    <w:rsid w:val="008D6301"/>
    <w:rsid w:val="008D71BF"/>
    <w:rsid w:val="008D73AE"/>
    <w:rsid w:val="008D75F1"/>
    <w:rsid w:val="008D7A71"/>
    <w:rsid w:val="008D7B3A"/>
    <w:rsid w:val="008D7C9F"/>
    <w:rsid w:val="008E026E"/>
    <w:rsid w:val="008E0D15"/>
    <w:rsid w:val="008E10B0"/>
    <w:rsid w:val="008E18F5"/>
    <w:rsid w:val="008E19F4"/>
    <w:rsid w:val="008E1BD9"/>
    <w:rsid w:val="008E25D0"/>
    <w:rsid w:val="008E2721"/>
    <w:rsid w:val="008E275D"/>
    <w:rsid w:val="008E30C8"/>
    <w:rsid w:val="008E31F0"/>
    <w:rsid w:val="008E3308"/>
    <w:rsid w:val="008E33AD"/>
    <w:rsid w:val="008E34F9"/>
    <w:rsid w:val="008E3DE6"/>
    <w:rsid w:val="008E3F2D"/>
    <w:rsid w:val="008E4433"/>
    <w:rsid w:val="008E45C0"/>
    <w:rsid w:val="008E4BDE"/>
    <w:rsid w:val="008E4C60"/>
    <w:rsid w:val="008E502E"/>
    <w:rsid w:val="008E5198"/>
    <w:rsid w:val="008E534D"/>
    <w:rsid w:val="008E5687"/>
    <w:rsid w:val="008E5A0D"/>
    <w:rsid w:val="008E6071"/>
    <w:rsid w:val="008E62BC"/>
    <w:rsid w:val="008E6435"/>
    <w:rsid w:val="008E67F6"/>
    <w:rsid w:val="008E69CF"/>
    <w:rsid w:val="008E6D13"/>
    <w:rsid w:val="008E6F67"/>
    <w:rsid w:val="008E7858"/>
    <w:rsid w:val="008E79E9"/>
    <w:rsid w:val="008F05E9"/>
    <w:rsid w:val="008F08CD"/>
    <w:rsid w:val="008F13E2"/>
    <w:rsid w:val="008F1530"/>
    <w:rsid w:val="008F16A7"/>
    <w:rsid w:val="008F1B25"/>
    <w:rsid w:val="008F2685"/>
    <w:rsid w:val="008F2B2D"/>
    <w:rsid w:val="008F3319"/>
    <w:rsid w:val="008F3454"/>
    <w:rsid w:val="008F3A24"/>
    <w:rsid w:val="008F3A2B"/>
    <w:rsid w:val="008F3AA9"/>
    <w:rsid w:val="008F3B9A"/>
    <w:rsid w:val="008F3BD5"/>
    <w:rsid w:val="008F410F"/>
    <w:rsid w:val="008F41C0"/>
    <w:rsid w:val="008F4462"/>
    <w:rsid w:val="008F4AD8"/>
    <w:rsid w:val="008F4DB4"/>
    <w:rsid w:val="008F5A30"/>
    <w:rsid w:val="008F60C3"/>
    <w:rsid w:val="008F6528"/>
    <w:rsid w:val="008F6798"/>
    <w:rsid w:val="008F69FA"/>
    <w:rsid w:val="008F742D"/>
    <w:rsid w:val="008F7475"/>
    <w:rsid w:val="008F7924"/>
    <w:rsid w:val="008F7C04"/>
    <w:rsid w:val="0090006E"/>
    <w:rsid w:val="00900213"/>
    <w:rsid w:val="00900435"/>
    <w:rsid w:val="00900AC9"/>
    <w:rsid w:val="00900C13"/>
    <w:rsid w:val="0090116D"/>
    <w:rsid w:val="009013AB"/>
    <w:rsid w:val="00901867"/>
    <w:rsid w:val="00902155"/>
    <w:rsid w:val="00902915"/>
    <w:rsid w:val="00902FAA"/>
    <w:rsid w:val="009035F0"/>
    <w:rsid w:val="0090371B"/>
    <w:rsid w:val="0090379C"/>
    <w:rsid w:val="009043B1"/>
    <w:rsid w:val="009049CB"/>
    <w:rsid w:val="00904D71"/>
    <w:rsid w:val="00904F3C"/>
    <w:rsid w:val="009057B6"/>
    <w:rsid w:val="00905D1C"/>
    <w:rsid w:val="00906532"/>
    <w:rsid w:val="009066C3"/>
    <w:rsid w:val="00906A47"/>
    <w:rsid w:val="00906F62"/>
    <w:rsid w:val="0090770B"/>
    <w:rsid w:val="0091036B"/>
    <w:rsid w:val="00910698"/>
    <w:rsid w:val="0091153A"/>
    <w:rsid w:val="009129CB"/>
    <w:rsid w:val="00912B63"/>
    <w:rsid w:val="009131F7"/>
    <w:rsid w:val="0091379E"/>
    <w:rsid w:val="00913EB7"/>
    <w:rsid w:val="0091408E"/>
    <w:rsid w:val="009141DD"/>
    <w:rsid w:val="00914912"/>
    <w:rsid w:val="00914C9E"/>
    <w:rsid w:val="0091509E"/>
    <w:rsid w:val="00915274"/>
    <w:rsid w:val="00915FBB"/>
    <w:rsid w:val="00917439"/>
    <w:rsid w:val="00917768"/>
    <w:rsid w:val="00917925"/>
    <w:rsid w:val="00920378"/>
    <w:rsid w:val="009204A9"/>
    <w:rsid w:val="00920744"/>
    <w:rsid w:val="00920CB7"/>
    <w:rsid w:val="00921027"/>
    <w:rsid w:val="00921085"/>
    <w:rsid w:val="0092130D"/>
    <w:rsid w:val="00921317"/>
    <w:rsid w:val="00921428"/>
    <w:rsid w:val="00921567"/>
    <w:rsid w:val="0092200F"/>
    <w:rsid w:val="00922010"/>
    <w:rsid w:val="00922099"/>
    <w:rsid w:val="009221B1"/>
    <w:rsid w:val="009221CB"/>
    <w:rsid w:val="009222D6"/>
    <w:rsid w:val="00922F83"/>
    <w:rsid w:val="009233CC"/>
    <w:rsid w:val="00923A05"/>
    <w:rsid w:val="00923E97"/>
    <w:rsid w:val="00923F0F"/>
    <w:rsid w:val="00923F3F"/>
    <w:rsid w:val="009240BD"/>
    <w:rsid w:val="00924395"/>
    <w:rsid w:val="00924536"/>
    <w:rsid w:val="009249C4"/>
    <w:rsid w:val="009249C6"/>
    <w:rsid w:val="00924AC6"/>
    <w:rsid w:val="00925160"/>
    <w:rsid w:val="00925891"/>
    <w:rsid w:val="00925DCC"/>
    <w:rsid w:val="00925F38"/>
    <w:rsid w:val="00926854"/>
    <w:rsid w:val="0092705D"/>
    <w:rsid w:val="00927225"/>
    <w:rsid w:val="0093020F"/>
    <w:rsid w:val="009307CA"/>
    <w:rsid w:val="00930E2D"/>
    <w:rsid w:val="00930EDB"/>
    <w:rsid w:val="00931182"/>
    <w:rsid w:val="00931692"/>
    <w:rsid w:val="00931916"/>
    <w:rsid w:val="00931C5C"/>
    <w:rsid w:val="00931CB8"/>
    <w:rsid w:val="00931D29"/>
    <w:rsid w:val="00932A02"/>
    <w:rsid w:val="00932F95"/>
    <w:rsid w:val="00932FA1"/>
    <w:rsid w:val="0093338A"/>
    <w:rsid w:val="00933D4C"/>
    <w:rsid w:val="00933F9D"/>
    <w:rsid w:val="00934F73"/>
    <w:rsid w:val="009350F4"/>
    <w:rsid w:val="00935136"/>
    <w:rsid w:val="0093557E"/>
    <w:rsid w:val="00935C45"/>
    <w:rsid w:val="00935DBF"/>
    <w:rsid w:val="00935E31"/>
    <w:rsid w:val="0093678C"/>
    <w:rsid w:val="009369ED"/>
    <w:rsid w:val="00936A25"/>
    <w:rsid w:val="00936F21"/>
    <w:rsid w:val="009377F1"/>
    <w:rsid w:val="00937BFD"/>
    <w:rsid w:val="00940006"/>
    <w:rsid w:val="009401EB"/>
    <w:rsid w:val="0094076D"/>
    <w:rsid w:val="00940E44"/>
    <w:rsid w:val="00940FEB"/>
    <w:rsid w:val="00941BB4"/>
    <w:rsid w:val="00941C5D"/>
    <w:rsid w:val="0094242C"/>
    <w:rsid w:val="00942468"/>
    <w:rsid w:val="009424A7"/>
    <w:rsid w:val="0094270D"/>
    <w:rsid w:val="009431B8"/>
    <w:rsid w:val="00943201"/>
    <w:rsid w:val="00943276"/>
    <w:rsid w:val="0094328E"/>
    <w:rsid w:val="00943AEC"/>
    <w:rsid w:val="00943C7B"/>
    <w:rsid w:val="0094431C"/>
    <w:rsid w:val="0094444E"/>
    <w:rsid w:val="009444BD"/>
    <w:rsid w:val="009446A0"/>
    <w:rsid w:val="00944CAD"/>
    <w:rsid w:val="009454BE"/>
    <w:rsid w:val="00945795"/>
    <w:rsid w:val="00945C8C"/>
    <w:rsid w:val="0094638F"/>
    <w:rsid w:val="0094731F"/>
    <w:rsid w:val="0094783C"/>
    <w:rsid w:val="00947B1B"/>
    <w:rsid w:val="0095006E"/>
    <w:rsid w:val="00950E47"/>
    <w:rsid w:val="00951133"/>
    <w:rsid w:val="00951545"/>
    <w:rsid w:val="00951B9E"/>
    <w:rsid w:val="00951BA4"/>
    <w:rsid w:val="00951F4B"/>
    <w:rsid w:val="00952802"/>
    <w:rsid w:val="009528A7"/>
    <w:rsid w:val="009539B4"/>
    <w:rsid w:val="00953A79"/>
    <w:rsid w:val="009540B4"/>
    <w:rsid w:val="009548C1"/>
    <w:rsid w:val="00954990"/>
    <w:rsid w:val="00955451"/>
    <w:rsid w:val="00956223"/>
    <w:rsid w:val="0095643A"/>
    <w:rsid w:val="00956A03"/>
    <w:rsid w:val="00956DAE"/>
    <w:rsid w:val="0095701E"/>
    <w:rsid w:val="00957B83"/>
    <w:rsid w:val="00957F4D"/>
    <w:rsid w:val="0096013B"/>
    <w:rsid w:val="009602C8"/>
    <w:rsid w:val="0096050A"/>
    <w:rsid w:val="009605C2"/>
    <w:rsid w:val="00960A1E"/>
    <w:rsid w:val="00961716"/>
    <w:rsid w:val="00961B4E"/>
    <w:rsid w:val="00961C4B"/>
    <w:rsid w:val="00961D58"/>
    <w:rsid w:val="009621BD"/>
    <w:rsid w:val="0096272F"/>
    <w:rsid w:val="00963245"/>
    <w:rsid w:val="009634D4"/>
    <w:rsid w:val="00963899"/>
    <w:rsid w:val="00963920"/>
    <w:rsid w:val="00963F91"/>
    <w:rsid w:val="00964569"/>
    <w:rsid w:val="00964845"/>
    <w:rsid w:val="009649D6"/>
    <w:rsid w:val="00964A9F"/>
    <w:rsid w:val="00964B42"/>
    <w:rsid w:val="00964BB1"/>
    <w:rsid w:val="009655CB"/>
    <w:rsid w:val="0096581A"/>
    <w:rsid w:val="00965851"/>
    <w:rsid w:val="009661DE"/>
    <w:rsid w:val="0096676F"/>
    <w:rsid w:val="00966797"/>
    <w:rsid w:val="00966A3B"/>
    <w:rsid w:val="00966BC1"/>
    <w:rsid w:val="0096779D"/>
    <w:rsid w:val="00967A04"/>
    <w:rsid w:val="00967A32"/>
    <w:rsid w:val="00967AD0"/>
    <w:rsid w:val="0097037A"/>
    <w:rsid w:val="009709F7"/>
    <w:rsid w:val="00970A07"/>
    <w:rsid w:val="00970C96"/>
    <w:rsid w:val="00970DBC"/>
    <w:rsid w:val="00970DF7"/>
    <w:rsid w:val="009719CF"/>
    <w:rsid w:val="00972BBC"/>
    <w:rsid w:val="00972CE8"/>
    <w:rsid w:val="00972DA4"/>
    <w:rsid w:val="00972F74"/>
    <w:rsid w:val="00972FD3"/>
    <w:rsid w:val="0097324D"/>
    <w:rsid w:val="00973311"/>
    <w:rsid w:val="0097339C"/>
    <w:rsid w:val="009739FF"/>
    <w:rsid w:val="00973A11"/>
    <w:rsid w:val="00973AB7"/>
    <w:rsid w:val="00973C3C"/>
    <w:rsid w:val="00973FD3"/>
    <w:rsid w:val="00974207"/>
    <w:rsid w:val="00974210"/>
    <w:rsid w:val="00974415"/>
    <w:rsid w:val="009745F9"/>
    <w:rsid w:val="0097490F"/>
    <w:rsid w:val="00974CB3"/>
    <w:rsid w:val="0097549D"/>
    <w:rsid w:val="00976691"/>
    <w:rsid w:val="00976719"/>
    <w:rsid w:val="00976A1D"/>
    <w:rsid w:val="00976E3B"/>
    <w:rsid w:val="00976F1A"/>
    <w:rsid w:val="009776D5"/>
    <w:rsid w:val="009776DF"/>
    <w:rsid w:val="00977C20"/>
    <w:rsid w:val="00977DD9"/>
    <w:rsid w:val="00977F5D"/>
    <w:rsid w:val="0098038F"/>
    <w:rsid w:val="0098048C"/>
    <w:rsid w:val="00980C96"/>
    <w:rsid w:val="00980D4A"/>
    <w:rsid w:val="00980E41"/>
    <w:rsid w:val="009810DD"/>
    <w:rsid w:val="00981203"/>
    <w:rsid w:val="0098144B"/>
    <w:rsid w:val="00981644"/>
    <w:rsid w:val="00981AB4"/>
    <w:rsid w:val="00981B8E"/>
    <w:rsid w:val="0098212F"/>
    <w:rsid w:val="0098217C"/>
    <w:rsid w:val="0098238F"/>
    <w:rsid w:val="009823BD"/>
    <w:rsid w:val="00982C7F"/>
    <w:rsid w:val="00982D15"/>
    <w:rsid w:val="009830E3"/>
    <w:rsid w:val="00983135"/>
    <w:rsid w:val="009832F3"/>
    <w:rsid w:val="00983465"/>
    <w:rsid w:val="0098362C"/>
    <w:rsid w:val="0098372B"/>
    <w:rsid w:val="009837A1"/>
    <w:rsid w:val="00983AD9"/>
    <w:rsid w:val="00983C18"/>
    <w:rsid w:val="00983E89"/>
    <w:rsid w:val="00985177"/>
    <w:rsid w:val="0098538D"/>
    <w:rsid w:val="00985413"/>
    <w:rsid w:val="00985EEC"/>
    <w:rsid w:val="00985F7E"/>
    <w:rsid w:val="00986785"/>
    <w:rsid w:val="00986796"/>
    <w:rsid w:val="00987384"/>
    <w:rsid w:val="00987B5E"/>
    <w:rsid w:val="00987B5F"/>
    <w:rsid w:val="00987EF7"/>
    <w:rsid w:val="00990260"/>
    <w:rsid w:val="00990E0E"/>
    <w:rsid w:val="00990E1C"/>
    <w:rsid w:val="00990ED3"/>
    <w:rsid w:val="0099166A"/>
    <w:rsid w:val="0099198E"/>
    <w:rsid w:val="00991D53"/>
    <w:rsid w:val="00992075"/>
    <w:rsid w:val="009920BE"/>
    <w:rsid w:val="0099213F"/>
    <w:rsid w:val="009923C9"/>
    <w:rsid w:val="009924A0"/>
    <w:rsid w:val="0099346C"/>
    <w:rsid w:val="00993809"/>
    <w:rsid w:val="00994004"/>
    <w:rsid w:val="009942BC"/>
    <w:rsid w:val="009946E6"/>
    <w:rsid w:val="00994AD8"/>
    <w:rsid w:val="00994E92"/>
    <w:rsid w:val="00994F74"/>
    <w:rsid w:val="00995ABE"/>
    <w:rsid w:val="00995ACF"/>
    <w:rsid w:val="00995CE1"/>
    <w:rsid w:val="00995F29"/>
    <w:rsid w:val="00996166"/>
    <w:rsid w:val="00996BB2"/>
    <w:rsid w:val="0099700C"/>
    <w:rsid w:val="009971FF"/>
    <w:rsid w:val="00997390"/>
    <w:rsid w:val="00997550"/>
    <w:rsid w:val="00997766"/>
    <w:rsid w:val="00997926"/>
    <w:rsid w:val="009A0A17"/>
    <w:rsid w:val="009A0A6A"/>
    <w:rsid w:val="009A0C03"/>
    <w:rsid w:val="009A0EE8"/>
    <w:rsid w:val="009A0FD9"/>
    <w:rsid w:val="009A1880"/>
    <w:rsid w:val="009A2484"/>
    <w:rsid w:val="009A25F3"/>
    <w:rsid w:val="009A261E"/>
    <w:rsid w:val="009A28D9"/>
    <w:rsid w:val="009A3069"/>
    <w:rsid w:val="009A33B0"/>
    <w:rsid w:val="009A355B"/>
    <w:rsid w:val="009A395E"/>
    <w:rsid w:val="009A3B55"/>
    <w:rsid w:val="009A3BCC"/>
    <w:rsid w:val="009A3BD9"/>
    <w:rsid w:val="009A3C1A"/>
    <w:rsid w:val="009A3C30"/>
    <w:rsid w:val="009A3C7B"/>
    <w:rsid w:val="009A4ECA"/>
    <w:rsid w:val="009A59CF"/>
    <w:rsid w:val="009A5B8E"/>
    <w:rsid w:val="009A5BA9"/>
    <w:rsid w:val="009A5FAB"/>
    <w:rsid w:val="009A753C"/>
    <w:rsid w:val="009A7696"/>
    <w:rsid w:val="009A7811"/>
    <w:rsid w:val="009A7A1A"/>
    <w:rsid w:val="009B007E"/>
    <w:rsid w:val="009B0A4A"/>
    <w:rsid w:val="009B11E9"/>
    <w:rsid w:val="009B18A6"/>
    <w:rsid w:val="009B1A2A"/>
    <w:rsid w:val="009B1B34"/>
    <w:rsid w:val="009B1CDF"/>
    <w:rsid w:val="009B2484"/>
    <w:rsid w:val="009B2A90"/>
    <w:rsid w:val="009B2AAD"/>
    <w:rsid w:val="009B2C6D"/>
    <w:rsid w:val="009B34EB"/>
    <w:rsid w:val="009B3827"/>
    <w:rsid w:val="009B426D"/>
    <w:rsid w:val="009B4EB0"/>
    <w:rsid w:val="009B50DF"/>
    <w:rsid w:val="009B51BE"/>
    <w:rsid w:val="009B559C"/>
    <w:rsid w:val="009B5702"/>
    <w:rsid w:val="009B59BF"/>
    <w:rsid w:val="009B5DBA"/>
    <w:rsid w:val="009B631A"/>
    <w:rsid w:val="009B6470"/>
    <w:rsid w:val="009B6552"/>
    <w:rsid w:val="009B6950"/>
    <w:rsid w:val="009B6B89"/>
    <w:rsid w:val="009B6BA9"/>
    <w:rsid w:val="009B6E2A"/>
    <w:rsid w:val="009B7494"/>
    <w:rsid w:val="009B779E"/>
    <w:rsid w:val="009B7E48"/>
    <w:rsid w:val="009C053E"/>
    <w:rsid w:val="009C07C2"/>
    <w:rsid w:val="009C0863"/>
    <w:rsid w:val="009C0CD2"/>
    <w:rsid w:val="009C14E2"/>
    <w:rsid w:val="009C1E53"/>
    <w:rsid w:val="009C1FDD"/>
    <w:rsid w:val="009C20E3"/>
    <w:rsid w:val="009C2207"/>
    <w:rsid w:val="009C2866"/>
    <w:rsid w:val="009C29D8"/>
    <w:rsid w:val="009C2E6F"/>
    <w:rsid w:val="009C2FD3"/>
    <w:rsid w:val="009C37D0"/>
    <w:rsid w:val="009C3D7D"/>
    <w:rsid w:val="009C3E0F"/>
    <w:rsid w:val="009C410F"/>
    <w:rsid w:val="009C4361"/>
    <w:rsid w:val="009C44EA"/>
    <w:rsid w:val="009C4EF5"/>
    <w:rsid w:val="009C5576"/>
    <w:rsid w:val="009C62F2"/>
    <w:rsid w:val="009C642C"/>
    <w:rsid w:val="009C6604"/>
    <w:rsid w:val="009C6BFC"/>
    <w:rsid w:val="009C6EBA"/>
    <w:rsid w:val="009C6FB7"/>
    <w:rsid w:val="009C72FB"/>
    <w:rsid w:val="009C7623"/>
    <w:rsid w:val="009C7AD8"/>
    <w:rsid w:val="009C7BD3"/>
    <w:rsid w:val="009C7C82"/>
    <w:rsid w:val="009D0010"/>
    <w:rsid w:val="009D0519"/>
    <w:rsid w:val="009D060B"/>
    <w:rsid w:val="009D0CFA"/>
    <w:rsid w:val="009D1457"/>
    <w:rsid w:val="009D1674"/>
    <w:rsid w:val="009D184E"/>
    <w:rsid w:val="009D28A5"/>
    <w:rsid w:val="009D3C76"/>
    <w:rsid w:val="009D3FB7"/>
    <w:rsid w:val="009D42D5"/>
    <w:rsid w:val="009D475E"/>
    <w:rsid w:val="009D5A80"/>
    <w:rsid w:val="009D5D44"/>
    <w:rsid w:val="009D5E27"/>
    <w:rsid w:val="009D5EE3"/>
    <w:rsid w:val="009D6017"/>
    <w:rsid w:val="009D6201"/>
    <w:rsid w:val="009D695A"/>
    <w:rsid w:val="009D6DA8"/>
    <w:rsid w:val="009D6DCA"/>
    <w:rsid w:val="009D7A50"/>
    <w:rsid w:val="009D7C0A"/>
    <w:rsid w:val="009D7E65"/>
    <w:rsid w:val="009E01B4"/>
    <w:rsid w:val="009E05B3"/>
    <w:rsid w:val="009E0941"/>
    <w:rsid w:val="009E1199"/>
    <w:rsid w:val="009E12F8"/>
    <w:rsid w:val="009E17DE"/>
    <w:rsid w:val="009E1C53"/>
    <w:rsid w:val="009E1C62"/>
    <w:rsid w:val="009E2345"/>
    <w:rsid w:val="009E348A"/>
    <w:rsid w:val="009E369F"/>
    <w:rsid w:val="009E38F7"/>
    <w:rsid w:val="009E3B6C"/>
    <w:rsid w:val="009E3D36"/>
    <w:rsid w:val="009E3FB8"/>
    <w:rsid w:val="009E479F"/>
    <w:rsid w:val="009E4B4C"/>
    <w:rsid w:val="009E56A0"/>
    <w:rsid w:val="009E5732"/>
    <w:rsid w:val="009E5AFE"/>
    <w:rsid w:val="009E5F29"/>
    <w:rsid w:val="009E6288"/>
    <w:rsid w:val="009E6769"/>
    <w:rsid w:val="009E6887"/>
    <w:rsid w:val="009E6BF3"/>
    <w:rsid w:val="009E7282"/>
    <w:rsid w:val="009E7B71"/>
    <w:rsid w:val="009F0A43"/>
    <w:rsid w:val="009F1192"/>
    <w:rsid w:val="009F155F"/>
    <w:rsid w:val="009F1806"/>
    <w:rsid w:val="009F1F0B"/>
    <w:rsid w:val="009F2109"/>
    <w:rsid w:val="009F23C4"/>
    <w:rsid w:val="009F24BD"/>
    <w:rsid w:val="009F2532"/>
    <w:rsid w:val="009F260B"/>
    <w:rsid w:val="009F2695"/>
    <w:rsid w:val="009F2F34"/>
    <w:rsid w:val="009F3C62"/>
    <w:rsid w:val="009F3D9B"/>
    <w:rsid w:val="009F3FD3"/>
    <w:rsid w:val="009F42E0"/>
    <w:rsid w:val="009F433F"/>
    <w:rsid w:val="009F4E77"/>
    <w:rsid w:val="009F516F"/>
    <w:rsid w:val="009F5772"/>
    <w:rsid w:val="009F5A8F"/>
    <w:rsid w:val="009F5C95"/>
    <w:rsid w:val="009F5D43"/>
    <w:rsid w:val="009F5FCC"/>
    <w:rsid w:val="009F6146"/>
    <w:rsid w:val="009F631B"/>
    <w:rsid w:val="009F65A7"/>
    <w:rsid w:val="009F71B7"/>
    <w:rsid w:val="009F765C"/>
    <w:rsid w:val="009F79D7"/>
    <w:rsid w:val="009F7A1D"/>
    <w:rsid w:val="009F7AF1"/>
    <w:rsid w:val="00A00816"/>
    <w:rsid w:val="00A009F2"/>
    <w:rsid w:val="00A00A70"/>
    <w:rsid w:val="00A0157D"/>
    <w:rsid w:val="00A01DB1"/>
    <w:rsid w:val="00A0207C"/>
    <w:rsid w:val="00A024B9"/>
    <w:rsid w:val="00A0382F"/>
    <w:rsid w:val="00A046BE"/>
    <w:rsid w:val="00A0474C"/>
    <w:rsid w:val="00A04971"/>
    <w:rsid w:val="00A04AD7"/>
    <w:rsid w:val="00A04AE6"/>
    <w:rsid w:val="00A04C62"/>
    <w:rsid w:val="00A051B3"/>
    <w:rsid w:val="00A052AF"/>
    <w:rsid w:val="00A0536C"/>
    <w:rsid w:val="00A05802"/>
    <w:rsid w:val="00A06531"/>
    <w:rsid w:val="00A0659A"/>
    <w:rsid w:val="00A06B30"/>
    <w:rsid w:val="00A06D9F"/>
    <w:rsid w:val="00A06DED"/>
    <w:rsid w:val="00A073C2"/>
    <w:rsid w:val="00A0777A"/>
    <w:rsid w:val="00A10278"/>
    <w:rsid w:val="00A103BC"/>
    <w:rsid w:val="00A10A28"/>
    <w:rsid w:val="00A10D06"/>
    <w:rsid w:val="00A11441"/>
    <w:rsid w:val="00A115C1"/>
    <w:rsid w:val="00A11999"/>
    <w:rsid w:val="00A11B19"/>
    <w:rsid w:val="00A12820"/>
    <w:rsid w:val="00A132F4"/>
    <w:rsid w:val="00A13437"/>
    <w:rsid w:val="00A143F0"/>
    <w:rsid w:val="00A15755"/>
    <w:rsid w:val="00A159A0"/>
    <w:rsid w:val="00A16100"/>
    <w:rsid w:val="00A161FA"/>
    <w:rsid w:val="00A165C2"/>
    <w:rsid w:val="00A16799"/>
    <w:rsid w:val="00A16DAE"/>
    <w:rsid w:val="00A1716E"/>
    <w:rsid w:val="00A1718F"/>
    <w:rsid w:val="00A17220"/>
    <w:rsid w:val="00A174F8"/>
    <w:rsid w:val="00A175CA"/>
    <w:rsid w:val="00A17A09"/>
    <w:rsid w:val="00A17EF8"/>
    <w:rsid w:val="00A20833"/>
    <w:rsid w:val="00A20C05"/>
    <w:rsid w:val="00A2119D"/>
    <w:rsid w:val="00A218A3"/>
    <w:rsid w:val="00A21AD3"/>
    <w:rsid w:val="00A22303"/>
    <w:rsid w:val="00A2252B"/>
    <w:rsid w:val="00A22A6A"/>
    <w:rsid w:val="00A22DBF"/>
    <w:rsid w:val="00A22ED0"/>
    <w:rsid w:val="00A230CD"/>
    <w:rsid w:val="00A232BF"/>
    <w:rsid w:val="00A233BB"/>
    <w:rsid w:val="00A23814"/>
    <w:rsid w:val="00A23A83"/>
    <w:rsid w:val="00A23F45"/>
    <w:rsid w:val="00A23FD3"/>
    <w:rsid w:val="00A24073"/>
    <w:rsid w:val="00A24403"/>
    <w:rsid w:val="00A250FA"/>
    <w:rsid w:val="00A2510B"/>
    <w:rsid w:val="00A252F8"/>
    <w:rsid w:val="00A255D3"/>
    <w:rsid w:val="00A25607"/>
    <w:rsid w:val="00A25915"/>
    <w:rsid w:val="00A25E3C"/>
    <w:rsid w:val="00A2628D"/>
    <w:rsid w:val="00A26421"/>
    <w:rsid w:val="00A27399"/>
    <w:rsid w:val="00A273D8"/>
    <w:rsid w:val="00A30004"/>
    <w:rsid w:val="00A30B69"/>
    <w:rsid w:val="00A319DD"/>
    <w:rsid w:val="00A32014"/>
    <w:rsid w:val="00A32905"/>
    <w:rsid w:val="00A32A4A"/>
    <w:rsid w:val="00A32A94"/>
    <w:rsid w:val="00A32C03"/>
    <w:rsid w:val="00A32E1D"/>
    <w:rsid w:val="00A32E9D"/>
    <w:rsid w:val="00A33088"/>
    <w:rsid w:val="00A33706"/>
    <w:rsid w:val="00A3379B"/>
    <w:rsid w:val="00A33B9C"/>
    <w:rsid w:val="00A33DBA"/>
    <w:rsid w:val="00A34582"/>
    <w:rsid w:val="00A345BC"/>
    <w:rsid w:val="00A3517B"/>
    <w:rsid w:val="00A35204"/>
    <w:rsid w:val="00A35416"/>
    <w:rsid w:val="00A35E2A"/>
    <w:rsid w:val="00A361A0"/>
    <w:rsid w:val="00A362FB"/>
    <w:rsid w:val="00A36317"/>
    <w:rsid w:val="00A36418"/>
    <w:rsid w:val="00A36CF1"/>
    <w:rsid w:val="00A36D0B"/>
    <w:rsid w:val="00A36D16"/>
    <w:rsid w:val="00A36F18"/>
    <w:rsid w:val="00A36F8C"/>
    <w:rsid w:val="00A36FEC"/>
    <w:rsid w:val="00A37959"/>
    <w:rsid w:val="00A4000F"/>
    <w:rsid w:val="00A40227"/>
    <w:rsid w:val="00A40ABC"/>
    <w:rsid w:val="00A40CF9"/>
    <w:rsid w:val="00A41023"/>
    <w:rsid w:val="00A410B3"/>
    <w:rsid w:val="00A42015"/>
    <w:rsid w:val="00A42434"/>
    <w:rsid w:val="00A42493"/>
    <w:rsid w:val="00A42D41"/>
    <w:rsid w:val="00A42DF9"/>
    <w:rsid w:val="00A43241"/>
    <w:rsid w:val="00A43300"/>
    <w:rsid w:val="00A43449"/>
    <w:rsid w:val="00A435E1"/>
    <w:rsid w:val="00A43602"/>
    <w:rsid w:val="00A43729"/>
    <w:rsid w:val="00A43AB3"/>
    <w:rsid w:val="00A43EB1"/>
    <w:rsid w:val="00A43F14"/>
    <w:rsid w:val="00A4498F"/>
    <w:rsid w:val="00A44A5C"/>
    <w:rsid w:val="00A45970"/>
    <w:rsid w:val="00A45A08"/>
    <w:rsid w:val="00A45E43"/>
    <w:rsid w:val="00A462C1"/>
    <w:rsid w:val="00A466EB"/>
    <w:rsid w:val="00A4670D"/>
    <w:rsid w:val="00A46A05"/>
    <w:rsid w:val="00A46D7F"/>
    <w:rsid w:val="00A46E4A"/>
    <w:rsid w:val="00A472CD"/>
    <w:rsid w:val="00A47A97"/>
    <w:rsid w:val="00A47CE3"/>
    <w:rsid w:val="00A47E18"/>
    <w:rsid w:val="00A502B2"/>
    <w:rsid w:val="00A50D66"/>
    <w:rsid w:val="00A5116D"/>
    <w:rsid w:val="00A51267"/>
    <w:rsid w:val="00A51C14"/>
    <w:rsid w:val="00A51CBB"/>
    <w:rsid w:val="00A5255F"/>
    <w:rsid w:val="00A52838"/>
    <w:rsid w:val="00A52A6A"/>
    <w:rsid w:val="00A52C58"/>
    <w:rsid w:val="00A52CF6"/>
    <w:rsid w:val="00A52F0F"/>
    <w:rsid w:val="00A52F57"/>
    <w:rsid w:val="00A52FBE"/>
    <w:rsid w:val="00A5309A"/>
    <w:rsid w:val="00A532AE"/>
    <w:rsid w:val="00A53510"/>
    <w:rsid w:val="00A540D8"/>
    <w:rsid w:val="00A54211"/>
    <w:rsid w:val="00A543D9"/>
    <w:rsid w:val="00A54408"/>
    <w:rsid w:val="00A54BAC"/>
    <w:rsid w:val="00A55660"/>
    <w:rsid w:val="00A55F63"/>
    <w:rsid w:val="00A56FBD"/>
    <w:rsid w:val="00A5712E"/>
    <w:rsid w:val="00A5735A"/>
    <w:rsid w:val="00A5789D"/>
    <w:rsid w:val="00A57E7F"/>
    <w:rsid w:val="00A6036C"/>
    <w:rsid w:val="00A60454"/>
    <w:rsid w:val="00A60CE3"/>
    <w:rsid w:val="00A61551"/>
    <w:rsid w:val="00A6164D"/>
    <w:rsid w:val="00A61705"/>
    <w:rsid w:val="00A6191D"/>
    <w:rsid w:val="00A62720"/>
    <w:rsid w:val="00A629E5"/>
    <w:rsid w:val="00A62B1D"/>
    <w:rsid w:val="00A63283"/>
    <w:rsid w:val="00A636BC"/>
    <w:rsid w:val="00A63A05"/>
    <w:rsid w:val="00A64021"/>
    <w:rsid w:val="00A64942"/>
    <w:rsid w:val="00A649B3"/>
    <w:rsid w:val="00A64C22"/>
    <w:rsid w:val="00A65485"/>
    <w:rsid w:val="00A655E3"/>
    <w:rsid w:val="00A657CA"/>
    <w:rsid w:val="00A6588F"/>
    <w:rsid w:val="00A65BE5"/>
    <w:rsid w:val="00A6631B"/>
    <w:rsid w:val="00A6666D"/>
    <w:rsid w:val="00A66ACC"/>
    <w:rsid w:val="00A66DFE"/>
    <w:rsid w:val="00A674B7"/>
    <w:rsid w:val="00A674D7"/>
    <w:rsid w:val="00A67CBF"/>
    <w:rsid w:val="00A70380"/>
    <w:rsid w:val="00A70574"/>
    <w:rsid w:val="00A70787"/>
    <w:rsid w:val="00A70CDF"/>
    <w:rsid w:val="00A71151"/>
    <w:rsid w:val="00A71272"/>
    <w:rsid w:val="00A715E6"/>
    <w:rsid w:val="00A71DBB"/>
    <w:rsid w:val="00A72216"/>
    <w:rsid w:val="00A7224A"/>
    <w:rsid w:val="00A722FC"/>
    <w:rsid w:val="00A7235A"/>
    <w:rsid w:val="00A724AC"/>
    <w:rsid w:val="00A726EA"/>
    <w:rsid w:val="00A72891"/>
    <w:rsid w:val="00A728F4"/>
    <w:rsid w:val="00A72FB9"/>
    <w:rsid w:val="00A73B5D"/>
    <w:rsid w:val="00A73D21"/>
    <w:rsid w:val="00A7490C"/>
    <w:rsid w:val="00A74EDD"/>
    <w:rsid w:val="00A75289"/>
    <w:rsid w:val="00A752CF"/>
    <w:rsid w:val="00A7533E"/>
    <w:rsid w:val="00A75366"/>
    <w:rsid w:val="00A75BD9"/>
    <w:rsid w:val="00A75D0E"/>
    <w:rsid w:val="00A75E6F"/>
    <w:rsid w:val="00A75F15"/>
    <w:rsid w:val="00A7606B"/>
    <w:rsid w:val="00A768AD"/>
    <w:rsid w:val="00A77582"/>
    <w:rsid w:val="00A7760F"/>
    <w:rsid w:val="00A77B28"/>
    <w:rsid w:val="00A77CFC"/>
    <w:rsid w:val="00A77E98"/>
    <w:rsid w:val="00A8190B"/>
    <w:rsid w:val="00A81F60"/>
    <w:rsid w:val="00A82767"/>
    <w:rsid w:val="00A82A2E"/>
    <w:rsid w:val="00A82A7B"/>
    <w:rsid w:val="00A82C56"/>
    <w:rsid w:val="00A82D91"/>
    <w:rsid w:val="00A83082"/>
    <w:rsid w:val="00A83466"/>
    <w:rsid w:val="00A835BC"/>
    <w:rsid w:val="00A83BF1"/>
    <w:rsid w:val="00A846C0"/>
    <w:rsid w:val="00A84D67"/>
    <w:rsid w:val="00A85271"/>
    <w:rsid w:val="00A85D6F"/>
    <w:rsid w:val="00A86194"/>
    <w:rsid w:val="00A86BFA"/>
    <w:rsid w:val="00A86F95"/>
    <w:rsid w:val="00A87000"/>
    <w:rsid w:val="00A870CC"/>
    <w:rsid w:val="00A87B58"/>
    <w:rsid w:val="00A90B8B"/>
    <w:rsid w:val="00A90EC1"/>
    <w:rsid w:val="00A9104E"/>
    <w:rsid w:val="00A91105"/>
    <w:rsid w:val="00A91306"/>
    <w:rsid w:val="00A913CB"/>
    <w:rsid w:val="00A91A21"/>
    <w:rsid w:val="00A9298F"/>
    <w:rsid w:val="00A92BEB"/>
    <w:rsid w:val="00A92D8D"/>
    <w:rsid w:val="00A93075"/>
    <w:rsid w:val="00A9357E"/>
    <w:rsid w:val="00A936F7"/>
    <w:rsid w:val="00A93B4A"/>
    <w:rsid w:val="00A93BEC"/>
    <w:rsid w:val="00A945E8"/>
    <w:rsid w:val="00A946CD"/>
    <w:rsid w:val="00A94D10"/>
    <w:rsid w:val="00A94E73"/>
    <w:rsid w:val="00A956FC"/>
    <w:rsid w:val="00A95868"/>
    <w:rsid w:val="00A95CCB"/>
    <w:rsid w:val="00A95D20"/>
    <w:rsid w:val="00A95F60"/>
    <w:rsid w:val="00A95FC4"/>
    <w:rsid w:val="00A96617"/>
    <w:rsid w:val="00A9720D"/>
    <w:rsid w:val="00A975C1"/>
    <w:rsid w:val="00A97965"/>
    <w:rsid w:val="00A97CC5"/>
    <w:rsid w:val="00AA00CC"/>
    <w:rsid w:val="00AA00EC"/>
    <w:rsid w:val="00AA0B5D"/>
    <w:rsid w:val="00AA0D0A"/>
    <w:rsid w:val="00AA1257"/>
    <w:rsid w:val="00AA14B7"/>
    <w:rsid w:val="00AA1CD5"/>
    <w:rsid w:val="00AA1D0C"/>
    <w:rsid w:val="00AA23C7"/>
    <w:rsid w:val="00AA2995"/>
    <w:rsid w:val="00AA2ABF"/>
    <w:rsid w:val="00AA2E78"/>
    <w:rsid w:val="00AA305F"/>
    <w:rsid w:val="00AA3133"/>
    <w:rsid w:val="00AA3311"/>
    <w:rsid w:val="00AA382F"/>
    <w:rsid w:val="00AA3FA3"/>
    <w:rsid w:val="00AA4317"/>
    <w:rsid w:val="00AA4658"/>
    <w:rsid w:val="00AA46DE"/>
    <w:rsid w:val="00AA48F4"/>
    <w:rsid w:val="00AA4F24"/>
    <w:rsid w:val="00AA53C3"/>
    <w:rsid w:val="00AA54E6"/>
    <w:rsid w:val="00AA550C"/>
    <w:rsid w:val="00AA5742"/>
    <w:rsid w:val="00AA57A0"/>
    <w:rsid w:val="00AA5CDD"/>
    <w:rsid w:val="00AA5D34"/>
    <w:rsid w:val="00AA5F76"/>
    <w:rsid w:val="00AA6129"/>
    <w:rsid w:val="00AA61B8"/>
    <w:rsid w:val="00AA641B"/>
    <w:rsid w:val="00AA6CD3"/>
    <w:rsid w:val="00AA6DA4"/>
    <w:rsid w:val="00AA7091"/>
    <w:rsid w:val="00AA76AD"/>
    <w:rsid w:val="00AA7914"/>
    <w:rsid w:val="00AA7DC0"/>
    <w:rsid w:val="00AA7E95"/>
    <w:rsid w:val="00AA7F01"/>
    <w:rsid w:val="00AA7F6B"/>
    <w:rsid w:val="00AB012B"/>
    <w:rsid w:val="00AB0391"/>
    <w:rsid w:val="00AB15A9"/>
    <w:rsid w:val="00AB1C31"/>
    <w:rsid w:val="00AB1F9A"/>
    <w:rsid w:val="00AB2D05"/>
    <w:rsid w:val="00AB323A"/>
    <w:rsid w:val="00AB33D1"/>
    <w:rsid w:val="00AB33F9"/>
    <w:rsid w:val="00AB3977"/>
    <w:rsid w:val="00AB3D38"/>
    <w:rsid w:val="00AB3F18"/>
    <w:rsid w:val="00AB4085"/>
    <w:rsid w:val="00AB488B"/>
    <w:rsid w:val="00AB4C13"/>
    <w:rsid w:val="00AB53FD"/>
    <w:rsid w:val="00AB5845"/>
    <w:rsid w:val="00AB5AEE"/>
    <w:rsid w:val="00AB5F8D"/>
    <w:rsid w:val="00AB615D"/>
    <w:rsid w:val="00AB69DC"/>
    <w:rsid w:val="00AB6D5F"/>
    <w:rsid w:val="00AB721A"/>
    <w:rsid w:val="00AB756A"/>
    <w:rsid w:val="00AB77A4"/>
    <w:rsid w:val="00AB78DB"/>
    <w:rsid w:val="00AB7A7A"/>
    <w:rsid w:val="00AB7C6B"/>
    <w:rsid w:val="00AB7D68"/>
    <w:rsid w:val="00AC0460"/>
    <w:rsid w:val="00AC080C"/>
    <w:rsid w:val="00AC0863"/>
    <w:rsid w:val="00AC08DE"/>
    <w:rsid w:val="00AC0929"/>
    <w:rsid w:val="00AC132B"/>
    <w:rsid w:val="00AC1B53"/>
    <w:rsid w:val="00AC1DD8"/>
    <w:rsid w:val="00AC27CD"/>
    <w:rsid w:val="00AC28C6"/>
    <w:rsid w:val="00AC2971"/>
    <w:rsid w:val="00AC2E2F"/>
    <w:rsid w:val="00AC2E6A"/>
    <w:rsid w:val="00AC336E"/>
    <w:rsid w:val="00AC3501"/>
    <w:rsid w:val="00AC3626"/>
    <w:rsid w:val="00AC3A54"/>
    <w:rsid w:val="00AC3B43"/>
    <w:rsid w:val="00AC3D17"/>
    <w:rsid w:val="00AC511D"/>
    <w:rsid w:val="00AC52AD"/>
    <w:rsid w:val="00AC5AD1"/>
    <w:rsid w:val="00AC6207"/>
    <w:rsid w:val="00AC6593"/>
    <w:rsid w:val="00AC6A78"/>
    <w:rsid w:val="00AC6E2E"/>
    <w:rsid w:val="00AC6E8A"/>
    <w:rsid w:val="00AC70DA"/>
    <w:rsid w:val="00AC754D"/>
    <w:rsid w:val="00AC794D"/>
    <w:rsid w:val="00AC7B13"/>
    <w:rsid w:val="00AD0743"/>
    <w:rsid w:val="00AD0C10"/>
    <w:rsid w:val="00AD0D40"/>
    <w:rsid w:val="00AD0DBA"/>
    <w:rsid w:val="00AD197D"/>
    <w:rsid w:val="00AD1BB5"/>
    <w:rsid w:val="00AD1D85"/>
    <w:rsid w:val="00AD1F4B"/>
    <w:rsid w:val="00AD2388"/>
    <w:rsid w:val="00AD2916"/>
    <w:rsid w:val="00AD2AC4"/>
    <w:rsid w:val="00AD2C3B"/>
    <w:rsid w:val="00AD38FE"/>
    <w:rsid w:val="00AD3FC7"/>
    <w:rsid w:val="00AD4B24"/>
    <w:rsid w:val="00AD509B"/>
    <w:rsid w:val="00AD509C"/>
    <w:rsid w:val="00AD5448"/>
    <w:rsid w:val="00AD58FE"/>
    <w:rsid w:val="00AD5AB8"/>
    <w:rsid w:val="00AD5C4B"/>
    <w:rsid w:val="00AD6147"/>
    <w:rsid w:val="00AD636A"/>
    <w:rsid w:val="00AD6CF9"/>
    <w:rsid w:val="00AD6F18"/>
    <w:rsid w:val="00AD70AD"/>
    <w:rsid w:val="00AD7456"/>
    <w:rsid w:val="00AD77EA"/>
    <w:rsid w:val="00AD7987"/>
    <w:rsid w:val="00AD7AA6"/>
    <w:rsid w:val="00AD7B20"/>
    <w:rsid w:val="00AD7CB3"/>
    <w:rsid w:val="00AE00B7"/>
    <w:rsid w:val="00AE0775"/>
    <w:rsid w:val="00AE1201"/>
    <w:rsid w:val="00AE1220"/>
    <w:rsid w:val="00AE192C"/>
    <w:rsid w:val="00AE1AA0"/>
    <w:rsid w:val="00AE1D0D"/>
    <w:rsid w:val="00AE23BD"/>
    <w:rsid w:val="00AE27BD"/>
    <w:rsid w:val="00AE2B7B"/>
    <w:rsid w:val="00AE2BF3"/>
    <w:rsid w:val="00AE2DCB"/>
    <w:rsid w:val="00AE3655"/>
    <w:rsid w:val="00AE388C"/>
    <w:rsid w:val="00AE3C26"/>
    <w:rsid w:val="00AE4231"/>
    <w:rsid w:val="00AE43F6"/>
    <w:rsid w:val="00AE4AEE"/>
    <w:rsid w:val="00AE515E"/>
    <w:rsid w:val="00AE523C"/>
    <w:rsid w:val="00AE54A8"/>
    <w:rsid w:val="00AE550E"/>
    <w:rsid w:val="00AE55B7"/>
    <w:rsid w:val="00AE5B25"/>
    <w:rsid w:val="00AE5E65"/>
    <w:rsid w:val="00AE5F50"/>
    <w:rsid w:val="00AE6169"/>
    <w:rsid w:val="00AE671A"/>
    <w:rsid w:val="00AE6744"/>
    <w:rsid w:val="00AE6909"/>
    <w:rsid w:val="00AE69B0"/>
    <w:rsid w:val="00AE6EAE"/>
    <w:rsid w:val="00AE7492"/>
    <w:rsid w:val="00AE7673"/>
    <w:rsid w:val="00AE7C9C"/>
    <w:rsid w:val="00AF0A36"/>
    <w:rsid w:val="00AF12C7"/>
    <w:rsid w:val="00AF1725"/>
    <w:rsid w:val="00AF18AE"/>
    <w:rsid w:val="00AF2088"/>
    <w:rsid w:val="00AF29AA"/>
    <w:rsid w:val="00AF29DC"/>
    <w:rsid w:val="00AF2B17"/>
    <w:rsid w:val="00AF2BB8"/>
    <w:rsid w:val="00AF2BD8"/>
    <w:rsid w:val="00AF2D5E"/>
    <w:rsid w:val="00AF2E67"/>
    <w:rsid w:val="00AF353C"/>
    <w:rsid w:val="00AF3598"/>
    <w:rsid w:val="00AF377A"/>
    <w:rsid w:val="00AF38ED"/>
    <w:rsid w:val="00AF3BFA"/>
    <w:rsid w:val="00AF4702"/>
    <w:rsid w:val="00AF52AE"/>
    <w:rsid w:val="00AF53D5"/>
    <w:rsid w:val="00AF549F"/>
    <w:rsid w:val="00AF5696"/>
    <w:rsid w:val="00AF5A42"/>
    <w:rsid w:val="00AF6848"/>
    <w:rsid w:val="00AF69B3"/>
    <w:rsid w:val="00AF6EA6"/>
    <w:rsid w:val="00AF7610"/>
    <w:rsid w:val="00AF76A0"/>
    <w:rsid w:val="00AF79F3"/>
    <w:rsid w:val="00B00770"/>
    <w:rsid w:val="00B0085C"/>
    <w:rsid w:val="00B01153"/>
    <w:rsid w:val="00B01920"/>
    <w:rsid w:val="00B01F42"/>
    <w:rsid w:val="00B021B6"/>
    <w:rsid w:val="00B022AB"/>
    <w:rsid w:val="00B03617"/>
    <w:rsid w:val="00B0386D"/>
    <w:rsid w:val="00B0447A"/>
    <w:rsid w:val="00B04581"/>
    <w:rsid w:val="00B04B9E"/>
    <w:rsid w:val="00B04D42"/>
    <w:rsid w:val="00B04E15"/>
    <w:rsid w:val="00B06177"/>
    <w:rsid w:val="00B06570"/>
    <w:rsid w:val="00B06992"/>
    <w:rsid w:val="00B07137"/>
    <w:rsid w:val="00B073E4"/>
    <w:rsid w:val="00B0780C"/>
    <w:rsid w:val="00B07B82"/>
    <w:rsid w:val="00B07BD5"/>
    <w:rsid w:val="00B1006E"/>
    <w:rsid w:val="00B10232"/>
    <w:rsid w:val="00B1052A"/>
    <w:rsid w:val="00B10781"/>
    <w:rsid w:val="00B108F4"/>
    <w:rsid w:val="00B10B82"/>
    <w:rsid w:val="00B1197E"/>
    <w:rsid w:val="00B11B56"/>
    <w:rsid w:val="00B11C45"/>
    <w:rsid w:val="00B1200A"/>
    <w:rsid w:val="00B1231C"/>
    <w:rsid w:val="00B12591"/>
    <w:rsid w:val="00B1274D"/>
    <w:rsid w:val="00B12786"/>
    <w:rsid w:val="00B12BA4"/>
    <w:rsid w:val="00B12CD7"/>
    <w:rsid w:val="00B12DBB"/>
    <w:rsid w:val="00B13512"/>
    <w:rsid w:val="00B13ADF"/>
    <w:rsid w:val="00B14A55"/>
    <w:rsid w:val="00B154F3"/>
    <w:rsid w:val="00B15E1A"/>
    <w:rsid w:val="00B160DE"/>
    <w:rsid w:val="00B166CF"/>
    <w:rsid w:val="00B17287"/>
    <w:rsid w:val="00B17532"/>
    <w:rsid w:val="00B1755E"/>
    <w:rsid w:val="00B179C4"/>
    <w:rsid w:val="00B17A1A"/>
    <w:rsid w:val="00B17A8B"/>
    <w:rsid w:val="00B17BE1"/>
    <w:rsid w:val="00B17D7F"/>
    <w:rsid w:val="00B201BE"/>
    <w:rsid w:val="00B203FE"/>
    <w:rsid w:val="00B20BF4"/>
    <w:rsid w:val="00B21098"/>
    <w:rsid w:val="00B21258"/>
    <w:rsid w:val="00B21284"/>
    <w:rsid w:val="00B21B38"/>
    <w:rsid w:val="00B222F5"/>
    <w:rsid w:val="00B2264E"/>
    <w:rsid w:val="00B2392B"/>
    <w:rsid w:val="00B23A97"/>
    <w:rsid w:val="00B23D7E"/>
    <w:rsid w:val="00B2447A"/>
    <w:rsid w:val="00B249D3"/>
    <w:rsid w:val="00B24C46"/>
    <w:rsid w:val="00B24E52"/>
    <w:rsid w:val="00B251B6"/>
    <w:rsid w:val="00B26105"/>
    <w:rsid w:val="00B2610E"/>
    <w:rsid w:val="00B263DE"/>
    <w:rsid w:val="00B26889"/>
    <w:rsid w:val="00B26C7A"/>
    <w:rsid w:val="00B26DBE"/>
    <w:rsid w:val="00B27438"/>
    <w:rsid w:val="00B300FF"/>
    <w:rsid w:val="00B303AB"/>
    <w:rsid w:val="00B30E33"/>
    <w:rsid w:val="00B31563"/>
    <w:rsid w:val="00B316AD"/>
    <w:rsid w:val="00B31C07"/>
    <w:rsid w:val="00B31C31"/>
    <w:rsid w:val="00B32033"/>
    <w:rsid w:val="00B32067"/>
    <w:rsid w:val="00B3240F"/>
    <w:rsid w:val="00B32935"/>
    <w:rsid w:val="00B32989"/>
    <w:rsid w:val="00B32A88"/>
    <w:rsid w:val="00B32E2B"/>
    <w:rsid w:val="00B32FA8"/>
    <w:rsid w:val="00B33303"/>
    <w:rsid w:val="00B33983"/>
    <w:rsid w:val="00B33C63"/>
    <w:rsid w:val="00B341FA"/>
    <w:rsid w:val="00B343DF"/>
    <w:rsid w:val="00B348C0"/>
    <w:rsid w:val="00B34A51"/>
    <w:rsid w:val="00B34A76"/>
    <w:rsid w:val="00B3508F"/>
    <w:rsid w:val="00B350BE"/>
    <w:rsid w:val="00B351DE"/>
    <w:rsid w:val="00B355DB"/>
    <w:rsid w:val="00B35C00"/>
    <w:rsid w:val="00B361FB"/>
    <w:rsid w:val="00B362BB"/>
    <w:rsid w:val="00B374A6"/>
    <w:rsid w:val="00B37C49"/>
    <w:rsid w:val="00B37D11"/>
    <w:rsid w:val="00B37E93"/>
    <w:rsid w:val="00B4024D"/>
    <w:rsid w:val="00B4060D"/>
    <w:rsid w:val="00B4078C"/>
    <w:rsid w:val="00B408F7"/>
    <w:rsid w:val="00B409D6"/>
    <w:rsid w:val="00B40A13"/>
    <w:rsid w:val="00B40BB6"/>
    <w:rsid w:val="00B40E0F"/>
    <w:rsid w:val="00B41000"/>
    <w:rsid w:val="00B41076"/>
    <w:rsid w:val="00B410F6"/>
    <w:rsid w:val="00B4140D"/>
    <w:rsid w:val="00B415F2"/>
    <w:rsid w:val="00B41D45"/>
    <w:rsid w:val="00B42A36"/>
    <w:rsid w:val="00B4356B"/>
    <w:rsid w:val="00B437A2"/>
    <w:rsid w:val="00B43BB1"/>
    <w:rsid w:val="00B43FD5"/>
    <w:rsid w:val="00B44C9A"/>
    <w:rsid w:val="00B451E3"/>
    <w:rsid w:val="00B466FF"/>
    <w:rsid w:val="00B468A9"/>
    <w:rsid w:val="00B46A9B"/>
    <w:rsid w:val="00B46CFF"/>
    <w:rsid w:val="00B472CA"/>
    <w:rsid w:val="00B47B21"/>
    <w:rsid w:val="00B506BB"/>
    <w:rsid w:val="00B50DB8"/>
    <w:rsid w:val="00B510D1"/>
    <w:rsid w:val="00B5185E"/>
    <w:rsid w:val="00B51C2A"/>
    <w:rsid w:val="00B51CAF"/>
    <w:rsid w:val="00B52192"/>
    <w:rsid w:val="00B52BDD"/>
    <w:rsid w:val="00B5363B"/>
    <w:rsid w:val="00B536EA"/>
    <w:rsid w:val="00B53917"/>
    <w:rsid w:val="00B5391B"/>
    <w:rsid w:val="00B53C03"/>
    <w:rsid w:val="00B53FFE"/>
    <w:rsid w:val="00B5478E"/>
    <w:rsid w:val="00B550F2"/>
    <w:rsid w:val="00B55325"/>
    <w:rsid w:val="00B5538F"/>
    <w:rsid w:val="00B5542C"/>
    <w:rsid w:val="00B55590"/>
    <w:rsid w:val="00B55646"/>
    <w:rsid w:val="00B557EB"/>
    <w:rsid w:val="00B558EC"/>
    <w:rsid w:val="00B5593C"/>
    <w:rsid w:val="00B56479"/>
    <w:rsid w:val="00B56ACD"/>
    <w:rsid w:val="00B57763"/>
    <w:rsid w:val="00B5790A"/>
    <w:rsid w:val="00B57E13"/>
    <w:rsid w:val="00B57FA0"/>
    <w:rsid w:val="00B60056"/>
    <w:rsid w:val="00B604EE"/>
    <w:rsid w:val="00B60902"/>
    <w:rsid w:val="00B60BCD"/>
    <w:rsid w:val="00B614F6"/>
    <w:rsid w:val="00B6235B"/>
    <w:rsid w:val="00B62809"/>
    <w:rsid w:val="00B630F9"/>
    <w:rsid w:val="00B6376E"/>
    <w:rsid w:val="00B63884"/>
    <w:rsid w:val="00B639AF"/>
    <w:rsid w:val="00B63E99"/>
    <w:rsid w:val="00B63FC5"/>
    <w:rsid w:val="00B64711"/>
    <w:rsid w:val="00B64729"/>
    <w:rsid w:val="00B6496E"/>
    <w:rsid w:val="00B649BC"/>
    <w:rsid w:val="00B64E1B"/>
    <w:rsid w:val="00B65936"/>
    <w:rsid w:val="00B66074"/>
    <w:rsid w:val="00B661FF"/>
    <w:rsid w:val="00B663D0"/>
    <w:rsid w:val="00B664BA"/>
    <w:rsid w:val="00B667D2"/>
    <w:rsid w:val="00B6734B"/>
    <w:rsid w:val="00B67960"/>
    <w:rsid w:val="00B67986"/>
    <w:rsid w:val="00B700AD"/>
    <w:rsid w:val="00B705A7"/>
    <w:rsid w:val="00B70729"/>
    <w:rsid w:val="00B70D35"/>
    <w:rsid w:val="00B70E1B"/>
    <w:rsid w:val="00B70F6B"/>
    <w:rsid w:val="00B71AD0"/>
    <w:rsid w:val="00B71B36"/>
    <w:rsid w:val="00B72BBC"/>
    <w:rsid w:val="00B73828"/>
    <w:rsid w:val="00B7390D"/>
    <w:rsid w:val="00B73B08"/>
    <w:rsid w:val="00B74328"/>
    <w:rsid w:val="00B7440A"/>
    <w:rsid w:val="00B7460F"/>
    <w:rsid w:val="00B74E5E"/>
    <w:rsid w:val="00B753DA"/>
    <w:rsid w:val="00B757EB"/>
    <w:rsid w:val="00B76484"/>
    <w:rsid w:val="00B76857"/>
    <w:rsid w:val="00B76954"/>
    <w:rsid w:val="00B773AE"/>
    <w:rsid w:val="00B77906"/>
    <w:rsid w:val="00B77A67"/>
    <w:rsid w:val="00B77C39"/>
    <w:rsid w:val="00B80538"/>
    <w:rsid w:val="00B8132E"/>
    <w:rsid w:val="00B818F5"/>
    <w:rsid w:val="00B823D8"/>
    <w:rsid w:val="00B82697"/>
    <w:rsid w:val="00B826F9"/>
    <w:rsid w:val="00B82BE0"/>
    <w:rsid w:val="00B82D6D"/>
    <w:rsid w:val="00B83A3E"/>
    <w:rsid w:val="00B83E6A"/>
    <w:rsid w:val="00B83E8A"/>
    <w:rsid w:val="00B85814"/>
    <w:rsid w:val="00B8588B"/>
    <w:rsid w:val="00B85CC0"/>
    <w:rsid w:val="00B86378"/>
    <w:rsid w:val="00B8644A"/>
    <w:rsid w:val="00B8658F"/>
    <w:rsid w:val="00B866B3"/>
    <w:rsid w:val="00B869CF"/>
    <w:rsid w:val="00B86B73"/>
    <w:rsid w:val="00B86F44"/>
    <w:rsid w:val="00B876FD"/>
    <w:rsid w:val="00B878A3"/>
    <w:rsid w:val="00B87C7C"/>
    <w:rsid w:val="00B87EE4"/>
    <w:rsid w:val="00B87F83"/>
    <w:rsid w:val="00B90117"/>
    <w:rsid w:val="00B9040E"/>
    <w:rsid w:val="00B90FCA"/>
    <w:rsid w:val="00B910FF"/>
    <w:rsid w:val="00B91542"/>
    <w:rsid w:val="00B91B78"/>
    <w:rsid w:val="00B923BB"/>
    <w:rsid w:val="00B925FA"/>
    <w:rsid w:val="00B92718"/>
    <w:rsid w:val="00B92A7D"/>
    <w:rsid w:val="00B92B16"/>
    <w:rsid w:val="00B92C04"/>
    <w:rsid w:val="00B940D7"/>
    <w:rsid w:val="00B94197"/>
    <w:rsid w:val="00B94A20"/>
    <w:rsid w:val="00B94A52"/>
    <w:rsid w:val="00B952F1"/>
    <w:rsid w:val="00B954E4"/>
    <w:rsid w:val="00B955DD"/>
    <w:rsid w:val="00B95B5A"/>
    <w:rsid w:val="00B95CA6"/>
    <w:rsid w:val="00B96901"/>
    <w:rsid w:val="00B970C1"/>
    <w:rsid w:val="00B975CB"/>
    <w:rsid w:val="00B979CD"/>
    <w:rsid w:val="00B97BDE"/>
    <w:rsid w:val="00BA016C"/>
    <w:rsid w:val="00BA0446"/>
    <w:rsid w:val="00BA05D3"/>
    <w:rsid w:val="00BA0D70"/>
    <w:rsid w:val="00BA0DAE"/>
    <w:rsid w:val="00BA0EA2"/>
    <w:rsid w:val="00BA135B"/>
    <w:rsid w:val="00BA1A5E"/>
    <w:rsid w:val="00BA2328"/>
    <w:rsid w:val="00BA26D6"/>
    <w:rsid w:val="00BA2C99"/>
    <w:rsid w:val="00BA2E82"/>
    <w:rsid w:val="00BA33DE"/>
    <w:rsid w:val="00BA39E6"/>
    <w:rsid w:val="00BA47ED"/>
    <w:rsid w:val="00BA4E33"/>
    <w:rsid w:val="00BA542C"/>
    <w:rsid w:val="00BA58BB"/>
    <w:rsid w:val="00BA5A8E"/>
    <w:rsid w:val="00BA6457"/>
    <w:rsid w:val="00BA689F"/>
    <w:rsid w:val="00BA6A61"/>
    <w:rsid w:val="00BA6AD7"/>
    <w:rsid w:val="00BA6D88"/>
    <w:rsid w:val="00BA713A"/>
    <w:rsid w:val="00BA7349"/>
    <w:rsid w:val="00BA7CB5"/>
    <w:rsid w:val="00BA7D4C"/>
    <w:rsid w:val="00BB04DD"/>
    <w:rsid w:val="00BB0517"/>
    <w:rsid w:val="00BB063E"/>
    <w:rsid w:val="00BB0C1D"/>
    <w:rsid w:val="00BB0F87"/>
    <w:rsid w:val="00BB175C"/>
    <w:rsid w:val="00BB1A3A"/>
    <w:rsid w:val="00BB1FBA"/>
    <w:rsid w:val="00BB22E0"/>
    <w:rsid w:val="00BB2C47"/>
    <w:rsid w:val="00BB2C93"/>
    <w:rsid w:val="00BB2E38"/>
    <w:rsid w:val="00BB2EB6"/>
    <w:rsid w:val="00BB3591"/>
    <w:rsid w:val="00BB3F94"/>
    <w:rsid w:val="00BB416D"/>
    <w:rsid w:val="00BB42A3"/>
    <w:rsid w:val="00BB4697"/>
    <w:rsid w:val="00BB499B"/>
    <w:rsid w:val="00BB4F8D"/>
    <w:rsid w:val="00BB5B80"/>
    <w:rsid w:val="00BB5BCE"/>
    <w:rsid w:val="00BB643A"/>
    <w:rsid w:val="00BB698F"/>
    <w:rsid w:val="00BB6AAE"/>
    <w:rsid w:val="00BB7B5F"/>
    <w:rsid w:val="00BC009A"/>
    <w:rsid w:val="00BC03CA"/>
    <w:rsid w:val="00BC1578"/>
    <w:rsid w:val="00BC1586"/>
    <w:rsid w:val="00BC166A"/>
    <w:rsid w:val="00BC17DD"/>
    <w:rsid w:val="00BC17F4"/>
    <w:rsid w:val="00BC1939"/>
    <w:rsid w:val="00BC1AEA"/>
    <w:rsid w:val="00BC1BA1"/>
    <w:rsid w:val="00BC1CA8"/>
    <w:rsid w:val="00BC2CBA"/>
    <w:rsid w:val="00BC2DE5"/>
    <w:rsid w:val="00BC2ED6"/>
    <w:rsid w:val="00BC3304"/>
    <w:rsid w:val="00BC3839"/>
    <w:rsid w:val="00BC394D"/>
    <w:rsid w:val="00BC4979"/>
    <w:rsid w:val="00BC4F6F"/>
    <w:rsid w:val="00BC5A84"/>
    <w:rsid w:val="00BC5F93"/>
    <w:rsid w:val="00BC6299"/>
    <w:rsid w:val="00BC63C8"/>
    <w:rsid w:val="00BC684E"/>
    <w:rsid w:val="00BC769E"/>
    <w:rsid w:val="00BC7946"/>
    <w:rsid w:val="00BC7A93"/>
    <w:rsid w:val="00BD0561"/>
    <w:rsid w:val="00BD058C"/>
    <w:rsid w:val="00BD079C"/>
    <w:rsid w:val="00BD0866"/>
    <w:rsid w:val="00BD161E"/>
    <w:rsid w:val="00BD167B"/>
    <w:rsid w:val="00BD1C0E"/>
    <w:rsid w:val="00BD1D07"/>
    <w:rsid w:val="00BD2667"/>
    <w:rsid w:val="00BD2C8B"/>
    <w:rsid w:val="00BD3542"/>
    <w:rsid w:val="00BD3C93"/>
    <w:rsid w:val="00BD4344"/>
    <w:rsid w:val="00BD471C"/>
    <w:rsid w:val="00BD4BDF"/>
    <w:rsid w:val="00BD4EE3"/>
    <w:rsid w:val="00BD4F08"/>
    <w:rsid w:val="00BD5B36"/>
    <w:rsid w:val="00BD5C2A"/>
    <w:rsid w:val="00BD6436"/>
    <w:rsid w:val="00BD6C13"/>
    <w:rsid w:val="00BD6D23"/>
    <w:rsid w:val="00BD6E9B"/>
    <w:rsid w:val="00BD7412"/>
    <w:rsid w:val="00BD757F"/>
    <w:rsid w:val="00BD787E"/>
    <w:rsid w:val="00BD7FF7"/>
    <w:rsid w:val="00BE054D"/>
    <w:rsid w:val="00BE0D0F"/>
    <w:rsid w:val="00BE110F"/>
    <w:rsid w:val="00BE1704"/>
    <w:rsid w:val="00BE17B3"/>
    <w:rsid w:val="00BE1BB0"/>
    <w:rsid w:val="00BE2267"/>
    <w:rsid w:val="00BE2792"/>
    <w:rsid w:val="00BE2AC6"/>
    <w:rsid w:val="00BE2BB3"/>
    <w:rsid w:val="00BE2E82"/>
    <w:rsid w:val="00BE2EA9"/>
    <w:rsid w:val="00BE32EE"/>
    <w:rsid w:val="00BE335A"/>
    <w:rsid w:val="00BE35EC"/>
    <w:rsid w:val="00BE3700"/>
    <w:rsid w:val="00BE39A9"/>
    <w:rsid w:val="00BE4AA9"/>
    <w:rsid w:val="00BE4B41"/>
    <w:rsid w:val="00BE4CDE"/>
    <w:rsid w:val="00BE4E5F"/>
    <w:rsid w:val="00BE528A"/>
    <w:rsid w:val="00BE52DB"/>
    <w:rsid w:val="00BE546A"/>
    <w:rsid w:val="00BE5603"/>
    <w:rsid w:val="00BE564E"/>
    <w:rsid w:val="00BE5728"/>
    <w:rsid w:val="00BE5817"/>
    <w:rsid w:val="00BE5842"/>
    <w:rsid w:val="00BE5DFC"/>
    <w:rsid w:val="00BE62D3"/>
    <w:rsid w:val="00BE68A5"/>
    <w:rsid w:val="00BE6FEA"/>
    <w:rsid w:val="00BE71B8"/>
    <w:rsid w:val="00BE7491"/>
    <w:rsid w:val="00BE7560"/>
    <w:rsid w:val="00BE77D2"/>
    <w:rsid w:val="00BE78FB"/>
    <w:rsid w:val="00BE7BC9"/>
    <w:rsid w:val="00BF011D"/>
    <w:rsid w:val="00BF05AE"/>
    <w:rsid w:val="00BF0B70"/>
    <w:rsid w:val="00BF0C97"/>
    <w:rsid w:val="00BF0EFE"/>
    <w:rsid w:val="00BF1172"/>
    <w:rsid w:val="00BF12B0"/>
    <w:rsid w:val="00BF18C5"/>
    <w:rsid w:val="00BF1E03"/>
    <w:rsid w:val="00BF2421"/>
    <w:rsid w:val="00BF2570"/>
    <w:rsid w:val="00BF2D43"/>
    <w:rsid w:val="00BF4076"/>
    <w:rsid w:val="00BF4516"/>
    <w:rsid w:val="00BF4C3C"/>
    <w:rsid w:val="00BF4EEE"/>
    <w:rsid w:val="00BF4F89"/>
    <w:rsid w:val="00BF518E"/>
    <w:rsid w:val="00BF5919"/>
    <w:rsid w:val="00BF6800"/>
    <w:rsid w:val="00BF7027"/>
    <w:rsid w:val="00BF71DC"/>
    <w:rsid w:val="00BF7952"/>
    <w:rsid w:val="00BF799E"/>
    <w:rsid w:val="00BF7C16"/>
    <w:rsid w:val="00BF7F06"/>
    <w:rsid w:val="00C0096B"/>
    <w:rsid w:val="00C00C2C"/>
    <w:rsid w:val="00C00DF9"/>
    <w:rsid w:val="00C01713"/>
    <w:rsid w:val="00C025F3"/>
    <w:rsid w:val="00C02E26"/>
    <w:rsid w:val="00C03A53"/>
    <w:rsid w:val="00C03CC2"/>
    <w:rsid w:val="00C04008"/>
    <w:rsid w:val="00C043DD"/>
    <w:rsid w:val="00C04924"/>
    <w:rsid w:val="00C04EBE"/>
    <w:rsid w:val="00C05000"/>
    <w:rsid w:val="00C0515D"/>
    <w:rsid w:val="00C05443"/>
    <w:rsid w:val="00C054F4"/>
    <w:rsid w:val="00C05A48"/>
    <w:rsid w:val="00C05A72"/>
    <w:rsid w:val="00C05AB4"/>
    <w:rsid w:val="00C05B1A"/>
    <w:rsid w:val="00C05DD3"/>
    <w:rsid w:val="00C05FD6"/>
    <w:rsid w:val="00C0606C"/>
    <w:rsid w:val="00C061AA"/>
    <w:rsid w:val="00C066FB"/>
    <w:rsid w:val="00C072A9"/>
    <w:rsid w:val="00C073A5"/>
    <w:rsid w:val="00C07BB8"/>
    <w:rsid w:val="00C07C47"/>
    <w:rsid w:val="00C1014B"/>
    <w:rsid w:val="00C104CF"/>
    <w:rsid w:val="00C106E3"/>
    <w:rsid w:val="00C10B8F"/>
    <w:rsid w:val="00C10ECC"/>
    <w:rsid w:val="00C114B7"/>
    <w:rsid w:val="00C116B4"/>
    <w:rsid w:val="00C11786"/>
    <w:rsid w:val="00C1196F"/>
    <w:rsid w:val="00C119FA"/>
    <w:rsid w:val="00C11BC9"/>
    <w:rsid w:val="00C11EB2"/>
    <w:rsid w:val="00C11F18"/>
    <w:rsid w:val="00C126FC"/>
    <w:rsid w:val="00C127C6"/>
    <w:rsid w:val="00C12CEE"/>
    <w:rsid w:val="00C12E29"/>
    <w:rsid w:val="00C13010"/>
    <w:rsid w:val="00C132FE"/>
    <w:rsid w:val="00C1364C"/>
    <w:rsid w:val="00C13C32"/>
    <w:rsid w:val="00C13C99"/>
    <w:rsid w:val="00C1456D"/>
    <w:rsid w:val="00C147CB"/>
    <w:rsid w:val="00C14C60"/>
    <w:rsid w:val="00C16472"/>
    <w:rsid w:val="00C16518"/>
    <w:rsid w:val="00C16824"/>
    <w:rsid w:val="00C17091"/>
    <w:rsid w:val="00C173FC"/>
    <w:rsid w:val="00C17436"/>
    <w:rsid w:val="00C174E4"/>
    <w:rsid w:val="00C17F35"/>
    <w:rsid w:val="00C2079E"/>
    <w:rsid w:val="00C209BF"/>
    <w:rsid w:val="00C21338"/>
    <w:rsid w:val="00C215C9"/>
    <w:rsid w:val="00C217B7"/>
    <w:rsid w:val="00C220DE"/>
    <w:rsid w:val="00C22280"/>
    <w:rsid w:val="00C22405"/>
    <w:rsid w:val="00C2283D"/>
    <w:rsid w:val="00C22C76"/>
    <w:rsid w:val="00C22F9D"/>
    <w:rsid w:val="00C23576"/>
    <w:rsid w:val="00C23778"/>
    <w:rsid w:val="00C2381A"/>
    <w:rsid w:val="00C23A6A"/>
    <w:rsid w:val="00C23A83"/>
    <w:rsid w:val="00C23C67"/>
    <w:rsid w:val="00C23D0F"/>
    <w:rsid w:val="00C24424"/>
    <w:rsid w:val="00C24969"/>
    <w:rsid w:val="00C24A6C"/>
    <w:rsid w:val="00C25771"/>
    <w:rsid w:val="00C269C0"/>
    <w:rsid w:val="00C27381"/>
    <w:rsid w:val="00C277B9"/>
    <w:rsid w:val="00C27ABF"/>
    <w:rsid w:val="00C30516"/>
    <w:rsid w:val="00C306BA"/>
    <w:rsid w:val="00C30951"/>
    <w:rsid w:val="00C30D3B"/>
    <w:rsid w:val="00C30F94"/>
    <w:rsid w:val="00C31593"/>
    <w:rsid w:val="00C320F3"/>
    <w:rsid w:val="00C32145"/>
    <w:rsid w:val="00C32A8B"/>
    <w:rsid w:val="00C32ACA"/>
    <w:rsid w:val="00C334F9"/>
    <w:rsid w:val="00C33840"/>
    <w:rsid w:val="00C339B1"/>
    <w:rsid w:val="00C339B2"/>
    <w:rsid w:val="00C33AE6"/>
    <w:rsid w:val="00C33D4C"/>
    <w:rsid w:val="00C33F85"/>
    <w:rsid w:val="00C34286"/>
    <w:rsid w:val="00C3466A"/>
    <w:rsid w:val="00C34A74"/>
    <w:rsid w:val="00C34CC3"/>
    <w:rsid w:val="00C355BB"/>
    <w:rsid w:val="00C358ED"/>
    <w:rsid w:val="00C3596C"/>
    <w:rsid w:val="00C359F4"/>
    <w:rsid w:val="00C35AFC"/>
    <w:rsid w:val="00C35C3F"/>
    <w:rsid w:val="00C3624B"/>
    <w:rsid w:val="00C37405"/>
    <w:rsid w:val="00C37B9F"/>
    <w:rsid w:val="00C37BAD"/>
    <w:rsid w:val="00C37C10"/>
    <w:rsid w:val="00C400B0"/>
    <w:rsid w:val="00C40149"/>
    <w:rsid w:val="00C406F1"/>
    <w:rsid w:val="00C40E20"/>
    <w:rsid w:val="00C415BA"/>
    <w:rsid w:val="00C4199C"/>
    <w:rsid w:val="00C419F9"/>
    <w:rsid w:val="00C41C58"/>
    <w:rsid w:val="00C4342C"/>
    <w:rsid w:val="00C43468"/>
    <w:rsid w:val="00C435E3"/>
    <w:rsid w:val="00C438F1"/>
    <w:rsid w:val="00C443B9"/>
    <w:rsid w:val="00C44983"/>
    <w:rsid w:val="00C449FB"/>
    <w:rsid w:val="00C44DF0"/>
    <w:rsid w:val="00C45077"/>
    <w:rsid w:val="00C45536"/>
    <w:rsid w:val="00C456B2"/>
    <w:rsid w:val="00C459BC"/>
    <w:rsid w:val="00C45A34"/>
    <w:rsid w:val="00C45DF6"/>
    <w:rsid w:val="00C45E25"/>
    <w:rsid w:val="00C460F8"/>
    <w:rsid w:val="00C46262"/>
    <w:rsid w:val="00C46E73"/>
    <w:rsid w:val="00C472EB"/>
    <w:rsid w:val="00C47504"/>
    <w:rsid w:val="00C47FA2"/>
    <w:rsid w:val="00C501B3"/>
    <w:rsid w:val="00C50440"/>
    <w:rsid w:val="00C50B6B"/>
    <w:rsid w:val="00C50F93"/>
    <w:rsid w:val="00C518E8"/>
    <w:rsid w:val="00C51F4F"/>
    <w:rsid w:val="00C522B7"/>
    <w:rsid w:val="00C52425"/>
    <w:rsid w:val="00C529B6"/>
    <w:rsid w:val="00C52AB9"/>
    <w:rsid w:val="00C5303E"/>
    <w:rsid w:val="00C5319F"/>
    <w:rsid w:val="00C531CB"/>
    <w:rsid w:val="00C531FC"/>
    <w:rsid w:val="00C53DFC"/>
    <w:rsid w:val="00C542A4"/>
    <w:rsid w:val="00C5442F"/>
    <w:rsid w:val="00C544D5"/>
    <w:rsid w:val="00C546AF"/>
    <w:rsid w:val="00C550DC"/>
    <w:rsid w:val="00C55691"/>
    <w:rsid w:val="00C5572F"/>
    <w:rsid w:val="00C565B8"/>
    <w:rsid w:val="00C56C8A"/>
    <w:rsid w:val="00C56ED7"/>
    <w:rsid w:val="00C57467"/>
    <w:rsid w:val="00C57568"/>
    <w:rsid w:val="00C575E4"/>
    <w:rsid w:val="00C578CB"/>
    <w:rsid w:val="00C61365"/>
    <w:rsid w:val="00C61376"/>
    <w:rsid w:val="00C6157B"/>
    <w:rsid w:val="00C61BAC"/>
    <w:rsid w:val="00C61E74"/>
    <w:rsid w:val="00C6202F"/>
    <w:rsid w:val="00C623E6"/>
    <w:rsid w:val="00C62893"/>
    <w:rsid w:val="00C62C3D"/>
    <w:rsid w:val="00C62EDD"/>
    <w:rsid w:val="00C62F9A"/>
    <w:rsid w:val="00C63C55"/>
    <w:rsid w:val="00C63F9B"/>
    <w:rsid w:val="00C64836"/>
    <w:rsid w:val="00C648A2"/>
    <w:rsid w:val="00C6538E"/>
    <w:rsid w:val="00C65A6E"/>
    <w:rsid w:val="00C65AD2"/>
    <w:rsid w:val="00C65BAF"/>
    <w:rsid w:val="00C65C3D"/>
    <w:rsid w:val="00C661B6"/>
    <w:rsid w:val="00C662E2"/>
    <w:rsid w:val="00C66751"/>
    <w:rsid w:val="00C66827"/>
    <w:rsid w:val="00C66973"/>
    <w:rsid w:val="00C669B2"/>
    <w:rsid w:val="00C66B4F"/>
    <w:rsid w:val="00C66EDF"/>
    <w:rsid w:val="00C6715F"/>
    <w:rsid w:val="00C67204"/>
    <w:rsid w:val="00C6729B"/>
    <w:rsid w:val="00C6766F"/>
    <w:rsid w:val="00C67673"/>
    <w:rsid w:val="00C677F4"/>
    <w:rsid w:val="00C67B59"/>
    <w:rsid w:val="00C67BF6"/>
    <w:rsid w:val="00C67DA3"/>
    <w:rsid w:val="00C67F2A"/>
    <w:rsid w:val="00C70092"/>
    <w:rsid w:val="00C707B3"/>
    <w:rsid w:val="00C71020"/>
    <w:rsid w:val="00C71069"/>
    <w:rsid w:val="00C71E47"/>
    <w:rsid w:val="00C7279F"/>
    <w:rsid w:val="00C729AA"/>
    <w:rsid w:val="00C72A2B"/>
    <w:rsid w:val="00C7317D"/>
    <w:rsid w:val="00C734F0"/>
    <w:rsid w:val="00C737D2"/>
    <w:rsid w:val="00C74204"/>
    <w:rsid w:val="00C74388"/>
    <w:rsid w:val="00C74462"/>
    <w:rsid w:val="00C74582"/>
    <w:rsid w:val="00C749FC"/>
    <w:rsid w:val="00C74D17"/>
    <w:rsid w:val="00C74F06"/>
    <w:rsid w:val="00C75045"/>
    <w:rsid w:val="00C750D5"/>
    <w:rsid w:val="00C7599C"/>
    <w:rsid w:val="00C759BC"/>
    <w:rsid w:val="00C75E0E"/>
    <w:rsid w:val="00C75E21"/>
    <w:rsid w:val="00C75F4F"/>
    <w:rsid w:val="00C760D4"/>
    <w:rsid w:val="00C76566"/>
    <w:rsid w:val="00C766BB"/>
    <w:rsid w:val="00C76CB2"/>
    <w:rsid w:val="00C76D89"/>
    <w:rsid w:val="00C772DA"/>
    <w:rsid w:val="00C779CD"/>
    <w:rsid w:val="00C77C15"/>
    <w:rsid w:val="00C77D61"/>
    <w:rsid w:val="00C801EB"/>
    <w:rsid w:val="00C80451"/>
    <w:rsid w:val="00C808F0"/>
    <w:rsid w:val="00C80FBD"/>
    <w:rsid w:val="00C811E5"/>
    <w:rsid w:val="00C811F6"/>
    <w:rsid w:val="00C81957"/>
    <w:rsid w:val="00C81F22"/>
    <w:rsid w:val="00C82362"/>
    <w:rsid w:val="00C82382"/>
    <w:rsid w:val="00C82583"/>
    <w:rsid w:val="00C82C5B"/>
    <w:rsid w:val="00C8302D"/>
    <w:rsid w:val="00C830BE"/>
    <w:rsid w:val="00C8354D"/>
    <w:rsid w:val="00C8378B"/>
    <w:rsid w:val="00C838A0"/>
    <w:rsid w:val="00C83BCE"/>
    <w:rsid w:val="00C83FB0"/>
    <w:rsid w:val="00C84159"/>
    <w:rsid w:val="00C84221"/>
    <w:rsid w:val="00C8427B"/>
    <w:rsid w:val="00C84C8B"/>
    <w:rsid w:val="00C85B31"/>
    <w:rsid w:val="00C869B5"/>
    <w:rsid w:val="00C86F7C"/>
    <w:rsid w:val="00C87082"/>
    <w:rsid w:val="00C871B7"/>
    <w:rsid w:val="00C87938"/>
    <w:rsid w:val="00C87CF5"/>
    <w:rsid w:val="00C87ED7"/>
    <w:rsid w:val="00C901A1"/>
    <w:rsid w:val="00C9040C"/>
    <w:rsid w:val="00C90C99"/>
    <w:rsid w:val="00C91D01"/>
    <w:rsid w:val="00C91E86"/>
    <w:rsid w:val="00C92449"/>
    <w:rsid w:val="00C92A24"/>
    <w:rsid w:val="00C92A3C"/>
    <w:rsid w:val="00C92CC0"/>
    <w:rsid w:val="00C92F1F"/>
    <w:rsid w:val="00C9333C"/>
    <w:rsid w:val="00C935BA"/>
    <w:rsid w:val="00C93BC7"/>
    <w:rsid w:val="00C94038"/>
    <w:rsid w:val="00C944AB"/>
    <w:rsid w:val="00C9487A"/>
    <w:rsid w:val="00C94DAA"/>
    <w:rsid w:val="00C952DB"/>
    <w:rsid w:val="00C953BA"/>
    <w:rsid w:val="00C956E2"/>
    <w:rsid w:val="00C9589C"/>
    <w:rsid w:val="00C962B1"/>
    <w:rsid w:val="00C96309"/>
    <w:rsid w:val="00C963D7"/>
    <w:rsid w:val="00C965AE"/>
    <w:rsid w:val="00C96846"/>
    <w:rsid w:val="00C968CE"/>
    <w:rsid w:val="00C96FF5"/>
    <w:rsid w:val="00C97281"/>
    <w:rsid w:val="00C9755F"/>
    <w:rsid w:val="00CA018B"/>
    <w:rsid w:val="00CA047A"/>
    <w:rsid w:val="00CA0500"/>
    <w:rsid w:val="00CA0723"/>
    <w:rsid w:val="00CA0738"/>
    <w:rsid w:val="00CA0958"/>
    <w:rsid w:val="00CA13DC"/>
    <w:rsid w:val="00CA1A37"/>
    <w:rsid w:val="00CA1C11"/>
    <w:rsid w:val="00CA201A"/>
    <w:rsid w:val="00CA22AD"/>
    <w:rsid w:val="00CA2692"/>
    <w:rsid w:val="00CA26F7"/>
    <w:rsid w:val="00CA2FBB"/>
    <w:rsid w:val="00CA3250"/>
    <w:rsid w:val="00CA326A"/>
    <w:rsid w:val="00CA33AF"/>
    <w:rsid w:val="00CA33D1"/>
    <w:rsid w:val="00CA3BC1"/>
    <w:rsid w:val="00CA3CCC"/>
    <w:rsid w:val="00CA431E"/>
    <w:rsid w:val="00CA45C0"/>
    <w:rsid w:val="00CA5037"/>
    <w:rsid w:val="00CA5332"/>
    <w:rsid w:val="00CA5335"/>
    <w:rsid w:val="00CA565B"/>
    <w:rsid w:val="00CA5936"/>
    <w:rsid w:val="00CA5A0C"/>
    <w:rsid w:val="00CA5C80"/>
    <w:rsid w:val="00CA5CA9"/>
    <w:rsid w:val="00CA5D8E"/>
    <w:rsid w:val="00CA5DBD"/>
    <w:rsid w:val="00CA601F"/>
    <w:rsid w:val="00CA6414"/>
    <w:rsid w:val="00CA6ED1"/>
    <w:rsid w:val="00CA78CA"/>
    <w:rsid w:val="00CA7DA7"/>
    <w:rsid w:val="00CA7EB8"/>
    <w:rsid w:val="00CB01A2"/>
    <w:rsid w:val="00CB067D"/>
    <w:rsid w:val="00CB07B6"/>
    <w:rsid w:val="00CB1108"/>
    <w:rsid w:val="00CB1A86"/>
    <w:rsid w:val="00CB1C5A"/>
    <w:rsid w:val="00CB2097"/>
    <w:rsid w:val="00CB22EF"/>
    <w:rsid w:val="00CB2941"/>
    <w:rsid w:val="00CB2984"/>
    <w:rsid w:val="00CB2C2A"/>
    <w:rsid w:val="00CB2E94"/>
    <w:rsid w:val="00CB3487"/>
    <w:rsid w:val="00CB39D9"/>
    <w:rsid w:val="00CB3B25"/>
    <w:rsid w:val="00CB3FCA"/>
    <w:rsid w:val="00CB40D5"/>
    <w:rsid w:val="00CB4500"/>
    <w:rsid w:val="00CB4C5B"/>
    <w:rsid w:val="00CB5939"/>
    <w:rsid w:val="00CB5B33"/>
    <w:rsid w:val="00CB5B51"/>
    <w:rsid w:val="00CB66BC"/>
    <w:rsid w:val="00CB678E"/>
    <w:rsid w:val="00CB6CEE"/>
    <w:rsid w:val="00CB6EB5"/>
    <w:rsid w:val="00CB74EF"/>
    <w:rsid w:val="00CB7794"/>
    <w:rsid w:val="00CB77FB"/>
    <w:rsid w:val="00CC0160"/>
    <w:rsid w:val="00CC057B"/>
    <w:rsid w:val="00CC0703"/>
    <w:rsid w:val="00CC0CF8"/>
    <w:rsid w:val="00CC1165"/>
    <w:rsid w:val="00CC198A"/>
    <w:rsid w:val="00CC23D0"/>
    <w:rsid w:val="00CC248C"/>
    <w:rsid w:val="00CC2718"/>
    <w:rsid w:val="00CC27A8"/>
    <w:rsid w:val="00CC2C0B"/>
    <w:rsid w:val="00CC3DB8"/>
    <w:rsid w:val="00CC3DD8"/>
    <w:rsid w:val="00CC3E22"/>
    <w:rsid w:val="00CC4535"/>
    <w:rsid w:val="00CC4748"/>
    <w:rsid w:val="00CC4810"/>
    <w:rsid w:val="00CC48C5"/>
    <w:rsid w:val="00CC4ED1"/>
    <w:rsid w:val="00CC606A"/>
    <w:rsid w:val="00CC61C6"/>
    <w:rsid w:val="00CC623F"/>
    <w:rsid w:val="00CC6375"/>
    <w:rsid w:val="00CC63BB"/>
    <w:rsid w:val="00CC63E1"/>
    <w:rsid w:val="00CC64A1"/>
    <w:rsid w:val="00CC6837"/>
    <w:rsid w:val="00CC6873"/>
    <w:rsid w:val="00CC69CD"/>
    <w:rsid w:val="00CC6B4F"/>
    <w:rsid w:val="00CC6B9B"/>
    <w:rsid w:val="00CC6DF0"/>
    <w:rsid w:val="00CC6E05"/>
    <w:rsid w:val="00CC6E19"/>
    <w:rsid w:val="00CC6EB5"/>
    <w:rsid w:val="00CC732F"/>
    <w:rsid w:val="00CC77C7"/>
    <w:rsid w:val="00CC7D12"/>
    <w:rsid w:val="00CD0BB4"/>
    <w:rsid w:val="00CD1770"/>
    <w:rsid w:val="00CD1925"/>
    <w:rsid w:val="00CD208C"/>
    <w:rsid w:val="00CD2486"/>
    <w:rsid w:val="00CD25C5"/>
    <w:rsid w:val="00CD28D4"/>
    <w:rsid w:val="00CD299F"/>
    <w:rsid w:val="00CD2E9A"/>
    <w:rsid w:val="00CD36ED"/>
    <w:rsid w:val="00CD3810"/>
    <w:rsid w:val="00CD385A"/>
    <w:rsid w:val="00CD39E0"/>
    <w:rsid w:val="00CD4848"/>
    <w:rsid w:val="00CD4C98"/>
    <w:rsid w:val="00CD4D27"/>
    <w:rsid w:val="00CD4E05"/>
    <w:rsid w:val="00CD51E7"/>
    <w:rsid w:val="00CD55E0"/>
    <w:rsid w:val="00CD5600"/>
    <w:rsid w:val="00CD581D"/>
    <w:rsid w:val="00CD61C5"/>
    <w:rsid w:val="00CD6BF5"/>
    <w:rsid w:val="00CD6FA2"/>
    <w:rsid w:val="00CE182A"/>
    <w:rsid w:val="00CE1C62"/>
    <w:rsid w:val="00CE26C9"/>
    <w:rsid w:val="00CE2C59"/>
    <w:rsid w:val="00CE2FF5"/>
    <w:rsid w:val="00CE364C"/>
    <w:rsid w:val="00CE42C4"/>
    <w:rsid w:val="00CE4346"/>
    <w:rsid w:val="00CE4A82"/>
    <w:rsid w:val="00CE4C58"/>
    <w:rsid w:val="00CE4DCC"/>
    <w:rsid w:val="00CE4E51"/>
    <w:rsid w:val="00CE4FF2"/>
    <w:rsid w:val="00CE51D3"/>
    <w:rsid w:val="00CE56A1"/>
    <w:rsid w:val="00CE5E38"/>
    <w:rsid w:val="00CE6537"/>
    <w:rsid w:val="00CE65AE"/>
    <w:rsid w:val="00CE6862"/>
    <w:rsid w:val="00CE6954"/>
    <w:rsid w:val="00CE6B1D"/>
    <w:rsid w:val="00CE6BA1"/>
    <w:rsid w:val="00CE7018"/>
    <w:rsid w:val="00CE7432"/>
    <w:rsid w:val="00CE7A78"/>
    <w:rsid w:val="00CE7D61"/>
    <w:rsid w:val="00CF01ED"/>
    <w:rsid w:val="00CF035B"/>
    <w:rsid w:val="00CF0826"/>
    <w:rsid w:val="00CF0C05"/>
    <w:rsid w:val="00CF0D05"/>
    <w:rsid w:val="00CF0E8F"/>
    <w:rsid w:val="00CF125A"/>
    <w:rsid w:val="00CF1744"/>
    <w:rsid w:val="00CF1831"/>
    <w:rsid w:val="00CF2446"/>
    <w:rsid w:val="00CF29D7"/>
    <w:rsid w:val="00CF2B71"/>
    <w:rsid w:val="00CF2FE6"/>
    <w:rsid w:val="00CF39A7"/>
    <w:rsid w:val="00CF3EF5"/>
    <w:rsid w:val="00CF4C03"/>
    <w:rsid w:val="00CF5394"/>
    <w:rsid w:val="00CF54AE"/>
    <w:rsid w:val="00CF54EF"/>
    <w:rsid w:val="00CF5D84"/>
    <w:rsid w:val="00CF6474"/>
    <w:rsid w:val="00CF6628"/>
    <w:rsid w:val="00CF6C89"/>
    <w:rsid w:val="00CF6F88"/>
    <w:rsid w:val="00CF71E1"/>
    <w:rsid w:val="00CF7430"/>
    <w:rsid w:val="00CF7CA2"/>
    <w:rsid w:val="00D00E06"/>
    <w:rsid w:val="00D01559"/>
    <w:rsid w:val="00D01939"/>
    <w:rsid w:val="00D01B8B"/>
    <w:rsid w:val="00D01C22"/>
    <w:rsid w:val="00D01CEE"/>
    <w:rsid w:val="00D02A26"/>
    <w:rsid w:val="00D03BBB"/>
    <w:rsid w:val="00D04548"/>
    <w:rsid w:val="00D045B1"/>
    <w:rsid w:val="00D048ED"/>
    <w:rsid w:val="00D048EE"/>
    <w:rsid w:val="00D04AF4"/>
    <w:rsid w:val="00D04BF9"/>
    <w:rsid w:val="00D04FDB"/>
    <w:rsid w:val="00D054EA"/>
    <w:rsid w:val="00D0560F"/>
    <w:rsid w:val="00D061DE"/>
    <w:rsid w:val="00D0678D"/>
    <w:rsid w:val="00D06C20"/>
    <w:rsid w:val="00D06FD1"/>
    <w:rsid w:val="00D0781C"/>
    <w:rsid w:val="00D079DC"/>
    <w:rsid w:val="00D07C5E"/>
    <w:rsid w:val="00D10105"/>
    <w:rsid w:val="00D10341"/>
    <w:rsid w:val="00D10A75"/>
    <w:rsid w:val="00D10B1E"/>
    <w:rsid w:val="00D10EA7"/>
    <w:rsid w:val="00D11BC7"/>
    <w:rsid w:val="00D11C79"/>
    <w:rsid w:val="00D1272C"/>
    <w:rsid w:val="00D12896"/>
    <w:rsid w:val="00D12B0A"/>
    <w:rsid w:val="00D12D12"/>
    <w:rsid w:val="00D12DE0"/>
    <w:rsid w:val="00D12EAD"/>
    <w:rsid w:val="00D13135"/>
    <w:rsid w:val="00D13A94"/>
    <w:rsid w:val="00D13C28"/>
    <w:rsid w:val="00D13DB6"/>
    <w:rsid w:val="00D13E46"/>
    <w:rsid w:val="00D14E9F"/>
    <w:rsid w:val="00D153E2"/>
    <w:rsid w:val="00D154DC"/>
    <w:rsid w:val="00D15C38"/>
    <w:rsid w:val="00D15C9D"/>
    <w:rsid w:val="00D15E39"/>
    <w:rsid w:val="00D1653F"/>
    <w:rsid w:val="00D1670F"/>
    <w:rsid w:val="00D167C2"/>
    <w:rsid w:val="00D16904"/>
    <w:rsid w:val="00D169AC"/>
    <w:rsid w:val="00D170F4"/>
    <w:rsid w:val="00D1718E"/>
    <w:rsid w:val="00D1776C"/>
    <w:rsid w:val="00D17CA1"/>
    <w:rsid w:val="00D17FA1"/>
    <w:rsid w:val="00D2006C"/>
    <w:rsid w:val="00D203CC"/>
    <w:rsid w:val="00D20ECA"/>
    <w:rsid w:val="00D213D3"/>
    <w:rsid w:val="00D2141D"/>
    <w:rsid w:val="00D21B29"/>
    <w:rsid w:val="00D21FD9"/>
    <w:rsid w:val="00D22670"/>
    <w:rsid w:val="00D22EBB"/>
    <w:rsid w:val="00D232A4"/>
    <w:rsid w:val="00D23C41"/>
    <w:rsid w:val="00D23DD2"/>
    <w:rsid w:val="00D24D67"/>
    <w:rsid w:val="00D24E27"/>
    <w:rsid w:val="00D24EA2"/>
    <w:rsid w:val="00D2545A"/>
    <w:rsid w:val="00D260A4"/>
    <w:rsid w:val="00D269B0"/>
    <w:rsid w:val="00D26DC5"/>
    <w:rsid w:val="00D27629"/>
    <w:rsid w:val="00D2780E"/>
    <w:rsid w:val="00D27F9D"/>
    <w:rsid w:val="00D27FE3"/>
    <w:rsid w:val="00D303B4"/>
    <w:rsid w:val="00D3098C"/>
    <w:rsid w:val="00D30D92"/>
    <w:rsid w:val="00D30E47"/>
    <w:rsid w:val="00D324F9"/>
    <w:rsid w:val="00D328AB"/>
    <w:rsid w:val="00D32D9B"/>
    <w:rsid w:val="00D32DCD"/>
    <w:rsid w:val="00D32F5A"/>
    <w:rsid w:val="00D33423"/>
    <w:rsid w:val="00D33B98"/>
    <w:rsid w:val="00D34180"/>
    <w:rsid w:val="00D34BAB"/>
    <w:rsid w:val="00D350C6"/>
    <w:rsid w:val="00D35DFF"/>
    <w:rsid w:val="00D35E02"/>
    <w:rsid w:val="00D361E9"/>
    <w:rsid w:val="00D36515"/>
    <w:rsid w:val="00D36842"/>
    <w:rsid w:val="00D36937"/>
    <w:rsid w:val="00D36C7B"/>
    <w:rsid w:val="00D36F53"/>
    <w:rsid w:val="00D37B1C"/>
    <w:rsid w:val="00D37E4E"/>
    <w:rsid w:val="00D4073C"/>
    <w:rsid w:val="00D40817"/>
    <w:rsid w:val="00D408DA"/>
    <w:rsid w:val="00D40C52"/>
    <w:rsid w:val="00D4100D"/>
    <w:rsid w:val="00D413F6"/>
    <w:rsid w:val="00D41CD9"/>
    <w:rsid w:val="00D41DFD"/>
    <w:rsid w:val="00D41F09"/>
    <w:rsid w:val="00D4249A"/>
    <w:rsid w:val="00D434AC"/>
    <w:rsid w:val="00D435DC"/>
    <w:rsid w:val="00D43C1D"/>
    <w:rsid w:val="00D43E0F"/>
    <w:rsid w:val="00D43EE6"/>
    <w:rsid w:val="00D441EC"/>
    <w:rsid w:val="00D448B0"/>
    <w:rsid w:val="00D45141"/>
    <w:rsid w:val="00D45A1E"/>
    <w:rsid w:val="00D45D37"/>
    <w:rsid w:val="00D46074"/>
    <w:rsid w:val="00D460BB"/>
    <w:rsid w:val="00D460CC"/>
    <w:rsid w:val="00D46910"/>
    <w:rsid w:val="00D46E7C"/>
    <w:rsid w:val="00D46EB3"/>
    <w:rsid w:val="00D4780E"/>
    <w:rsid w:val="00D47D40"/>
    <w:rsid w:val="00D501BD"/>
    <w:rsid w:val="00D5081B"/>
    <w:rsid w:val="00D51B12"/>
    <w:rsid w:val="00D51D66"/>
    <w:rsid w:val="00D52201"/>
    <w:rsid w:val="00D52848"/>
    <w:rsid w:val="00D5285E"/>
    <w:rsid w:val="00D52CEE"/>
    <w:rsid w:val="00D52D31"/>
    <w:rsid w:val="00D5348F"/>
    <w:rsid w:val="00D541B5"/>
    <w:rsid w:val="00D5499B"/>
    <w:rsid w:val="00D54B34"/>
    <w:rsid w:val="00D55562"/>
    <w:rsid w:val="00D55711"/>
    <w:rsid w:val="00D55B3E"/>
    <w:rsid w:val="00D55B68"/>
    <w:rsid w:val="00D55D90"/>
    <w:rsid w:val="00D55E1A"/>
    <w:rsid w:val="00D55E57"/>
    <w:rsid w:val="00D55F07"/>
    <w:rsid w:val="00D561B8"/>
    <w:rsid w:val="00D565EB"/>
    <w:rsid w:val="00D56960"/>
    <w:rsid w:val="00D56E9B"/>
    <w:rsid w:val="00D57E27"/>
    <w:rsid w:val="00D60316"/>
    <w:rsid w:val="00D6149A"/>
    <w:rsid w:val="00D61A5D"/>
    <w:rsid w:val="00D61C94"/>
    <w:rsid w:val="00D6221A"/>
    <w:rsid w:val="00D62C32"/>
    <w:rsid w:val="00D63602"/>
    <w:rsid w:val="00D63763"/>
    <w:rsid w:val="00D63788"/>
    <w:rsid w:val="00D63799"/>
    <w:rsid w:val="00D63A13"/>
    <w:rsid w:val="00D642E6"/>
    <w:rsid w:val="00D64479"/>
    <w:rsid w:val="00D64779"/>
    <w:rsid w:val="00D64968"/>
    <w:rsid w:val="00D64B65"/>
    <w:rsid w:val="00D64BCD"/>
    <w:rsid w:val="00D64D21"/>
    <w:rsid w:val="00D64DF0"/>
    <w:rsid w:val="00D6516B"/>
    <w:rsid w:val="00D651C1"/>
    <w:rsid w:val="00D661D0"/>
    <w:rsid w:val="00D66492"/>
    <w:rsid w:val="00D66687"/>
    <w:rsid w:val="00D667C1"/>
    <w:rsid w:val="00D66F11"/>
    <w:rsid w:val="00D67339"/>
    <w:rsid w:val="00D673E1"/>
    <w:rsid w:val="00D67968"/>
    <w:rsid w:val="00D67AF4"/>
    <w:rsid w:val="00D67E15"/>
    <w:rsid w:val="00D67EDF"/>
    <w:rsid w:val="00D708E6"/>
    <w:rsid w:val="00D7093A"/>
    <w:rsid w:val="00D70B14"/>
    <w:rsid w:val="00D71163"/>
    <w:rsid w:val="00D71ACE"/>
    <w:rsid w:val="00D71E09"/>
    <w:rsid w:val="00D72857"/>
    <w:rsid w:val="00D728C0"/>
    <w:rsid w:val="00D72990"/>
    <w:rsid w:val="00D732FD"/>
    <w:rsid w:val="00D7341B"/>
    <w:rsid w:val="00D73A53"/>
    <w:rsid w:val="00D73F1D"/>
    <w:rsid w:val="00D7475F"/>
    <w:rsid w:val="00D749E2"/>
    <w:rsid w:val="00D74C06"/>
    <w:rsid w:val="00D74EBC"/>
    <w:rsid w:val="00D75799"/>
    <w:rsid w:val="00D75DCC"/>
    <w:rsid w:val="00D76044"/>
    <w:rsid w:val="00D7624D"/>
    <w:rsid w:val="00D7706E"/>
    <w:rsid w:val="00D770F2"/>
    <w:rsid w:val="00D772BB"/>
    <w:rsid w:val="00D77326"/>
    <w:rsid w:val="00D77475"/>
    <w:rsid w:val="00D77AB9"/>
    <w:rsid w:val="00D77F3D"/>
    <w:rsid w:val="00D8004F"/>
    <w:rsid w:val="00D803B4"/>
    <w:rsid w:val="00D81039"/>
    <w:rsid w:val="00D811ED"/>
    <w:rsid w:val="00D81A47"/>
    <w:rsid w:val="00D81A52"/>
    <w:rsid w:val="00D82A5F"/>
    <w:rsid w:val="00D82F53"/>
    <w:rsid w:val="00D8341F"/>
    <w:rsid w:val="00D8352F"/>
    <w:rsid w:val="00D83B34"/>
    <w:rsid w:val="00D83D39"/>
    <w:rsid w:val="00D83DFF"/>
    <w:rsid w:val="00D8577E"/>
    <w:rsid w:val="00D857F7"/>
    <w:rsid w:val="00D8599E"/>
    <w:rsid w:val="00D85DD7"/>
    <w:rsid w:val="00D8616A"/>
    <w:rsid w:val="00D86994"/>
    <w:rsid w:val="00D869F7"/>
    <w:rsid w:val="00D87E4C"/>
    <w:rsid w:val="00D9025D"/>
    <w:rsid w:val="00D90A86"/>
    <w:rsid w:val="00D90AE7"/>
    <w:rsid w:val="00D90B49"/>
    <w:rsid w:val="00D90CD2"/>
    <w:rsid w:val="00D9117F"/>
    <w:rsid w:val="00D91971"/>
    <w:rsid w:val="00D91CA0"/>
    <w:rsid w:val="00D92549"/>
    <w:rsid w:val="00D927D3"/>
    <w:rsid w:val="00D92EA1"/>
    <w:rsid w:val="00D92EE1"/>
    <w:rsid w:val="00D93441"/>
    <w:rsid w:val="00D9352D"/>
    <w:rsid w:val="00D93896"/>
    <w:rsid w:val="00D93B20"/>
    <w:rsid w:val="00D9438F"/>
    <w:rsid w:val="00D9483C"/>
    <w:rsid w:val="00D94E69"/>
    <w:rsid w:val="00D94F51"/>
    <w:rsid w:val="00D95013"/>
    <w:rsid w:val="00D9568D"/>
    <w:rsid w:val="00D959ED"/>
    <w:rsid w:val="00D96D5A"/>
    <w:rsid w:val="00D97B57"/>
    <w:rsid w:val="00D97E4F"/>
    <w:rsid w:val="00D97EE7"/>
    <w:rsid w:val="00DA02ED"/>
    <w:rsid w:val="00DA037C"/>
    <w:rsid w:val="00DA07FA"/>
    <w:rsid w:val="00DA09ED"/>
    <w:rsid w:val="00DA1FE0"/>
    <w:rsid w:val="00DA20DF"/>
    <w:rsid w:val="00DA2316"/>
    <w:rsid w:val="00DA2B06"/>
    <w:rsid w:val="00DA2BD5"/>
    <w:rsid w:val="00DA2C85"/>
    <w:rsid w:val="00DA3179"/>
    <w:rsid w:val="00DA3314"/>
    <w:rsid w:val="00DA3CAA"/>
    <w:rsid w:val="00DA412B"/>
    <w:rsid w:val="00DA428D"/>
    <w:rsid w:val="00DA4949"/>
    <w:rsid w:val="00DA4CD2"/>
    <w:rsid w:val="00DA5AD1"/>
    <w:rsid w:val="00DA5AFE"/>
    <w:rsid w:val="00DA6616"/>
    <w:rsid w:val="00DA6BE9"/>
    <w:rsid w:val="00DA775B"/>
    <w:rsid w:val="00DA787B"/>
    <w:rsid w:val="00DB006E"/>
    <w:rsid w:val="00DB0122"/>
    <w:rsid w:val="00DB06B2"/>
    <w:rsid w:val="00DB0875"/>
    <w:rsid w:val="00DB08F8"/>
    <w:rsid w:val="00DB0BEB"/>
    <w:rsid w:val="00DB0E52"/>
    <w:rsid w:val="00DB1292"/>
    <w:rsid w:val="00DB1759"/>
    <w:rsid w:val="00DB1C1F"/>
    <w:rsid w:val="00DB1C20"/>
    <w:rsid w:val="00DB26EA"/>
    <w:rsid w:val="00DB297E"/>
    <w:rsid w:val="00DB2DCD"/>
    <w:rsid w:val="00DB3107"/>
    <w:rsid w:val="00DB3B25"/>
    <w:rsid w:val="00DB3B8D"/>
    <w:rsid w:val="00DB4091"/>
    <w:rsid w:val="00DB43E7"/>
    <w:rsid w:val="00DB4402"/>
    <w:rsid w:val="00DB4BB2"/>
    <w:rsid w:val="00DB576C"/>
    <w:rsid w:val="00DB587E"/>
    <w:rsid w:val="00DB5BBC"/>
    <w:rsid w:val="00DB665D"/>
    <w:rsid w:val="00DB69CF"/>
    <w:rsid w:val="00DB6BA2"/>
    <w:rsid w:val="00DB6D60"/>
    <w:rsid w:val="00DB6D67"/>
    <w:rsid w:val="00DB6E57"/>
    <w:rsid w:val="00DB6EB9"/>
    <w:rsid w:val="00DB7437"/>
    <w:rsid w:val="00DB777E"/>
    <w:rsid w:val="00DC0868"/>
    <w:rsid w:val="00DC0877"/>
    <w:rsid w:val="00DC0B70"/>
    <w:rsid w:val="00DC1006"/>
    <w:rsid w:val="00DC14DF"/>
    <w:rsid w:val="00DC14EA"/>
    <w:rsid w:val="00DC156B"/>
    <w:rsid w:val="00DC1B51"/>
    <w:rsid w:val="00DC1B5B"/>
    <w:rsid w:val="00DC1C60"/>
    <w:rsid w:val="00DC2AA2"/>
    <w:rsid w:val="00DC3208"/>
    <w:rsid w:val="00DC32A7"/>
    <w:rsid w:val="00DC33CF"/>
    <w:rsid w:val="00DC3A14"/>
    <w:rsid w:val="00DC4797"/>
    <w:rsid w:val="00DC4977"/>
    <w:rsid w:val="00DC4A43"/>
    <w:rsid w:val="00DC514A"/>
    <w:rsid w:val="00DC5693"/>
    <w:rsid w:val="00DC5953"/>
    <w:rsid w:val="00DC59B2"/>
    <w:rsid w:val="00DC5BAF"/>
    <w:rsid w:val="00DC67E4"/>
    <w:rsid w:val="00DC6ADF"/>
    <w:rsid w:val="00DC70DE"/>
    <w:rsid w:val="00DC7EA8"/>
    <w:rsid w:val="00DD07A6"/>
    <w:rsid w:val="00DD0D5A"/>
    <w:rsid w:val="00DD11F8"/>
    <w:rsid w:val="00DD1585"/>
    <w:rsid w:val="00DD1744"/>
    <w:rsid w:val="00DD25AF"/>
    <w:rsid w:val="00DD3263"/>
    <w:rsid w:val="00DD374A"/>
    <w:rsid w:val="00DD4309"/>
    <w:rsid w:val="00DD4339"/>
    <w:rsid w:val="00DD497D"/>
    <w:rsid w:val="00DD4A4C"/>
    <w:rsid w:val="00DD4E5A"/>
    <w:rsid w:val="00DD4F08"/>
    <w:rsid w:val="00DD526A"/>
    <w:rsid w:val="00DD526F"/>
    <w:rsid w:val="00DD5677"/>
    <w:rsid w:val="00DD5729"/>
    <w:rsid w:val="00DD5917"/>
    <w:rsid w:val="00DD5AC7"/>
    <w:rsid w:val="00DD6182"/>
    <w:rsid w:val="00DD6587"/>
    <w:rsid w:val="00DD73E5"/>
    <w:rsid w:val="00DD745D"/>
    <w:rsid w:val="00DD7890"/>
    <w:rsid w:val="00DD7B17"/>
    <w:rsid w:val="00DD7C92"/>
    <w:rsid w:val="00DD7E5E"/>
    <w:rsid w:val="00DD7F9A"/>
    <w:rsid w:val="00DE0074"/>
    <w:rsid w:val="00DE07A2"/>
    <w:rsid w:val="00DE0B0E"/>
    <w:rsid w:val="00DE0E6C"/>
    <w:rsid w:val="00DE146A"/>
    <w:rsid w:val="00DE2738"/>
    <w:rsid w:val="00DE279F"/>
    <w:rsid w:val="00DE3115"/>
    <w:rsid w:val="00DE31C3"/>
    <w:rsid w:val="00DE32D7"/>
    <w:rsid w:val="00DE3AA5"/>
    <w:rsid w:val="00DE46F9"/>
    <w:rsid w:val="00DE4800"/>
    <w:rsid w:val="00DE4B04"/>
    <w:rsid w:val="00DE4C0B"/>
    <w:rsid w:val="00DE57F6"/>
    <w:rsid w:val="00DE5A30"/>
    <w:rsid w:val="00DE5D03"/>
    <w:rsid w:val="00DE611C"/>
    <w:rsid w:val="00DE632A"/>
    <w:rsid w:val="00DE64CE"/>
    <w:rsid w:val="00DE6816"/>
    <w:rsid w:val="00DE6A6E"/>
    <w:rsid w:val="00DE70AC"/>
    <w:rsid w:val="00DE7304"/>
    <w:rsid w:val="00DE74F0"/>
    <w:rsid w:val="00DE7729"/>
    <w:rsid w:val="00DE7ECE"/>
    <w:rsid w:val="00DE7F40"/>
    <w:rsid w:val="00DF0958"/>
    <w:rsid w:val="00DF1145"/>
    <w:rsid w:val="00DF26B9"/>
    <w:rsid w:val="00DF26D7"/>
    <w:rsid w:val="00DF2F3A"/>
    <w:rsid w:val="00DF331C"/>
    <w:rsid w:val="00DF3411"/>
    <w:rsid w:val="00DF3636"/>
    <w:rsid w:val="00DF4EB6"/>
    <w:rsid w:val="00DF5661"/>
    <w:rsid w:val="00DF5962"/>
    <w:rsid w:val="00DF59F1"/>
    <w:rsid w:val="00DF66B1"/>
    <w:rsid w:val="00DF67E7"/>
    <w:rsid w:val="00DF6FC2"/>
    <w:rsid w:val="00DF6FE2"/>
    <w:rsid w:val="00DF7251"/>
    <w:rsid w:val="00DF7858"/>
    <w:rsid w:val="00DF7D1F"/>
    <w:rsid w:val="00DF7FDC"/>
    <w:rsid w:val="00E00237"/>
    <w:rsid w:val="00E00334"/>
    <w:rsid w:val="00E00AB5"/>
    <w:rsid w:val="00E00E47"/>
    <w:rsid w:val="00E021F1"/>
    <w:rsid w:val="00E027CB"/>
    <w:rsid w:val="00E02AD2"/>
    <w:rsid w:val="00E03D7D"/>
    <w:rsid w:val="00E03F2B"/>
    <w:rsid w:val="00E03FDA"/>
    <w:rsid w:val="00E04170"/>
    <w:rsid w:val="00E04D35"/>
    <w:rsid w:val="00E04D44"/>
    <w:rsid w:val="00E04D50"/>
    <w:rsid w:val="00E051D2"/>
    <w:rsid w:val="00E05A26"/>
    <w:rsid w:val="00E05F8C"/>
    <w:rsid w:val="00E0622A"/>
    <w:rsid w:val="00E0684E"/>
    <w:rsid w:val="00E0694E"/>
    <w:rsid w:val="00E06B5A"/>
    <w:rsid w:val="00E06EB7"/>
    <w:rsid w:val="00E07878"/>
    <w:rsid w:val="00E07993"/>
    <w:rsid w:val="00E106AD"/>
    <w:rsid w:val="00E10AAC"/>
    <w:rsid w:val="00E10DB9"/>
    <w:rsid w:val="00E11DD1"/>
    <w:rsid w:val="00E12278"/>
    <w:rsid w:val="00E1239A"/>
    <w:rsid w:val="00E12829"/>
    <w:rsid w:val="00E12A4C"/>
    <w:rsid w:val="00E12C7E"/>
    <w:rsid w:val="00E13011"/>
    <w:rsid w:val="00E13319"/>
    <w:rsid w:val="00E1382D"/>
    <w:rsid w:val="00E145E3"/>
    <w:rsid w:val="00E1575D"/>
    <w:rsid w:val="00E15B76"/>
    <w:rsid w:val="00E15C29"/>
    <w:rsid w:val="00E16164"/>
    <w:rsid w:val="00E1621C"/>
    <w:rsid w:val="00E165BE"/>
    <w:rsid w:val="00E16806"/>
    <w:rsid w:val="00E16A78"/>
    <w:rsid w:val="00E20895"/>
    <w:rsid w:val="00E20CF4"/>
    <w:rsid w:val="00E20D46"/>
    <w:rsid w:val="00E21E67"/>
    <w:rsid w:val="00E21F33"/>
    <w:rsid w:val="00E22660"/>
    <w:rsid w:val="00E22F23"/>
    <w:rsid w:val="00E232D9"/>
    <w:rsid w:val="00E23371"/>
    <w:rsid w:val="00E237FA"/>
    <w:rsid w:val="00E23FE8"/>
    <w:rsid w:val="00E24935"/>
    <w:rsid w:val="00E24E24"/>
    <w:rsid w:val="00E250A8"/>
    <w:rsid w:val="00E25291"/>
    <w:rsid w:val="00E25E53"/>
    <w:rsid w:val="00E26720"/>
    <w:rsid w:val="00E26788"/>
    <w:rsid w:val="00E26B38"/>
    <w:rsid w:val="00E26CB0"/>
    <w:rsid w:val="00E26CEC"/>
    <w:rsid w:val="00E26FAD"/>
    <w:rsid w:val="00E270B7"/>
    <w:rsid w:val="00E27636"/>
    <w:rsid w:val="00E27974"/>
    <w:rsid w:val="00E30E17"/>
    <w:rsid w:val="00E3114B"/>
    <w:rsid w:val="00E316FD"/>
    <w:rsid w:val="00E31BB0"/>
    <w:rsid w:val="00E31D06"/>
    <w:rsid w:val="00E3245D"/>
    <w:rsid w:val="00E32A13"/>
    <w:rsid w:val="00E32C61"/>
    <w:rsid w:val="00E33C63"/>
    <w:rsid w:val="00E33D6D"/>
    <w:rsid w:val="00E34D7C"/>
    <w:rsid w:val="00E34DAC"/>
    <w:rsid w:val="00E35003"/>
    <w:rsid w:val="00E35423"/>
    <w:rsid w:val="00E3607A"/>
    <w:rsid w:val="00E36931"/>
    <w:rsid w:val="00E369CF"/>
    <w:rsid w:val="00E36D57"/>
    <w:rsid w:val="00E3715B"/>
    <w:rsid w:val="00E376D9"/>
    <w:rsid w:val="00E376F6"/>
    <w:rsid w:val="00E37E89"/>
    <w:rsid w:val="00E37FCD"/>
    <w:rsid w:val="00E4079B"/>
    <w:rsid w:val="00E41150"/>
    <w:rsid w:val="00E41A31"/>
    <w:rsid w:val="00E42172"/>
    <w:rsid w:val="00E4218A"/>
    <w:rsid w:val="00E426E6"/>
    <w:rsid w:val="00E426F9"/>
    <w:rsid w:val="00E42980"/>
    <w:rsid w:val="00E42A2D"/>
    <w:rsid w:val="00E43DA5"/>
    <w:rsid w:val="00E4409F"/>
    <w:rsid w:val="00E4459F"/>
    <w:rsid w:val="00E44718"/>
    <w:rsid w:val="00E44C18"/>
    <w:rsid w:val="00E44EF0"/>
    <w:rsid w:val="00E45721"/>
    <w:rsid w:val="00E4595D"/>
    <w:rsid w:val="00E45BAB"/>
    <w:rsid w:val="00E45D2B"/>
    <w:rsid w:val="00E45FE6"/>
    <w:rsid w:val="00E46362"/>
    <w:rsid w:val="00E463B7"/>
    <w:rsid w:val="00E470B3"/>
    <w:rsid w:val="00E47422"/>
    <w:rsid w:val="00E47D55"/>
    <w:rsid w:val="00E47DDE"/>
    <w:rsid w:val="00E50276"/>
    <w:rsid w:val="00E50515"/>
    <w:rsid w:val="00E50609"/>
    <w:rsid w:val="00E50BFC"/>
    <w:rsid w:val="00E50CD4"/>
    <w:rsid w:val="00E5106B"/>
    <w:rsid w:val="00E5189F"/>
    <w:rsid w:val="00E51E29"/>
    <w:rsid w:val="00E51F81"/>
    <w:rsid w:val="00E52CCB"/>
    <w:rsid w:val="00E52DC6"/>
    <w:rsid w:val="00E53079"/>
    <w:rsid w:val="00E5327E"/>
    <w:rsid w:val="00E5339A"/>
    <w:rsid w:val="00E5464D"/>
    <w:rsid w:val="00E54B42"/>
    <w:rsid w:val="00E55031"/>
    <w:rsid w:val="00E55437"/>
    <w:rsid w:val="00E5631E"/>
    <w:rsid w:val="00E568DA"/>
    <w:rsid w:val="00E56A62"/>
    <w:rsid w:val="00E56DE8"/>
    <w:rsid w:val="00E56E54"/>
    <w:rsid w:val="00E56FDB"/>
    <w:rsid w:val="00E5737B"/>
    <w:rsid w:val="00E57591"/>
    <w:rsid w:val="00E579E3"/>
    <w:rsid w:val="00E57C34"/>
    <w:rsid w:val="00E61A3B"/>
    <w:rsid w:val="00E61D19"/>
    <w:rsid w:val="00E626D9"/>
    <w:rsid w:val="00E62FE6"/>
    <w:rsid w:val="00E6317E"/>
    <w:rsid w:val="00E639D1"/>
    <w:rsid w:val="00E63A61"/>
    <w:rsid w:val="00E63B17"/>
    <w:rsid w:val="00E63DC0"/>
    <w:rsid w:val="00E63E30"/>
    <w:rsid w:val="00E64280"/>
    <w:rsid w:val="00E64BE1"/>
    <w:rsid w:val="00E6519B"/>
    <w:rsid w:val="00E65442"/>
    <w:rsid w:val="00E655B1"/>
    <w:rsid w:val="00E657AA"/>
    <w:rsid w:val="00E65849"/>
    <w:rsid w:val="00E65901"/>
    <w:rsid w:val="00E65A69"/>
    <w:rsid w:val="00E65FAA"/>
    <w:rsid w:val="00E66159"/>
    <w:rsid w:val="00E661F9"/>
    <w:rsid w:val="00E6624F"/>
    <w:rsid w:val="00E66930"/>
    <w:rsid w:val="00E66B19"/>
    <w:rsid w:val="00E66C80"/>
    <w:rsid w:val="00E66E7B"/>
    <w:rsid w:val="00E66F2B"/>
    <w:rsid w:val="00E66F6E"/>
    <w:rsid w:val="00E672B0"/>
    <w:rsid w:val="00E67396"/>
    <w:rsid w:val="00E673CF"/>
    <w:rsid w:val="00E6785D"/>
    <w:rsid w:val="00E67BBE"/>
    <w:rsid w:val="00E67C73"/>
    <w:rsid w:val="00E67D57"/>
    <w:rsid w:val="00E67DC5"/>
    <w:rsid w:val="00E67F5E"/>
    <w:rsid w:val="00E7008D"/>
    <w:rsid w:val="00E7019B"/>
    <w:rsid w:val="00E7042F"/>
    <w:rsid w:val="00E7085B"/>
    <w:rsid w:val="00E70A76"/>
    <w:rsid w:val="00E70BE8"/>
    <w:rsid w:val="00E71E84"/>
    <w:rsid w:val="00E7216C"/>
    <w:rsid w:val="00E725D1"/>
    <w:rsid w:val="00E725D6"/>
    <w:rsid w:val="00E72DAF"/>
    <w:rsid w:val="00E72EE6"/>
    <w:rsid w:val="00E72F6B"/>
    <w:rsid w:val="00E745CB"/>
    <w:rsid w:val="00E74799"/>
    <w:rsid w:val="00E7553D"/>
    <w:rsid w:val="00E7561E"/>
    <w:rsid w:val="00E76316"/>
    <w:rsid w:val="00E76408"/>
    <w:rsid w:val="00E76F2E"/>
    <w:rsid w:val="00E77A8C"/>
    <w:rsid w:val="00E77D43"/>
    <w:rsid w:val="00E80897"/>
    <w:rsid w:val="00E80C36"/>
    <w:rsid w:val="00E81026"/>
    <w:rsid w:val="00E81604"/>
    <w:rsid w:val="00E818B6"/>
    <w:rsid w:val="00E81A5D"/>
    <w:rsid w:val="00E8273A"/>
    <w:rsid w:val="00E82821"/>
    <w:rsid w:val="00E82CBF"/>
    <w:rsid w:val="00E82DA5"/>
    <w:rsid w:val="00E8314B"/>
    <w:rsid w:val="00E8334A"/>
    <w:rsid w:val="00E83736"/>
    <w:rsid w:val="00E83CCB"/>
    <w:rsid w:val="00E83F37"/>
    <w:rsid w:val="00E83F99"/>
    <w:rsid w:val="00E84374"/>
    <w:rsid w:val="00E844B4"/>
    <w:rsid w:val="00E84547"/>
    <w:rsid w:val="00E8488B"/>
    <w:rsid w:val="00E8497B"/>
    <w:rsid w:val="00E84A76"/>
    <w:rsid w:val="00E84E4C"/>
    <w:rsid w:val="00E84EC0"/>
    <w:rsid w:val="00E84F4C"/>
    <w:rsid w:val="00E85135"/>
    <w:rsid w:val="00E855FA"/>
    <w:rsid w:val="00E857B0"/>
    <w:rsid w:val="00E8595E"/>
    <w:rsid w:val="00E85A0B"/>
    <w:rsid w:val="00E86194"/>
    <w:rsid w:val="00E86205"/>
    <w:rsid w:val="00E86438"/>
    <w:rsid w:val="00E864F5"/>
    <w:rsid w:val="00E8659E"/>
    <w:rsid w:val="00E865A2"/>
    <w:rsid w:val="00E8693B"/>
    <w:rsid w:val="00E87BAE"/>
    <w:rsid w:val="00E87BF6"/>
    <w:rsid w:val="00E87D2B"/>
    <w:rsid w:val="00E87E44"/>
    <w:rsid w:val="00E9031B"/>
    <w:rsid w:val="00E906C5"/>
    <w:rsid w:val="00E90D2E"/>
    <w:rsid w:val="00E91D93"/>
    <w:rsid w:val="00E91DDB"/>
    <w:rsid w:val="00E91EAB"/>
    <w:rsid w:val="00E921C4"/>
    <w:rsid w:val="00E92502"/>
    <w:rsid w:val="00E92CFE"/>
    <w:rsid w:val="00E92E07"/>
    <w:rsid w:val="00E93FD0"/>
    <w:rsid w:val="00E94B8B"/>
    <w:rsid w:val="00E95001"/>
    <w:rsid w:val="00E95334"/>
    <w:rsid w:val="00E95BD6"/>
    <w:rsid w:val="00E96254"/>
    <w:rsid w:val="00E97948"/>
    <w:rsid w:val="00E97A7F"/>
    <w:rsid w:val="00E97BA9"/>
    <w:rsid w:val="00EA00E2"/>
    <w:rsid w:val="00EA0128"/>
    <w:rsid w:val="00EA0278"/>
    <w:rsid w:val="00EA03A0"/>
    <w:rsid w:val="00EA0B11"/>
    <w:rsid w:val="00EA0BB4"/>
    <w:rsid w:val="00EA1666"/>
    <w:rsid w:val="00EA217E"/>
    <w:rsid w:val="00EA2258"/>
    <w:rsid w:val="00EA2278"/>
    <w:rsid w:val="00EA2359"/>
    <w:rsid w:val="00EA2852"/>
    <w:rsid w:val="00EA2C72"/>
    <w:rsid w:val="00EA3288"/>
    <w:rsid w:val="00EA35C9"/>
    <w:rsid w:val="00EA3FB2"/>
    <w:rsid w:val="00EA41B7"/>
    <w:rsid w:val="00EA45E7"/>
    <w:rsid w:val="00EA4642"/>
    <w:rsid w:val="00EA488D"/>
    <w:rsid w:val="00EA4AD3"/>
    <w:rsid w:val="00EA4DAE"/>
    <w:rsid w:val="00EA4E3F"/>
    <w:rsid w:val="00EA526C"/>
    <w:rsid w:val="00EA5793"/>
    <w:rsid w:val="00EA5D05"/>
    <w:rsid w:val="00EA6193"/>
    <w:rsid w:val="00EA6209"/>
    <w:rsid w:val="00EA6522"/>
    <w:rsid w:val="00EA6559"/>
    <w:rsid w:val="00EA6741"/>
    <w:rsid w:val="00EA6A04"/>
    <w:rsid w:val="00EA6B71"/>
    <w:rsid w:val="00EA6CA8"/>
    <w:rsid w:val="00EA6FBA"/>
    <w:rsid w:val="00EA6FE3"/>
    <w:rsid w:val="00EA72C5"/>
    <w:rsid w:val="00EA757B"/>
    <w:rsid w:val="00EA7CD2"/>
    <w:rsid w:val="00EA7F15"/>
    <w:rsid w:val="00EB0120"/>
    <w:rsid w:val="00EB0ADC"/>
    <w:rsid w:val="00EB0AF6"/>
    <w:rsid w:val="00EB11F0"/>
    <w:rsid w:val="00EB1AE1"/>
    <w:rsid w:val="00EB1C23"/>
    <w:rsid w:val="00EB1E31"/>
    <w:rsid w:val="00EB1E98"/>
    <w:rsid w:val="00EB2069"/>
    <w:rsid w:val="00EB2AE9"/>
    <w:rsid w:val="00EB2FC0"/>
    <w:rsid w:val="00EB33D5"/>
    <w:rsid w:val="00EB3425"/>
    <w:rsid w:val="00EB344D"/>
    <w:rsid w:val="00EB36A1"/>
    <w:rsid w:val="00EB36DE"/>
    <w:rsid w:val="00EB3762"/>
    <w:rsid w:val="00EB383A"/>
    <w:rsid w:val="00EB4125"/>
    <w:rsid w:val="00EB42BA"/>
    <w:rsid w:val="00EB4B04"/>
    <w:rsid w:val="00EB4CDB"/>
    <w:rsid w:val="00EB4D05"/>
    <w:rsid w:val="00EB55E6"/>
    <w:rsid w:val="00EB5808"/>
    <w:rsid w:val="00EB5B4D"/>
    <w:rsid w:val="00EB5E36"/>
    <w:rsid w:val="00EB5EAF"/>
    <w:rsid w:val="00EB5EEC"/>
    <w:rsid w:val="00EB6AD3"/>
    <w:rsid w:val="00EB6BDD"/>
    <w:rsid w:val="00EB6ED8"/>
    <w:rsid w:val="00EB718E"/>
    <w:rsid w:val="00EB7490"/>
    <w:rsid w:val="00EB77EE"/>
    <w:rsid w:val="00EC01E8"/>
    <w:rsid w:val="00EC0BA9"/>
    <w:rsid w:val="00EC0DD2"/>
    <w:rsid w:val="00EC10FE"/>
    <w:rsid w:val="00EC1889"/>
    <w:rsid w:val="00EC1BBF"/>
    <w:rsid w:val="00EC1BF0"/>
    <w:rsid w:val="00EC1DDF"/>
    <w:rsid w:val="00EC1E9B"/>
    <w:rsid w:val="00EC1EED"/>
    <w:rsid w:val="00EC2A6D"/>
    <w:rsid w:val="00EC2F7C"/>
    <w:rsid w:val="00EC3728"/>
    <w:rsid w:val="00EC393B"/>
    <w:rsid w:val="00EC3B3D"/>
    <w:rsid w:val="00EC3B6C"/>
    <w:rsid w:val="00EC4168"/>
    <w:rsid w:val="00EC4363"/>
    <w:rsid w:val="00EC4552"/>
    <w:rsid w:val="00EC50A8"/>
    <w:rsid w:val="00EC5505"/>
    <w:rsid w:val="00EC59DE"/>
    <w:rsid w:val="00EC5FA8"/>
    <w:rsid w:val="00EC6070"/>
    <w:rsid w:val="00EC688B"/>
    <w:rsid w:val="00EC6CF4"/>
    <w:rsid w:val="00EC70E0"/>
    <w:rsid w:val="00EC7374"/>
    <w:rsid w:val="00EC74AC"/>
    <w:rsid w:val="00EC77EE"/>
    <w:rsid w:val="00ED01AE"/>
    <w:rsid w:val="00ED056B"/>
    <w:rsid w:val="00ED0607"/>
    <w:rsid w:val="00ED157B"/>
    <w:rsid w:val="00ED1762"/>
    <w:rsid w:val="00ED18F4"/>
    <w:rsid w:val="00ED190B"/>
    <w:rsid w:val="00ED1CC1"/>
    <w:rsid w:val="00ED2821"/>
    <w:rsid w:val="00ED2F6A"/>
    <w:rsid w:val="00ED30A9"/>
    <w:rsid w:val="00ED36F9"/>
    <w:rsid w:val="00ED39EA"/>
    <w:rsid w:val="00ED3D94"/>
    <w:rsid w:val="00ED4045"/>
    <w:rsid w:val="00ED4520"/>
    <w:rsid w:val="00ED47B7"/>
    <w:rsid w:val="00ED50E7"/>
    <w:rsid w:val="00ED5148"/>
    <w:rsid w:val="00ED5485"/>
    <w:rsid w:val="00ED57E3"/>
    <w:rsid w:val="00ED58F3"/>
    <w:rsid w:val="00ED5919"/>
    <w:rsid w:val="00ED6718"/>
    <w:rsid w:val="00ED682F"/>
    <w:rsid w:val="00ED6E7B"/>
    <w:rsid w:val="00ED7410"/>
    <w:rsid w:val="00ED7530"/>
    <w:rsid w:val="00ED78AD"/>
    <w:rsid w:val="00ED7A6C"/>
    <w:rsid w:val="00ED7AB7"/>
    <w:rsid w:val="00ED7D39"/>
    <w:rsid w:val="00EE08B2"/>
    <w:rsid w:val="00EE0F33"/>
    <w:rsid w:val="00EE0F4E"/>
    <w:rsid w:val="00EE17BC"/>
    <w:rsid w:val="00EE18C5"/>
    <w:rsid w:val="00EE1F98"/>
    <w:rsid w:val="00EE2003"/>
    <w:rsid w:val="00EE2529"/>
    <w:rsid w:val="00EE26F1"/>
    <w:rsid w:val="00EE2953"/>
    <w:rsid w:val="00EE2B26"/>
    <w:rsid w:val="00EE2B7B"/>
    <w:rsid w:val="00EE2F14"/>
    <w:rsid w:val="00EE38FB"/>
    <w:rsid w:val="00EE3951"/>
    <w:rsid w:val="00EE3977"/>
    <w:rsid w:val="00EE3AAC"/>
    <w:rsid w:val="00EE402F"/>
    <w:rsid w:val="00EE454A"/>
    <w:rsid w:val="00EE459A"/>
    <w:rsid w:val="00EE45A9"/>
    <w:rsid w:val="00EE4C38"/>
    <w:rsid w:val="00EE4E58"/>
    <w:rsid w:val="00EE4ED9"/>
    <w:rsid w:val="00EE5883"/>
    <w:rsid w:val="00EE597B"/>
    <w:rsid w:val="00EE5C3F"/>
    <w:rsid w:val="00EE60C0"/>
    <w:rsid w:val="00EE63F4"/>
    <w:rsid w:val="00EE6642"/>
    <w:rsid w:val="00EE6BC5"/>
    <w:rsid w:val="00EE741D"/>
    <w:rsid w:val="00EF0080"/>
    <w:rsid w:val="00EF012D"/>
    <w:rsid w:val="00EF0590"/>
    <w:rsid w:val="00EF0904"/>
    <w:rsid w:val="00EF0C5D"/>
    <w:rsid w:val="00EF1C6F"/>
    <w:rsid w:val="00EF1E97"/>
    <w:rsid w:val="00EF26DA"/>
    <w:rsid w:val="00EF28CF"/>
    <w:rsid w:val="00EF29EA"/>
    <w:rsid w:val="00EF2B61"/>
    <w:rsid w:val="00EF2E4E"/>
    <w:rsid w:val="00EF2E56"/>
    <w:rsid w:val="00EF373B"/>
    <w:rsid w:val="00EF4449"/>
    <w:rsid w:val="00EF44DB"/>
    <w:rsid w:val="00EF4884"/>
    <w:rsid w:val="00EF4962"/>
    <w:rsid w:val="00EF4F1D"/>
    <w:rsid w:val="00EF5162"/>
    <w:rsid w:val="00EF53C5"/>
    <w:rsid w:val="00EF5638"/>
    <w:rsid w:val="00EF602E"/>
    <w:rsid w:val="00EF6272"/>
    <w:rsid w:val="00EF667E"/>
    <w:rsid w:val="00EF6A23"/>
    <w:rsid w:val="00EF6F0D"/>
    <w:rsid w:val="00EF72F8"/>
    <w:rsid w:val="00EF7C9F"/>
    <w:rsid w:val="00EF7E6A"/>
    <w:rsid w:val="00F0036B"/>
    <w:rsid w:val="00F004AA"/>
    <w:rsid w:val="00F01244"/>
    <w:rsid w:val="00F01697"/>
    <w:rsid w:val="00F016B2"/>
    <w:rsid w:val="00F01B20"/>
    <w:rsid w:val="00F01B7C"/>
    <w:rsid w:val="00F01C83"/>
    <w:rsid w:val="00F0203B"/>
    <w:rsid w:val="00F02CA0"/>
    <w:rsid w:val="00F035AC"/>
    <w:rsid w:val="00F03A17"/>
    <w:rsid w:val="00F03AA3"/>
    <w:rsid w:val="00F03C7C"/>
    <w:rsid w:val="00F0402F"/>
    <w:rsid w:val="00F04250"/>
    <w:rsid w:val="00F043E2"/>
    <w:rsid w:val="00F04CBC"/>
    <w:rsid w:val="00F05008"/>
    <w:rsid w:val="00F0508C"/>
    <w:rsid w:val="00F051D0"/>
    <w:rsid w:val="00F05541"/>
    <w:rsid w:val="00F0568E"/>
    <w:rsid w:val="00F05835"/>
    <w:rsid w:val="00F05C0E"/>
    <w:rsid w:val="00F05C79"/>
    <w:rsid w:val="00F05D10"/>
    <w:rsid w:val="00F0616F"/>
    <w:rsid w:val="00F06AA3"/>
    <w:rsid w:val="00F07094"/>
    <w:rsid w:val="00F0729D"/>
    <w:rsid w:val="00F079C3"/>
    <w:rsid w:val="00F07C51"/>
    <w:rsid w:val="00F109E8"/>
    <w:rsid w:val="00F10FD7"/>
    <w:rsid w:val="00F110A9"/>
    <w:rsid w:val="00F114B6"/>
    <w:rsid w:val="00F11767"/>
    <w:rsid w:val="00F1188C"/>
    <w:rsid w:val="00F118FB"/>
    <w:rsid w:val="00F11A30"/>
    <w:rsid w:val="00F11B53"/>
    <w:rsid w:val="00F11BA1"/>
    <w:rsid w:val="00F122E9"/>
    <w:rsid w:val="00F12623"/>
    <w:rsid w:val="00F12F21"/>
    <w:rsid w:val="00F12F6C"/>
    <w:rsid w:val="00F12FC3"/>
    <w:rsid w:val="00F1329D"/>
    <w:rsid w:val="00F13620"/>
    <w:rsid w:val="00F13FF9"/>
    <w:rsid w:val="00F15435"/>
    <w:rsid w:val="00F15713"/>
    <w:rsid w:val="00F15A33"/>
    <w:rsid w:val="00F15B34"/>
    <w:rsid w:val="00F168A0"/>
    <w:rsid w:val="00F16A41"/>
    <w:rsid w:val="00F16D28"/>
    <w:rsid w:val="00F17544"/>
    <w:rsid w:val="00F1773E"/>
    <w:rsid w:val="00F178BD"/>
    <w:rsid w:val="00F17F66"/>
    <w:rsid w:val="00F17F74"/>
    <w:rsid w:val="00F20A5B"/>
    <w:rsid w:val="00F21350"/>
    <w:rsid w:val="00F21BB0"/>
    <w:rsid w:val="00F21BEC"/>
    <w:rsid w:val="00F221C0"/>
    <w:rsid w:val="00F229CA"/>
    <w:rsid w:val="00F230B0"/>
    <w:rsid w:val="00F2377D"/>
    <w:rsid w:val="00F238C7"/>
    <w:rsid w:val="00F23EDE"/>
    <w:rsid w:val="00F2403D"/>
    <w:rsid w:val="00F2404D"/>
    <w:rsid w:val="00F241BF"/>
    <w:rsid w:val="00F24B84"/>
    <w:rsid w:val="00F24F07"/>
    <w:rsid w:val="00F25639"/>
    <w:rsid w:val="00F25912"/>
    <w:rsid w:val="00F2648A"/>
    <w:rsid w:val="00F2654E"/>
    <w:rsid w:val="00F2680A"/>
    <w:rsid w:val="00F268ED"/>
    <w:rsid w:val="00F26958"/>
    <w:rsid w:val="00F27778"/>
    <w:rsid w:val="00F27876"/>
    <w:rsid w:val="00F2789A"/>
    <w:rsid w:val="00F27D8B"/>
    <w:rsid w:val="00F300BE"/>
    <w:rsid w:val="00F300F7"/>
    <w:rsid w:val="00F30257"/>
    <w:rsid w:val="00F304DA"/>
    <w:rsid w:val="00F315C2"/>
    <w:rsid w:val="00F3175B"/>
    <w:rsid w:val="00F31C3D"/>
    <w:rsid w:val="00F322C3"/>
    <w:rsid w:val="00F32502"/>
    <w:rsid w:val="00F3262E"/>
    <w:rsid w:val="00F33778"/>
    <w:rsid w:val="00F339B2"/>
    <w:rsid w:val="00F34AA5"/>
    <w:rsid w:val="00F34AF1"/>
    <w:rsid w:val="00F34F3D"/>
    <w:rsid w:val="00F34FAF"/>
    <w:rsid w:val="00F35324"/>
    <w:rsid w:val="00F3573E"/>
    <w:rsid w:val="00F35AFA"/>
    <w:rsid w:val="00F35BB9"/>
    <w:rsid w:val="00F36373"/>
    <w:rsid w:val="00F369F3"/>
    <w:rsid w:val="00F36C2B"/>
    <w:rsid w:val="00F36ED7"/>
    <w:rsid w:val="00F40F22"/>
    <w:rsid w:val="00F41137"/>
    <w:rsid w:val="00F41334"/>
    <w:rsid w:val="00F414B8"/>
    <w:rsid w:val="00F41868"/>
    <w:rsid w:val="00F41AF6"/>
    <w:rsid w:val="00F41FCB"/>
    <w:rsid w:val="00F42280"/>
    <w:rsid w:val="00F4234F"/>
    <w:rsid w:val="00F423B2"/>
    <w:rsid w:val="00F42B69"/>
    <w:rsid w:val="00F4354B"/>
    <w:rsid w:val="00F4383C"/>
    <w:rsid w:val="00F43866"/>
    <w:rsid w:val="00F43ACB"/>
    <w:rsid w:val="00F43B33"/>
    <w:rsid w:val="00F4448D"/>
    <w:rsid w:val="00F45509"/>
    <w:rsid w:val="00F4564E"/>
    <w:rsid w:val="00F45AB2"/>
    <w:rsid w:val="00F45E87"/>
    <w:rsid w:val="00F45F14"/>
    <w:rsid w:val="00F45F84"/>
    <w:rsid w:val="00F46057"/>
    <w:rsid w:val="00F4605C"/>
    <w:rsid w:val="00F470C9"/>
    <w:rsid w:val="00F471F0"/>
    <w:rsid w:val="00F4784E"/>
    <w:rsid w:val="00F4796A"/>
    <w:rsid w:val="00F47C75"/>
    <w:rsid w:val="00F501B2"/>
    <w:rsid w:val="00F504BF"/>
    <w:rsid w:val="00F5051B"/>
    <w:rsid w:val="00F50583"/>
    <w:rsid w:val="00F507C8"/>
    <w:rsid w:val="00F50F34"/>
    <w:rsid w:val="00F5150D"/>
    <w:rsid w:val="00F5159B"/>
    <w:rsid w:val="00F5168D"/>
    <w:rsid w:val="00F51AE6"/>
    <w:rsid w:val="00F51E12"/>
    <w:rsid w:val="00F5245B"/>
    <w:rsid w:val="00F52738"/>
    <w:rsid w:val="00F529AF"/>
    <w:rsid w:val="00F5352C"/>
    <w:rsid w:val="00F537E3"/>
    <w:rsid w:val="00F53806"/>
    <w:rsid w:val="00F53884"/>
    <w:rsid w:val="00F5452C"/>
    <w:rsid w:val="00F546F5"/>
    <w:rsid w:val="00F54F2F"/>
    <w:rsid w:val="00F55567"/>
    <w:rsid w:val="00F5605B"/>
    <w:rsid w:val="00F56632"/>
    <w:rsid w:val="00F5664A"/>
    <w:rsid w:val="00F56685"/>
    <w:rsid w:val="00F567C0"/>
    <w:rsid w:val="00F56DE0"/>
    <w:rsid w:val="00F57416"/>
    <w:rsid w:val="00F574CA"/>
    <w:rsid w:val="00F57505"/>
    <w:rsid w:val="00F602E8"/>
    <w:rsid w:val="00F605AB"/>
    <w:rsid w:val="00F60EAF"/>
    <w:rsid w:val="00F611A3"/>
    <w:rsid w:val="00F614CF"/>
    <w:rsid w:val="00F616C1"/>
    <w:rsid w:val="00F61C2F"/>
    <w:rsid w:val="00F61D40"/>
    <w:rsid w:val="00F62756"/>
    <w:rsid w:val="00F63605"/>
    <w:rsid w:val="00F6362E"/>
    <w:rsid w:val="00F637E5"/>
    <w:rsid w:val="00F63969"/>
    <w:rsid w:val="00F639AD"/>
    <w:rsid w:val="00F6400D"/>
    <w:rsid w:val="00F644FB"/>
    <w:rsid w:val="00F657F1"/>
    <w:rsid w:val="00F65ECF"/>
    <w:rsid w:val="00F667ED"/>
    <w:rsid w:val="00F66865"/>
    <w:rsid w:val="00F66F99"/>
    <w:rsid w:val="00F66FC0"/>
    <w:rsid w:val="00F670B2"/>
    <w:rsid w:val="00F673A3"/>
    <w:rsid w:val="00F67A78"/>
    <w:rsid w:val="00F67C05"/>
    <w:rsid w:val="00F70A30"/>
    <w:rsid w:val="00F70DD9"/>
    <w:rsid w:val="00F70F35"/>
    <w:rsid w:val="00F70FA8"/>
    <w:rsid w:val="00F710DF"/>
    <w:rsid w:val="00F71737"/>
    <w:rsid w:val="00F71864"/>
    <w:rsid w:val="00F718B9"/>
    <w:rsid w:val="00F71C30"/>
    <w:rsid w:val="00F71D70"/>
    <w:rsid w:val="00F72283"/>
    <w:rsid w:val="00F72489"/>
    <w:rsid w:val="00F7255D"/>
    <w:rsid w:val="00F72B5E"/>
    <w:rsid w:val="00F72D77"/>
    <w:rsid w:val="00F72EBF"/>
    <w:rsid w:val="00F72F36"/>
    <w:rsid w:val="00F73DB4"/>
    <w:rsid w:val="00F743A8"/>
    <w:rsid w:val="00F74E50"/>
    <w:rsid w:val="00F75510"/>
    <w:rsid w:val="00F755A7"/>
    <w:rsid w:val="00F7588C"/>
    <w:rsid w:val="00F759B2"/>
    <w:rsid w:val="00F75D6B"/>
    <w:rsid w:val="00F76220"/>
    <w:rsid w:val="00F76564"/>
    <w:rsid w:val="00F76AAB"/>
    <w:rsid w:val="00F76AE4"/>
    <w:rsid w:val="00F76B89"/>
    <w:rsid w:val="00F76FC3"/>
    <w:rsid w:val="00F76FE2"/>
    <w:rsid w:val="00F77768"/>
    <w:rsid w:val="00F8012D"/>
    <w:rsid w:val="00F80252"/>
    <w:rsid w:val="00F8036D"/>
    <w:rsid w:val="00F808E2"/>
    <w:rsid w:val="00F80C98"/>
    <w:rsid w:val="00F80E8E"/>
    <w:rsid w:val="00F81C15"/>
    <w:rsid w:val="00F8279E"/>
    <w:rsid w:val="00F82863"/>
    <w:rsid w:val="00F82D61"/>
    <w:rsid w:val="00F82D82"/>
    <w:rsid w:val="00F83B94"/>
    <w:rsid w:val="00F84309"/>
    <w:rsid w:val="00F845F3"/>
    <w:rsid w:val="00F847FE"/>
    <w:rsid w:val="00F8480B"/>
    <w:rsid w:val="00F84826"/>
    <w:rsid w:val="00F84841"/>
    <w:rsid w:val="00F84FDF"/>
    <w:rsid w:val="00F85727"/>
    <w:rsid w:val="00F8603D"/>
    <w:rsid w:val="00F865DE"/>
    <w:rsid w:val="00F866CB"/>
    <w:rsid w:val="00F86722"/>
    <w:rsid w:val="00F86791"/>
    <w:rsid w:val="00F8682C"/>
    <w:rsid w:val="00F86852"/>
    <w:rsid w:val="00F86963"/>
    <w:rsid w:val="00F86E99"/>
    <w:rsid w:val="00F87333"/>
    <w:rsid w:val="00F90828"/>
    <w:rsid w:val="00F909E7"/>
    <w:rsid w:val="00F90CD0"/>
    <w:rsid w:val="00F90E09"/>
    <w:rsid w:val="00F91108"/>
    <w:rsid w:val="00F915F8"/>
    <w:rsid w:val="00F92082"/>
    <w:rsid w:val="00F925F2"/>
    <w:rsid w:val="00F92BC4"/>
    <w:rsid w:val="00F93158"/>
    <w:rsid w:val="00F9350C"/>
    <w:rsid w:val="00F93BD6"/>
    <w:rsid w:val="00F944E3"/>
    <w:rsid w:val="00F94EA3"/>
    <w:rsid w:val="00F95545"/>
    <w:rsid w:val="00F95956"/>
    <w:rsid w:val="00F95D66"/>
    <w:rsid w:val="00F96064"/>
    <w:rsid w:val="00F960B0"/>
    <w:rsid w:val="00F9631A"/>
    <w:rsid w:val="00F96778"/>
    <w:rsid w:val="00F96937"/>
    <w:rsid w:val="00F96C21"/>
    <w:rsid w:val="00F97372"/>
    <w:rsid w:val="00F97B9F"/>
    <w:rsid w:val="00FA00FE"/>
    <w:rsid w:val="00FA0A4D"/>
    <w:rsid w:val="00FA0BCF"/>
    <w:rsid w:val="00FA0C0B"/>
    <w:rsid w:val="00FA0E42"/>
    <w:rsid w:val="00FA1404"/>
    <w:rsid w:val="00FA14D0"/>
    <w:rsid w:val="00FA1596"/>
    <w:rsid w:val="00FA20CE"/>
    <w:rsid w:val="00FA219E"/>
    <w:rsid w:val="00FA21D7"/>
    <w:rsid w:val="00FA2420"/>
    <w:rsid w:val="00FA24BC"/>
    <w:rsid w:val="00FA29CF"/>
    <w:rsid w:val="00FA2FEF"/>
    <w:rsid w:val="00FA3AE0"/>
    <w:rsid w:val="00FA3AF5"/>
    <w:rsid w:val="00FA3DA8"/>
    <w:rsid w:val="00FA4523"/>
    <w:rsid w:val="00FA4824"/>
    <w:rsid w:val="00FA4B63"/>
    <w:rsid w:val="00FA4F91"/>
    <w:rsid w:val="00FA56F0"/>
    <w:rsid w:val="00FA58CC"/>
    <w:rsid w:val="00FA5BFB"/>
    <w:rsid w:val="00FA5EB9"/>
    <w:rsid w:val="00FA6633"/>
    <w:rsid w:val="00FA6ACA"/>
    <w:rsid w:val="00FA6BB1"/>
    <w:rsid w:val="00FA703A"/>
    <w:rsid w:val="00FA7040"/>
    <w:rsid w:val="00FA7372"/>
    <w:rsid w:val="00FA7768"/>
    <w:rsid w:val="00FA7CD6"/>
    <w:rsid w:val="00FA7D4E"/>
    <w:rsid w:val="00FA7D88"/>
    <w:rsid w:val="00FA7DBE"/>
    <w:rsid w:val="00FB0008"/>
    <w:rsid w:val="00FB0F76"/>
    <w:rsid w:val="00FB1037"/>
    <w:rsid w:val="00FB1216"/>
    <w:rsid w:val="00FB144F"/>
    <w:rsid w:val="00FB16FC"/>
    <w:rsid w:val="00FB1F84"/>
    <w:rsid w:val="00FB379F"/>
    <w:rsid w:val="00FB39C2"/>
    <w:rsid w:val="00FB4052"/>
    <w:rsid w:val="00FB4361"/>
    <w:rsid w:val="00FB4619"/>
    <w:rsid w:val="00FB5362"/>
    <w:rsid w:val="00FB55C5"/>
    <w:rsid w:val="00FB5A1B"/>
    <w:rsid w:val="00FB5CF8"/>
    <w:rsid w:val="00FB5D88"/>
    <w:rsid w:val="00FB601F"/>
    <w:rsid w:val="00FB6162"/>
    <w:rsid w:val="00FB6349"/>
    <w:rsid w:val="00FB6A88"/>
    <w:rsid w:val="00FB7185"/>
    <w:rsid w:val="00FB7908"/>
    <w:rsid w:val="00FB7D8E"/>
    <w:rsid w:val="00FC0D32"/>
    <w:rsid w:val="00FC173B"/>
    <w:rsid w:val="00FC1884"/>
    <w:rsid w:val="00FC1BDF"/>
    <w:rsid w:val="00FC2853"/>
    <w:rsid w:val="00FC3227"/>
    <w:rsid w:val="00FC340D"/>
    <w:rsid w:val="00FC3582"/>
    <w:rsid w:val="00FC37C5"/>
    <w:rsid w:val="00FC3E14"/>
    <w:rsid w:val="00FC4440"/>
    <w:rsid w:val="00FC4ABD"/>
    <w:rsid w:val="00FC4E79"/>
    <w:rsid w:val="00FC50C0"/>
    <w:rsid w:val="00FC5FC8"/>
    <w:rsid w:val="00FC6135"/>
    <w:rsid w:val="00FC69C8"/>
    <w:rsid w:val="00FC6E9B"/>
    <w:rsid w:val="00FC6EB8"/>
    <w:rsid w:val="00FC6FE9"/>
    <w:rsid w:val="00FC7171"/>
    <w:rsid w:val="00FC7181"/>
    <w:rsid w:val="00FC735F"/>
    <w:rsid w:val="00FC73DC"/>
    <w:rsid w:val="00FC7969"/>
    <w:rsid w:val="00FC7A7A"/>
    <w:rsid w:val="00FD04CF"/>
    <w:rsid w:val="00FD0B4C"/>
    <w:rsid w:val="00FD0CE6"/>
    <w:rsid w:val="00FD16F7"/>
    <w:rsid w:val="00FD18BF"/>
    <w:rsid w:val="00FD2063"/>
    <w:rsid w:val="00FD2081"/>
    <w:rsid w:val="00FD22E6"/>
    <w:rsid w:val="00FD23DF"/>
    <w:rsid w:val="00FD2716"/>
    <w:rsid w:val="00FD27F7"/>
    <w:rsid w:val="00FD2A51"/>
    <w:rsid w:val="00FD2E35"/>
    <w:rsid w:val="00FD35E3"/>
    <w:rsid w:val="00FD3601"/>
    <w:rsid w:val="00FD3672"/>
    <w:rsid w:val="00FD389F"/>
    <w:rsid w:val="00FD39E4"/>
    <w:rsid w:val="00FD3BEC"/>
    <w:rsid w:val="00FD3CE7"/>
    <w:rsid w:val="00FD4C6E"/>
    <w:rsid w:val="00FD4CC3"/>
    <w:rsid w:val="00FD4DA3"/>
    <w:rsid w:val="00FD5349"/>
    <w:rsid w:val="00FD537B"/>
    <w:rsid w:val="00FD5580"/>
    <w:rsid w:val="00FD5BA7"/>
    <w:rsid w:val="00FD68E9"/>
    <w:rsid w:val="00FD6CBA"/>
    <w:rsid w:val="00FD6F9E"/>
    <w:rsid w:val="00FD7419"/>
    <w:rsid w:val="00FD78C1"/>
    <w:rsid w:val="00FD7981"/>
    <w:rsid w:val="00FE0034"/>
    <w:rsid w:val="00FE040E"/>
    <w:rsid w:val="00FE0B00"/>
    <w:rsid w:val="00FE0DAE"/>
    <w:rsid w:val="00FE18C0"/>
    <w:rsid w:val="00FE1C3F"/>
    <w:rsid w:val="00FE1C54"/>
    <w:rsid w:val="00FE1E8F"/>
    <w:rsid w:val="00FE303B"/>
    <w:rsid w:val="00FE30CF"/>
    <w:rsid w:val="00FE3197"/>
    <w:rsid w:val="00FE3308"/>
    <w:rsid w:val="00FE3358"/>
    <w:rsid w:val="00FE3425"/>
    <w:rsid w:val="00FE39B8"/>
    <w:rsid w:val="00FE3B32"/>
    <w:rsid w:val="00FE4166"/>
    <w:rsid w:val="00FE4490"/>
    <w:rsid w:val="00FE4619"/>
    <w:rsid w:val="00FE4622"/>
    <w:rsid w:val="00FE4882"/>
    <w:rsid w:val="00FE4896"/>
    <w:rsid w:val="00FE49ED"/>
    <w:rsid w:val="00FE4DA3"/>
    <w:rsid w:val="00FE4DA7"/>
    <w:rsid w:val="00FE4DC9"/>
    <w:rsid w:val="00FE57EB"/>
    <w:rsid w:val="00FE5851"/>
    <w:rsid w:val="00FE5BFE"/>
    <w:rsid w:val="00FE5EA2"/>
    <w:rsid w:val="00FE65DA"/>
    <w:rsid w:val="00FE6843"/>
    <w:rsid w:val="00FE6AAA"/>
    <w:rsid w:val="00FE6C48"/>
    <w:rsid w:val="00FE6CF7"/>
    <w:rsid w:val="00FE7170"/>
    <w:rsid w:val="00FE7376"/>
    <w:rsid w:val="00FE783D"/>
    <w:rsid w:val="00FE7946"/>
    <w:rsid w:val="00FE7D57"/>
    <w:rsid w:val="00FE7F7D"/>
    <w:rsid w:val="00FF043F"/>
    <w:rsid w:val="00FF0464"/>
    <w:rsid w:val="00FF052D"/>
    <w:rsid w:val="00FF05FE"/>
    <w:rsid w:val="00FF154F"/>
    <w:rsid w:val="00FF15FC"/>
    <w:rsid w:val="00FF1924"/>
    <w:rsid w:val="00FF1A22"/>
    <w:rsid w:val="00FF1BBD"/>
    <w:rsid w:val="00FF1F5F"/>
    <w:rsid w:val="00FF2061"/>
    <w:rsid w:val="00FF21C3"/>
    <w:rsid w:val="00FF2241"/>
    <w:rsid w:val="00FF2C2C"/>
    <w:rsid w:val="00FF2E14"/>
    <w:rsid w:val="00FF30BB"/>
    <w:rsid w:val="00FF373F"/>
    <w:rsid w:val="00FF37F7"/>
    <w:rsid w:val="00FF399A"/>
    <w:rsid w:val="00FF4052"/>
    <w:rsid w:val="00FF5965"/>
    <w:rsid w:val="00FF5E5A"/>
    <w:rsid w:val="00FF61A1"/>
    <w:rsid w:val="00FF650E"/>
    <w:rsid w:val="00FF6707"/>
    <w:rsid w:val="00FF67AF"/>
    <w:rsid w:val="00FF6B45"/>
    <w:rsid w:val="00FF7D5A"/>
    <w:rsid w:val="00FF7F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style="mso-position-horizontal-relative:page;mso-position-vertical-relative:page" fillcolor="white">
      <v:fill color="white"/>
      <v:stroke weight="1.5pt"/>
    </o:shapedefaults>
    <o:shapelayout v:ext="edit">
      <o:idmap v:ext="edit" data="1"/>
    </o:shapelayout>
  </w:shapeDefaults>
  <w:decimalSymbol w:val=","/>
  <w:listSeparator w:val=";"/>
  <w14:docId w14:val="601A45C1"/>
  <w15:docId w15:val="{331CC900-9980-410A-A61E-233C4929BC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sz w:val="28"/>
        <w:szCs w:val="28"/>
        <w:lang w:val="ru-RU" w:eastAsia="ru-R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uiPriority="9" w:qFormat="1"/>
    <w:lsdException w:name="heading 5" w:qFormat="1"/>
    <w:lsdException w:name="heading 6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99" w:unhideWhenUsed="1"/>
    <w:lsdException w:name="Body Text Indent" w:semiHidden="1" w:unhideWhenUsed="1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iPriority="99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2">
    <w:name w:val="Normal"/>
    <w:qFormat/>
    <w:rsid w:val="00EE08B2"/>
    <w:pPr>
      <w:jc w:val="both"/>
    </w:pPr>
  </w:style>
  <w:style w:type="paragraph" w:styleId="1">
    <w:name w:val="heading 1"/>
    <w:basedOn w:val="a2"/>
    <w:next w:val="a2"/>
    <w:link w:val="10"/>
    <w:autoRedefine/>
    <w:qFormat/>
    <w:rsid w:val="00EE08B2"/>
    <w:pPr>
      <w:keepNext/>
      <w:numPr>
        <w:numId w:val="2"/>
      </w:numPr>
      <w:tabs>
        <w:tab w:val="left" w:pos="340"/>
      </w:tabs>
      <w:spacing w:before="240" w:after="240"/>
      <w:ind w:left="431" w:hanging="431"/>
      <w:outlineLvl w:val="0"/>
    </w:pPr>
    <w:rPr>
      <w:b/>
      <w:kern w:val="28"/>
      <w:lang w:val="x-none" w:eastAsia="x-none"/>
    </w:rPr>
  </w:style>
  <w:style w:type="paragraph" w:styleId="2">
    <w:name w:val="heading 2"/>
    <w:basedOn w:val="a2"/>
    <w:next w:val="a2"/>
    <w:link w:val="20"/>
    <w:qFormat/>
    <w:rsid w:val="00EE08B2"/>
    <w:pPr>
      <w:keepNext/>
      <w:numPr>
        <w:ilvl w:val="1"/>
        <w:numId w:val="2"/>
      </w:numPr>
      <w:spacing w:before="240" w:after="120"/>
      <w:jc w:val="center"/>
      <w:outlineLvl w:val="1"/>
    </w:pPr>
    <w:rPr>
      <w:b/>
      <w:szCs w:val="32"/>
      <w:lang w:val="x-none" w:eastAsia="x-none"/>
    </w:rPr>
  </w:style>
  <w:style w:type="paragraph" w:styleId="3">
    <w:name w:val="heading 3"/>
    <w:basedOn w:val="a2"/>
    <w:next w:val="a2"/>
    <w:link w:val="30"/>
    <w:qFormat/>
    <w:rsid w:val="00EE08B2"/>
    <w:pPr>
      <w:keepNext/>
      <w:numPr>
        <w:ilvl w:val="2"/>
        <w:numId w:val="2"/>
      </w:numPr>
      <w:spacing w:before="120" w:after="120"/>
      <w:outlineLvl w:val="2"/>
    </w:pPr>
    <w:rPr>
      <w:b/>
      <w:bCs/>
      <w:szCs w:val="26"/>
      <w:lang w:val="x-none" w:eastAsia="x-none"/>
    </w:rPr>
  </w:style>
  <w:style w:type="paragraph" w:styleId="4">
    <w:name w:val="heading 4"/>
    <w:basedOn w:val="a2"/>
    <w:next w:val="a2"/>
    <w:link w:val="40"/>
    <w:uiPriority w:val="9"/>
    <w:qFormat/>
    <w:rsid w:val="00EE08B2"/>
    <w:pPr>
      <w:keepNext/>
      <w:numPr>
        <w:ilvl w:val="3"/>
        <w:numId w:val="2"/>
      </w:numPr>
      <w:jc w:val="center"/>
      <w:outlineLvl w:val="3"/>
    </w:pPr>
    <w:rPr>
      <w:sz w:val="24"/>
      <w:lang w:val="x-none" w:eastAsia="x-none"/>
    </w:rPr>
  </w:style>
  <w:style w:type="paragraph" w:styleId="5">
    <w:name w:val="heading 5"/>
    <w:basedOn w:val="a2"/>
    <w:next w:val="a2"/>
    <w:link w:val="50"/>
    <w:qFormat/>
    <w:rsid w:val="00EE08B2"/>
    <w:pPr>
      <w:numPr>
        <w:ilvl w:val="4"/>
        <w:numId w:val="2"/>
      </w:numPr>
      <w:spacing w:before="240" w:after="60"/>
      <w:outlineLvl w:val="4"/>
    </w:pPr>
    <w:rPr>
      <w:b/>
      <w:bCs/>
      <w:i/>
      <w:iCs/>
      <w:sz w:val="26"/>
      <w:szCs w:val="26"/>
      <w:lang w:val="x-none" w:eastAsia="x-none"/>
    </w:rPr>
  </w:style>
  <w:style w:type="paragraph" w:styleId="6">
    <w:name w:val="heading 6"/>
    <w:basedOn w:val="a2"/>
    <w:next w:val="a2"/>
    <w:link w:val="60"/>
    <w:qFormat/>
    <w:rsid w:val="00EE08B2"/>
    <w:pPr>
      <w:numPr>
        <w:ilvl w:val="5"/>
        <w:numId w:val="2"/>
      </w:numPr>
      <w:spacing w:before="240" w:after="60"/>
      <w:outlineLvl w:val="5"/>
    </w:pPr>
    <w:rPr>
      <w:b/>
      <w:bCs/>
      <w:sz w:val="22"/>
      <w:szCs w:val="22"/>
      <w:lang w:val="x-none" w:eastAsia="x-none"/>
    </w:rPr>
  </w:style>
  <w:style w:type="paragraph" w:styleId="7">
    <w:name w:val="heading 7"/>
    <w:basedOn w:val="a2"/>
    <w:next w:val="a2"/>
    <w:link w:val="70"/>
    <w:uiPriority w:val="9"/>
    <w:qFormat/>
    <w:rsid w:val="00EE08B2"/>
    <w:pPr>
      <w:numPr>
        <w:ilvl w:val="6"/>
        <w:numId w:val="2"/>
      </w:numPr>
      <w:spacing w:before="240" w:after="60"/>
      <w:outlineLvl w:val="6"/>
    </w:pPr>
    <w:rPr>
      <w:sz w:val="24"/>
      <w:szCs w:val="24"/>
      <w:lang w:val="x-none" w:eastAsia="x-none"/>
    </w:rPr>
  </w:style>
  <w:style w:type="paragraph" w:styleId="8">
    <w:name w:val="heading 8"/>
    <w:basedOn w:val="a2"/>
    <w:next w:val="a2"/>
    <w:link w:val="80"/>
    <w:uiPriority w:val="9"/>
    <w:qFormat/>
    <w:rsid w:val="00EE08B2"/>
    <w:pPr>
      <w:keepNext/>
      <w:numPr>
        <w:ilvl w:val="7"/>
        <w:numId w:val="2"/>
      </w:numPr>
      <w:outlineLvl w:val="7"/>
    </w:pPr>
    <w:rPr>
      <w:rFonts w:ascii="Arial" w:hAnsi="Arial"/>
      <w:sz w:val="24"/>
      <w:lang w:val="x-none" w:eastAsia="x-none"/>
    </w:rPr>
  </w:style>
  <w:style w:type="paragraph" w:styleId="9">
    <w:name w:val="heading 9"/>
    <w:basedOn w:val="a2"/>
    <w:next w:val="a2"/>
    <w:link w:val="90"/>
    <w:qFormat/>
    <w:rsid w:val="00EE08B2"/>
    <w:pPr>
      <w:keepNext/>
      <w:numPr>
        <w:ilvl w:val="8"/>
        <w:numId w:val="2"/>
      </w:numPr>
      <w:spacing w:before="120" w:after="120"/>
      <w:outlineLvl w:val="8"/>
    </w:pPr>
    <w:rPr>
      <w:b/>
      <w:sz w:val="24"/>
      <w:lang w:val="x-none" w:eastAsia="x-none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paragraph" w:customStyle="1" w:styleId="a6">
    <w:name w:val="Заглавияразделов"/>
    <w:basedOn w:val="a7"/>
    <w:next w:val="a7"/>
    <w:qFormat/>
    <w:rsid w:val="00EE08B2"/>
    <w:pPr>
      <w:keepNext/>
      <w:spacing w:before="120" w:after="120"/>
      <w:ind w:firstLine="0"/>
      <w:jc w:val="center"/>
    </w:pPr>
    <w:rPr>
      <w:b/>
    </w:rPr>
  </w:style>
  <w:style w:type="paragraph" w:customStyle="1" w:styleId="a0">
    <w:name w:val="простойнумерсписок"/>
    <w:basedOn w:val="a7"/>
    <w:next w:val="a7"/>
    <w:uiPriority w:val="99"/>
    <w:qFormat/>
    <w:rsid w:val="00EE08B2"/>
    <w:pPr>
      <w:numPr>
        <w:numId w:val="1"/>
      </w:numPr>
    </w:pPr>
  </w:style>
  <w:style w:type="paragraph" w:styleId="a8">
    <w:name w:val="caption"/>
    <w:aliases w:val="Названиетабл,Название объекта ТАЛ"/>
    <w:basedOn w:val="a2"/>
    <w:next w:val="a2"/>
    <w:qFormat/>
    <w:rsid w:val="00EE08B2"/>
    <w:pPr>
      <w:keepNext/>
      <w:jc w:val="center"/>
    </w:pPr>
    <w:rPr>
      <w:bCs/>
      <w:sz w:val="24"/>
    </w:rPr>
  </w:style>
  <w:style w:type="paragraph" w:customStyle="1" w:styleId="a9">
    <w:name w:val="содержаниетабл"/>
    <w:basedOn w:val="a2"/>
    <w:uiPriority w:val="99"/>
    <w:qFormat/>
    <w:rsid w:val="00EE08B2"/>
    <w:rPr>
      <w:sz w:val="24"/>
    </w:rPr>
  </w:style>
  <w:style w:type="paragraph" w:customStyle="1" w:styleId="aa">
    <w:name w:val="заголовкитабл"/>
    <w:basedOn w:val="a2"/>
    <w:qFormat/>
    <w:rsid w:val="00EE08B2"/>
    <w:pPr>
      <w:jc w:val="center"/>
    </w:pPr>
    <w:rPr>
      <w:sz w:val="24"/>
    </w:rPr>
  </w:style>
  <w:style w:type="paragraph" w:styleId="ab">
    <w:name w:val="TOC Heading"/>
    <w:basedOn w:val="1"/>
    <w:next w:val="a2"/>
    <w:uiPriority w:val="39"/>
    <w:qFormat/>
    <w:rsid w:val="00EE08B2"/>
    <w:pPr>
      <w:keepLines/>
      <w:spacing w:before="480" w:after="0" w:line="276" w:lineRule="auto"/>
      <w:jc w:val="left"/>
      <w:outlineLvl w:val="9"/>
    </w:pPr>
    <w:rPr>
      <w:rFonts w:ascii="Cambria" w:hAnsi="Cambria"/>
      <w:bCs/>
      <w:color w:val="365F91"/>
      <w:kern w:val="0"/>
    </w:rPr>
  </w:style>
  <w:style w:type="paragraph" w:styleId="11">
    <w:name w:val="toc 1"/>
    <w:basedOn w:val="a2"/>
    <w:next w:val="a2"/>
    <w:autoRedefine/>
    <w:uiPriority w:val="39"/>
    <w:qFormat/>
    <w:rsid w:val="00EE08B2"/>
    <w:pPr>
      <w:tabs>
        <w:tab w:val="right" w:leader="dot" w:pos="0"/>
        <w:tab w:val="right" w:leader="dot" w:pos="10054"/>
      </w:tabs>
    </w:pPr>
    <w:rPr>
      <w:sz w:val="24"/>
    </w:rPr>
  </w:style>
  <w:style w:type="paragraph" w:styleId="21">
    <w:name w:val="toc 2"/>
    <w:basedOn w:val="a2"/>
    <w:next w:val="a2"/>
    <w:autoRedefine/>
    <w:uiPriority w:val="39"/>
    <w:qFormat/>
    <w:rsid w:val="00EE08B2"/>
    <w:pPr>
      <w:ind w:left="280"/>
    </w:pPr>
  </w:style>
  <w:style w:type="character" w:styleId="ac">
    <w:name w:val="Hyperlink"/>
    <w:uiPriority w:val="99"/>
    <w:unhideWhenUsed/>
    <w:rsid w:val="00EE08B2"/>
    <w:rPr>
      <w:rFonts w:ascii="Times New Roman" w:hAnsi="Times New Roman"/>
      <w:color w:val="000000"/>
      <w:sz w:val="28"/>
      <w:u w:val="single"/>
      <w:bdr w:val="none" w:sz="0" w:space="0" w:color="auto"/>
    </w:rPr>
  </w:style>
  <w:style w:type="paragraph" w:customStyle="1" w:styleId="ad">
    <w:name w:val="ПРИЛ_Е"/>
    <w:basedOn w:val="a2"/>
    <w:uiPriority w:val="99"/>
    <w:qFormat/>
    <w:rsid w:val="00EE08B2"/>
    <w:pPr>
      <w:keepNext/>
      <w:spacing w:after="120"/>
      <w:jc w:val="center"/>
    </w:pPr>
    <w:rPr>
      <w:b/>
    </w:rPr>
  </w:style>
  <w:style w:type="paragraph" w:styleId="ae">
    <w:name w:val="header"/>
    <w:basedOn w:val="a2"/>
    <w:link w:val="af"/>
    <w:rsid w:val="00EE08B2"/>
    <w:pPr>
      <w:tabs>
        <w:tab w:val="center" w:pos="4677"/>
        <w:tab w:val="right" w:pos="9355"/>
      </w:tabs>
    </w:pPr>
  </w:style>
  <w:style w:type="paragraph" w:styleId="af0">
    <w:name w:val="footer"/>
    <w:basedOn w:val="a2"/>
    <w:link w:val="af1"/>
    <w:uiPriority w:val="99"/>
    <w:rsid w:val="00EE08B2"/>
    <w:pPr>
      <w:tabs>
        <w:tab w:val="center" w:pos="4677"/>
        <w:tab w:val="right" w:pos="9355"/>
      </w:tabs>
    </w:pPr>
    <w:rPr>
      <w:lang w:val="x-none" w:eastAsia="x-none"/>
    </w:rPr>
  </w:style>
  <w:style w:type="paragraph" w:customStyle="1" w:styleId="af2">
    <w:name w:val="ОСН"/>
    <w:basedOn w:val="a2"/>
    <w:next w:val="a2"/>
    <w:rsid w:val="00EE08B2"/>
    <w:pPr>
      <w:ind w:firstLine="709"/>
    </w:pPr>
    <w:rPr>
      <w:color w:val="000000"/>
      <w:sz w:val="24"/>
    </w:rPr>
  </w:style>
  <w:style w:type="paragraph" w:customStyle="1" w:styleId="af3">
    <w:name w:val="ТАЛ"/>
    <w:basedOn w:val="a2"/>
    <w:next w:val="af2"/>
    <w:qFormat/>
    <w:rsid w:val="00EE08B2"/>
    <w:pPr>
      <w:jc w:val="center"/>
    </w:pPr>
    <w:rPr>
      <w:sz w:val="22"/>
      <w:szCs w:val="24"/>
    </w:rPr>
  </w:style>
  <w:style w:type="character" w:customStyle="1" w:styleId="41">
    <w:name w:val="Заголовок №4_"/>
    <w:link w:val="42"/>
    <w:locked/>
    <w:rsid w:val="00EE08B2"/>
    <w:rPr>
      <w:sz w:val="27"/>
      <w:szCs w:val="27"/>
    </w:rPr>
  </w:style>
  <w:style w:type="paragraph" w:customStyle="1" w:styleId="42">
    <w:name w:val="Заголовок №4"/>
    <w:basedOn w:val="a2"/>
    <w:link w:val="41"/>
    <w:rsid w:val="00EE08B2"/>
    <w:pPr>
      <w:spacing w:line="485" w:lineRule="exact"/>
      <w:jc w:val="left"/>
      <w:outlineLvl w:val="3"/>
    </w:pPr>
    <w:rPr>
      <w:sz w:val="27"/>
      <w:szCs w:val="27"/>
    </w:rPr>
  </w:style>
  <w:style w:type="character" w:customStyle="1" w:styleId="-0">
    <w:name w:val="МАКР-Ы Знак"/>
    <w:link w:val="-"/>
    <w:uiPriority w:val="99"/>
    <w:rsid w:val="00EE08B2"/>
    <w:rPr>
      <w:szCs w:val="24"/>
      <w:lang w:val="x-none" w:eastAsia="x-none"/>
    </w:rPr>
  </w:style>
  <w:style w:type="paragraph" w:styleId="31">
    <w:name w:val="toc 3"/>
    <w:basedOn w:val="a2"/>
    <w:next w:val="a2"/>
    <w:autoRedefine/>
    <w:uiPriority w:val="39"/>
    <w:qFormat/>
    <w:rsid w:val="00EE08B2"/>
    <w:pPr>
      <w:ind w:left="560"/>
    </w:pPr>
  </w:style>
  <w:style w:type="paragraph" w:customStyle="1" w:styleId="af4">
    <w:name w:val="рисвтабл"/>
    <w:basedOn w:val="a7"/>
    <w:link w:val="af5"/>
    <w:uiPriority w:val="99"/>
    <w:qFormat/>
    <w:rsid w:val="00EE08B2"/>
    <w:pPr>
      <w:ind w:firstLine="0"/>
      <w:jc w:val="center"/>
    </w:pPr>
  </w:style>
  <w:style w:type="table" w:styleId="af6">
    <w:name w:val="Table Grid"/>
    <w:basedOn w:val="a4"/>
    <w:rsid w:val="00EE08B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EE08B2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51">
    <w:name w:val="Основной текст (5)_"/>
    <w:link w:val="510"/>
    <w:uiPriority w:val="99"/>
    <w:locked/>
    <w:rsid w:val="00EE08B2"/>
    <w:rPr>
      <w:b/>
      <w:bCs/>
      <w:spacing w:val="10"/>
      <w:sz w:val="21"/>
      <w:szCs w:val="21"/>
      <w:shd w:val="clear" w:color="auto" w:fill="FFFFFF"/>
    </w:rPr>
  </w:style>
  <w:style w:type="character" w:customStyle="1" w:styleId="52">
    <w:name w:val="Основной текст (5)"/>
    <w:uiPriority w:val="99"/>
    <w:rsid w:val="00EE08B2"/>
  </w:style>
  <w:style w:type="paragraph" w:customStyle="1" w:styleId="510">
    <w:name w:val="Основной текст (5)1"/>
    <w:basedOn w:val="a2"/>
    <w:link w:val="51"/>
    <w:uiPriority w:val="99"/>
    <w:rsid w:val="00EE08B2"/>
    <w:pPr>
      <w:shd w:val="clear" w:color="auto" w:fill="FFFFFF"/>
      <w:spacing w:before="1080" w:line="331" w:lineRule="exact"/>
      <w:jc w:val="center"/>
    </w:pPr>
    <w:rPr>
      <w:b/>
      <w:bCs/>
      <w:spacing w:val="10"/>
      <w:sz w:val="21"/>
      <w:szCs w:val="21"/>
    </w:rPr>
  </w:style>
  <w:style w:type="character" w:customStyle="1" w:styleId="12">
    <w:name w:val="Основной текст Знак1"/>
    <w:link w:val="af7"/>
    <w:uiPriority w:val="99"/>
    <w:locked/>
    <w:rsid w:val="00EE08B2"/>
    <w:rPr>
      <w:sz w:val="22"/>
      <w:szCs w:val="22"/>
      <w:shd w:val="clear" w:color="auto" w:fill="FFFFFF"/>
    </w:rPr>
  </w:style>
  <w:style w:type="paragraph" w:styleId="af7">
    <w:name w:val="Body Text"/>
    <w:basedOn w:val="a2"/>
    <w:link w:val="12"/>
    <w:uiPriority w:val="99"/>
    <w:rsid w:val="00EE08B2"/>
    <w:pPr>
      <w:shd w:val="clear" w:color="auto" w:fill="FFFFFF"/>
      <w:spacing w:line="278" w:lineRule="exact"/>
      <w:jc w:val="left"/>
    </w:pPr>
    <w:rPr>
      <w:sz w:val="22"/>
      <w:szCs w:val="22"/>
    </w:rPr>
  </w:style>
  <w:style w:type="character" w:customStyle="1" w:styleId="af8">
    <w:name w:val="Основной текст Знак"/>
    <w:rsid w:val="00EE08B2"/>
    <w:rPr>
      <w:sz w:val="28"/>
    </w:rPr>
  </w:style>
  <w:style w:type="character" w:customStyle="1" w:styleId="54">
    <w:name w:val="Основной текст (5)4"/>
    <w:uiPriority w:val="99"/>
    <w:rsid w:val="00EE08B2"/>
    <w:rPr>
      <w:rFonts w:ascii="Times New Roman" w:hAnsi="Times New Roman" w:cs="Times New Roman"/>
      <w:b/>
      <w:bCs/>
      <w:spacing w:val="10"/>
      <w:sz w:val="21"/>
      <w:szCs w:val="21"/>
      <w:shd w:val="clear" w:color="auto" w:fill="FFFFFF"/>
    </w:rPr>
  </w:style>
  <w:style w:type="character" w:customStyle="1" w:styleId="53">
    <w:name w:val="Основной текст (5)3"/>
    <w:rsid w:val="00EE08B2"/>
    <w:rPr>
      <w:rFonts w:ascii="Times New Roman" w:hAnsi="Times New Roman" w:cs="Times New Roman"/>
      <w:b/>
      <w:bCs/>
      <w:noProof/>
      <w:spacing w:val="10"/>
      <w:sz w:val="21"/>
      <w:szCs w:val="21"/>
      <w:shd w:val="clear" w:color="auto" w:fill="FFFFFF"/>
    </w:rPr>
  </w:style>
  <w:style w:type="character" w:customStyle="1" w:styleId="520">
    <w:name w:val="Основной текст (5)2"/>
    <w:uiPriority w:val="99"/>
    <w:rsid w:val="00EE08B2"/>
    <w:rPr>
      <w:rFonts w:ascii="Times New Roman" w:hAnsi="Times New Roman" w:cs="Times New Roman"/>
      <w:b/>
      <w:bCs/>
      <w:spacing w:val="10"/>
      <w:sz w:val="21"/>
      <w:szCs w:val="21"/>
      <w:shd w:val="clear" w:color="auto" w:fill="FFFFFF"/>
    </w:rPr>
  </w:style>
  <w:style w:type="paragraph" w:styleId="af9">
    <w:name w:val="Document Map"/>
    <w:basedOn w:val="a2"/>
    <w:link w:val="afa"/>
    <w:uiPriority w:val="99"/>
    <w:semiHidden/>
    <w:rsid w:val="00EE08B2"/>
    <w:pPr>
      <w:shd w:val="clear" w:color="auto" w:fill="000080"/>
    </w:pPr>
    <w:rPr>
      <w:rFonts w:ascii="Tahoma" w:hAnsi="Tahoma"/>
      <w:sz w:val="20"/>
      <w:lang w:val="x-none" w:eastAsia="x-none"/>
    </w:rPr>
  </w:style>
  <w:style w:type="paragraph" w:customStyle="1" w:styleId="afb">
    <w:name w:val="примечание"/>
    <w:basedOn w:val="af7"/>
    <w:qFormat/>
    <w:rsid w:val="00EE08B2"/>
    <w:pPr>
      <w:shd w:val="clear" w:color="auto" w:fill="auto"/>
      <w:spacing w:line="240" w:lineRule="auto"/>
      <w:ind w:firstLine="709"/>
      <w:jc w:val="both"/>
    </w:pPr>
    <w:rPr>
      <w:sz w:val="20"/>
    </w:rPr>
  </w:style>
  <w:style w:type="character" w:customStyle="1" w:styleId="apple-style-span">
    <w:name w:val="apple-style-span"/>
    <w:rsid w:val="00EE08B2"/>
  </w:style>
  <w:style w:type="character" w:styleId="afc">
    <w:name w:val="page number"/>
    <w:basedOn w:val="a3"/>
    <w:rsid w:val="00EE08B2"/>
  </w:style>
  <w:style w:type="character" w:customStyle="1" w:styleId="af1">
    <w:name w:val="Нижний колонтитул Знак"/>
    <w:link w:val="af0"/>
    <w:uiPriority w:val="99"/>
    <w:rsid w:val="00EE08B2"/>
    <w:rPr>
      <w:lang w:val="x-none" w:eastAsia="x-none"/>
    </w:rPr>
  </w:style>
  <w:style w:type="character" w:customStyle="1" w:styleId="FontStyle32">
    <w:name w:val="Font Style32"/>
    <w:uiPriority w:val="99"/>
    <w:rsid w:val="00EE08B2"/>
    <w:rPr>
      <w:rFonts w:ascii="Times New Roman" w:hAnsi="Times New Roman" w:cs="Times New Roman"/>
      <w:sz w:val="26"/>
      <w:szCs w:val="26"/>
    </w:rPr>
  </w:style>
  <w:style w:type="paragraph" w:customStyle="1" w:styleId="afd">
    <w:name w:val="Чертежный"/>
    <w:rsid w:val="00EE08B2"/>
    <w:pPr>
      <w:jc w:val="both"/>
    </w:pPr>
    <w:rPr>
      <w:rFonts w:ascii="ISOCPEUR" w:hAnsi="ISOCPEUR"/>
      <w:i/>
      <w:lang w:val="uk-UA"/>
    </w:rPr>
  </w:style>
  <w:style w:type="paragraph" w:styleId="afe">
    <w:name w:val="Balloon Text"/>
    <w:basedOn w:val="a2"/>
    <w:link w:val="aff"/>
    <w:rsid w:val="00EE08B2"/>
    <w:rPr>
      <w:rFonts w:ascii="Tahoma" w:hAnsi="Tahoma" w:cs="Tahoma"/>
      <w:sz w:val="16"/>
      <w:szCs w:val="16"/>
    </w:rPr>
  </w:style>
  <w:style w:type="character" w:customStyle="1" w:styleId="aff">
    <w:name w:val="Текст выноски Знак"/>
    <w:link w:val="afe"/>
    <w:rsid w:val="00EE08B2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link w:val="3"/>
    <w:rsid w:val="00EE08B2"/>
    <w:rPr>
      <w:b/>
      <w:bCs/>
      <w:szCs w:val="26"/>
      <w:lang w:val="x-none" w:eastAsia="x-none"/>
    </w:rPr>
  </w:style>
  <w:style w:type="character" w:customStyle="1" w:styleId="40">
    <w:name w:val="Заголовок 4 Знак"/>
    <w:link w:val="4"/>
    <w:uiPriority w:val="9"/>
    <w:rsid w:val="00EE08B2"/>
    <w:rPr>
      <w:sz w:val="24"/>
      <w:lang w:val="x-none" w:eastAsia="x-none"/>
    </w:rPr>
  </w:style>
  <w:style w:type="character" w:customStyle="1" w:styleId="80">
    <w:name w:val="Заголовок 8 Знак"/>
    <w:link w:val="8"/>
    <w:uiPriority w:val="9"/>
    <w:rsid w:val="00EE08B2"/>
    <w:rPr>
      <w:rFonts w:ascii="Arial" w:hAnsi="Arial"/>
      <w:sz w:val="24"/>
      <w:lang w:val="x-none" w:eastAsia="x-none"/>
    </w:rPr>
  </w:style>
  <w:style w:type="table" w:customStyle="1" w:styleId="ProektTableText">
    <w:name w:val="Proekt Table Text"/>
    <w:basedOn w:val="a4"/>
    <w:rsid w:val="00EE08B2"/>
    <w:pPr>
      <w:spacing w:line="360" w:lineRule="auto"/>
    </w:pPr>
    <w:rPr>
      <w:rFonts w:ascii="Arial" w:hAnsi="Arial"/>
      <w:sz w:val="19"/>
    </w:rPr>
    <w:tblPr>
      <w:tblCellMar>
        <w:top w:w="28" w:type="dxa"/>
        <w:left w:w="57" w:type="dxa"/>
        <w:bottom w:w="28" w:type="dxa"/>
        <w:right w:w="57" w:type="dxa"/>
      </w:tblCellMar>
    </w:tblPr>
  </w:style>
  <w:style w:type="character" w:customStyle="1" w:styleId="90">
    <w:name w:val="Заголовок 9 Знак"/>
    <w:link w:val="9"/>
    <w:rsid w:val="00EE08B2"/>
    <w:rPr>
      <w:b/>
      <w:sz w:val="24"/>
      <w:lang w:val="x-none" w:eastAsia="x-none"/>
    </w:rPr>
  </w:style>
  <w:style w:type="character" w:customStyle="1" w:styleId="10">
    <w:name w:val="Заголовок 1 Знак"/>
    <w:link w:val="1"/>
    <w:rsid w:val="00EE08B2"/>
    <w:rPr>
      <w:b/>
      <w:kern w:val="28"/>
      <w:lang w:val="x-none" w:eastAsia="x-none"/>
    </w:rPr>
  </w:style>
  <w:style w:type="character" w:customStyle="1" w:styleId="20">
    <w:name w:val="Заголовок 2 Знак"/>
    <w:link w:val="2"/>
    <w:rsid w:val="00EE08B2"/>
    <w:rPr>
      <w:b/>
      <w:szCs w:val="32"/>
      <w:lang w:val="x-none" w:eastAsia="x-none"/>
    </w:rPr>
  </w:style>
  <w:style w:type="character" w:customStyle="1" w:styleId="50">
    <w:name w:val="Заголовок 5 Знак"/>
    <w:link w:val="5"/>
    <w:rsid w:val="00EE08B2"/>
    <w:rPr>
      <w:b/>
      <w:bCs/>
      <w:i/>
      <w:iCs/>
      <w:sz w:val="26"/>
      <w:szCs w:val="26"/>
      <w:lang w:val="x-none" w:eastAsia="x-none"/>
    </w:rPr>
  </w:style>
  <w:style w:type="character" w:customStyle="1" w:styleId="60">
    <w:name w:val="Заголовок 6 Знак"/>
    <w:link w:val="6"/>
    <w:rsid w:val="00EE08B2"/>
    <w:rPr>
      <w:b/>
      <w:bCs/>
      <w:sz w:val="22"/>
      <w:szCs w:val="22"/>
      <w:lang w:val="x-none" w:eastAsia="x-none"/>
    </w:rPr>
  </w:style>
  <w:style w:type="character" w:customStyle="1" w:styleId="70">
    <w:name w:val="Заголовок 7 Знак"/>
    <w:link w:val="7"/>
    <w:uiPriority w:val="9"/>
    <w:rsid w:val="00EE08B2"/>
    <w:rPr>
      <w:sz w:val="24"/>
      <w:szCs w:val="24"/>
      <w:lang w:val="x-none" w:eastAsia="x-none"/>
    </w:rPr>
  </w:style>
  <w:style w:type="table" w:customStyle="1" w:styleId="13">
    <w:name w:val="Сетка таблицы1"/>
    <w:basedOn w:val="a4"/>
    <w:next w:val="af6"/>
    <w:uiPriority w:val="59"/>
    <w:rsid w:val="00EE08B2"/>
    <w:pPr>
      <w:ind w:left="170" w:right="170" w:firstLine="851"/>
      <w:jc w:val="both"/>
    </w:pPr>
    <w:rPr>
      <w:rFonts w:eastAsia="Calibri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14">
    <w:name w:val="Нет списка1"/>
    <w:next w:val="a5"/>
    <w:uiPriority w:val="99"/>
    <w:semiHidden/>
    <w:unhideWhenUsed/>
    <w:rsid w:val="00EE08B2"/>
  </w:style>
  <w:style w:type="table" w:customStyle="1" w:styleId="22">
    <w:name w:val="Сетка таблицы2"/>
    <w:basedOn w:val="a4"/>
    <w:next w:val="af6"/>
    <w:uiPriority w:val="59"/>
    <w:rsid w:val="00EE08B2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110">
    <w:name w:val="Нет списка11"/>
    <w:next w:val="a5"/>
    <w:uiPriority w:val="99"/>
    <w:semiHidden/>
    <w:unhideWhenUsed/>
    <w:rsid w:val="00EE08B2"/>
  </w:style>
  <w:style w:type="table" w:customStyle="1" w:styleId="111">
    <w:name w:val="Сетка таблицы11"/>
    <w:basedOn w:val="a4"/>
    <w:uiPriority w:val="59"/>
    <w:rsid w:val="00EE08B2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">
    <w:name w:val="Сетка таблицы3"/>
    <w:basedOn w:val="a4"/>
    <w:next w:val="af6"/>
    <w:uiPriority w:val="59"/>
    <w:rsid w:val="00EE08B2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43">
    <w:name w:val="Сетка таблицы4"/>
    <w:basedOn w:val="a4"/>
    <w:next w:val="af6"/>
    <w:uiPriority w:val="59"/>
    <w:rsid w:val="00EE08B2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55">
    <w:name w:val="Сетка таблицы5"/>
    <w:basedOn w:val="a4"/>
    <w:next w:val="af6"/>
    <w:uiPriority w:val="59"/>
    <w:rsid w:val="00EE08B2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61">
    <w:name w:val="Сетка таблицы6"/>
    <w:basedOn w:val="a4"/>
    <w:next w:val="af6"/>
    <w:uiPriority w:val="59"/>
    <w:rsid w:val="00EE08B2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1">
    <w:name w:val="Сетка таблицы7"/>
    <w:basedOn w:val="a4"/>
    <w:next w:val="af6"/>
    <w:uiPriority w:val="59"/>
    <w:rsid w:val="00EE08B2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81">
    <w:name w:val="Сетка таблицы8"/>
    <w:basedOn w:val="a4"/>
    <w:next w:val="af6"/>
    <w:uiPriority w:val="59"/>
    <w:rsid w:val="00EE08B2"/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afa">
    <w:name w:val="Схема документа Знак"/>
    <w:link w:val="af9"/>
    <w:uiPriority w:val="99"/>
    <w:semiHidden/>
    <w:rsid w:val="00EE08B2"/>
    <w:rPr>
      <w:rFonts w:ascii="Tahoma" w:hAnsi="Tahoma"/>
      <w:sz w:val="20"/>
      <w:shd w:val="clear" w:color="auto" w:fill="000080"/>
      <w:lang w:val="x-none" w:eastAsia="x-none"/>
    </w:rPr>
  </w:style>
  <w:style w:type="paragraph" w:styleId="72">
    <w:name w:val="toc 7"/>
    <w:basedOn w:val="a2"/>
    <w:next w:val="a2"/>
    <w:autoRedefine/>
    <w:uiPriority w:val="39"/>
    <w:rsid w:val="00EE08B2"/>
    <w:pPr>
      <w:tabs>
        <w:tab w:val="left" w:leader="dot" w:pos="9368"/>
        <w:tab w:val="right" w:pos="9873"/>
      </w:tabs>
      <w:ind w:left="320"/>
    </w:pPr>
  </w:style>
  <w:style w:type="paragraph" w:customStyle="1" w:styleId="a7">
    <w:name w:val="ОСНтекстдокумента"/>
    <w:basedOn w:val="a2"/>
    <w:next w:val="a2"/>
    <w:link w:val="aff0"/>
    <w:uiPriority w:val="99"/>
    <w:qFormat/>
    <w:rsid w:val="00EE08B2"/>
    <w:pPr>
      <w:ind w:firstLine="709"/>
    </w:pPr>
    <w:rPr>
      <w:color w:val="000000"/>
    </w:rPr>
  </w:style>
  <w:style w:type="paragraph" w:customStyle="1" w:styleId="-">
    <w:name w:val="МАКР-Ы"/>
    <w:basedOn w:val="a2"/>
    <w:link w:val="-0"/>
    <w:uiPriority w:val="99"/>
    <w:qFormat/>
    <w:rsid w:val="00EE08B2"/>
    <w:pPr>
      <w:numPr>
        <w:numId w:val="3"/>
      </w:numPr>
      <w:contextualSpacing/>
    </w:pPr>
    <w:rPr>
      <w:szCs w:val="24"/>
      <w:lang w:val="x-none" w:eastAsia="x-none"/>
    </w:rPr>
  </w:style>
  <w:style w:type="character" w:customStyle="1" w:styleId="apple-converted-space">
    <w:name w:val="apple-converted-space"/>
    <w:rsid w:val="00EE08B2"/>
  </w:style>
  <w:style w:type="paragraph" w:styleId="aff1">
    <w:name w:val="List Paragraph"/>
    <w:aliases w:val="Маркер,ТЗ список,Абзац списка литеральный,Абзац списка5,List Paragraph,AC List 01,Цветной список - Акцент 12,Ненумерованный список"/>
    <w:basedOn w:val="a2"/>
    <w:link w:val="aff2"/>
    <w:uiPriority w:val="34"/>
    <w:qFormat/>
    <w:rsid w:val="00EE08B2"/>
    <w:pPr>
      <w:spacing w:after="160" w:line="259" w:lineRule="auto"/>
      <w:ind w:left="720"/>
      <w:contextualSpacing/>
      <w:jc w:val="left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aff3">
    <w:name w:val="Основной"/>
    <w:basedOn w:val="a2"/>
    <w:rsid w:val="00EE08B2"/>
    <w:pPr>
      <w:ind w:firstLine="720"/>
    </w:pPr>
  </w:style>
  <w:style w:type="table" w:customStyle="1" w:styleId="91">
    <w:name w:val="Сетка таблицы9"/>
    <w:basedOn w:val="a4"/>
    <w:next w:val="af6"/>
    <w:uiPriority w:val="39"/>
    <w:rsid w:val="00EE08B2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4">
    <w:name w:val="Placeholder Text"/>
    <w:basedOn w:val="a3"/>
    <w:uiPriority w:val="99"/>
    <w:semiHidden/>
    <w:rsid w:val="00EE08B2"/>
    <w:rPr>
      <w:color w:val="808080"/>
    </w:rPr>
  </w:style>
  <w:style w:type="paragraph" w:styleId="44">
    <w:name w:val="toc 4"/>
    <w:basedOn w:val="a2"/>
    <w:next w:val="a2"/>
    <w:autoRedefine/>
    <w:uiPriority w:val="39"/>
    <w:unhideWhenUsed/>
    <w:rsid w:val="00EE08B2"/>
    <w:pPr>
      <w:spacing w:after="100" w:line="259" w:lineRule="auto"/>
      <w:ind w:left="66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56">
    <w:name w:val="toc 5"/>
    <w:basedOn w:val="a2"/>
    <w:next w:val="a2"/>
    <w:autoRedefine/>
    <w:uiPriority w:val="39"/>
    <w:unhideWhenUsed/>
    <w:rsid w:val="00EE08B2"/>
    <w:pPr>
      <w:spacing w:after="100" w:line="259" w:lineRule="auto"/>
      <w:ind w:left="88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62">
    <w:name w:val="toc 6"/>
    <w:basedOn w:val="a2"/>
    <w:next w:val="a2"/>
    <w:autoRedefine/>
    <w:uiPriority w:val="39"/>
    <w:unhideWhenUsed/>
    <w:rsid w:val="00EE08B2"/>
    <w:pPr>
      <w:spacing w:after="100" w:line="259" w:lineRule="auto"/>
      <w:ind w:left="110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82">
    <w:name w:val="toc 8"/>
    <w:basedOn w:val="a2"/>
    <w:next w:val="a2"/>
    <w:autoRedefine/>
    <w:uiPriority w:val="39"/>
    <w:unhideWhenUsed/>
    <w:rsid w:val="00EE08B2"/>
    <w:pPr>
      <w:spacing w:after="100" w:line="259" w:lineRule="auto"/>
      <w:ind w:left="154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92">
    <w:name w:val="toc 9"/>
    <w:basedOn w:val="a2"/>
    <w:next w:val="a2"/>
    <w:autoRedefine/>
    <w:uiPriority w:val="39"/>
    <w:unhideWhenUsed/>
    <w:rsid w:val="00EE08B2"/>
    <w:pPr>
      <w:spacing w:after="100" w:line="259" w:lineRule="auto"/>
      <w:ind w:left="1760"/>
      <w:jc w:val="left"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15">
    <w:name w:val="Неразрешенное упоминание1"/>
    <w:basedOn w:val="a3"/>
    <w:uiPriority w:val="99"/>
    <w:semiHidden/>
    <w:unhideWhenUsed/>
    <w:rsid w:val="00EE08B2"/>
    <w:rPr>
      <w:color w:val="605E5C"/>
      <w:shd w:val="clear" w:color="auto" w:fill="E1DFDD"/>
    </w:rPr>
  </w:style>
  <w:style w:type="paragraph" w:customStyle="1" w:styleId="a1">
    <w:name w:val="НумТабл"/>
    <w:basedOn w:val="a2"/>
    <w:link w:val="aff5"/>
    <w:autoRedefine/>
    <w:qFormat/>
    <w:rsid w:val="00EE08B2"/>
    <w:pPr>
      <w:keepNext/>
      <w:keepLines/>
      <w:numPr>
        <w:numId w:val="11"/>
      </w:numPr>
      <w:ind w:left="0" w:firstLine="0"/>
      <w:jc w:val="right"/>
    </w:pPr>
    <w:rPr>
      <w:rFonts w:eastAsiaTheme="minorHAnsi"/>
      <w:lang w:eastAsia="x-none"/>
    </w:rPr>
  </w:style>
  <w:style w:type="paragraph" w:customStyle="1" w:styleId="aff6">
    <w:name w:val="НумРис"/>
    <w:basedOn w:val="af4"/>
    <w:link w:val="aff7"/>
    <w:rsid w:val="00EE08B2"/>
  </w:style>
  <w:style w:type="character" w:customStyle="1" w:styleId="aff5">
    <w:name w:val="НумТабл Знак"/>
    <w:basedOn w:val="a3"/>
    <w:link w:val="a1"/>
    <w:rsid w:val="00EE08B2"/>
    <w:rPr>
      <w:rFonts w:eastAsiaTheme="minorHAnsi"/>
      <w:lang w:eastAsia="x-none"/>
    </w:rPr>
  </w:style>
  <w:style w:type="paragraph" w:customStyle="1" w:styleId="a">
    <w:name w:val="НумРисун"/>
    <w:basedOn w:val="a1"/>
    <w:link w:val="aff8"/>
    <w:autoRedefine/>
    <w:qFormat/>
    <w:rsid w:val="00EE08B2"/>
    <w:pPr>
      <w:keepNext w:val="0"/>
      <w:numPr>
        <w:numId w:val="43"/>
      </w:numPr>
      <w:contextualSpacing/>
      <w:jc w:val="center"/>
    </w:pPr>
  </w:style>
  <w:style w:type="character" w:customStyle="1" w:styleId="aff0">
    <w:name w:val="ОСНтекстдокумента Знак"/>
    <w:basedOn w:val="a3"/>
    <w:link w:val="a7"/>
    <w:uiPriority w:val="99"/>
    <w:rsid w:val="00EE08B2"/>
    <w:rPr>
      <w:color w:val="000000"/>
    </w:rPr>
  </w:style>
  <w:style w:type="character" w:customStyle="1" w:styleId="af5">
    <w:name w:val="рисвтабл Знак"/>
    <w:basedOn w:val="aff0"/>
    <w:link w:val="af4"/>
    <w:uiPriority w:val="99"/>
    <w:rsid w:val="00EE08B2"/>
    <w:rPr>
      <w:color w:val="000000"/>
    </w:rPr>
  </w:style>
  <w:style w:type="character" w:customStyle="1" w:styleId="aff7">
    <w:name w:val="НумРис Знак"/>
    <w:basedOn w:val="af5"/>
    <w:link w:val="aff6"/>
    <w:rsid w:val="00EE08B2"/>
    <w:rPr>
      <w:color w:val="000000"/>
    </w:rPr>
  </w:style>
  <w:style w:type="character" w:customStyle="1" w:styleId="aff8">
    <w:name w:val="НумРисун Знак"/>
    <w:basedOn w:val="aff5"/>
    <w:link w:val="a"/>
    <w:rsid w:val="00EE08B2"/>
    <w:rPr>
      <w:rFonts w:eastAsiaTheme="minorHAnsi"/>
      <w:lang w:eastAsia="x-none"/>
    </w:rPr>
  </w:style>
  <w:style w:type="paragraph" w:customStyle="1" w:styleId="aHeader">
    <w:name w:val="a_Header"/>
    <w:basedOn w:val="a2"/>
    <w:rsid w:val="00D45141"/>
    <w:pPr>
      <w:tabs>
        <w:tab w:val="left" w:pos="1985"/>
      </w:tabs>
      <w:overflowPunct w:val="0"/>
      <w:autoSpaceDE w:val="0"/>
      <w:autoSpaceDN w:val="0"/>
      <w:adjustRightInd w:val="0"/>
      <w:spacing w:after="60"/>
      <w:jc w:val="center"/>
      <w:textAlignment w:val="baseline"/>
    </w:pPr>
    <w:rPr>
      <w:rFonts w:ascii="Courier New" w:hAnsi="Courier New"/>
      <w:sz w:val="24"/>
      <w:szCs w:val="24"/>
    </w:rPr>
  </w:style>
  <w:style w:type="table" w:customStyle="1" w:styleId="100">
    <w:name w:val="Сетка таблицы10"/>
    <w:basedOn w:val="a4"/>
    <w:next w:val="af6"/>
    <w:uiPriority w:val="39"/>
    <w:rsid w:val="00D45141"/>
    <w:pPr>
      <w:ind w:firstLine="720"/>
      <w:jc w:val="both"/>
    </w:pPr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">
    <w:name w:val="Верхний колонтитул Знак"/>
    <w:basedOn w:val="a3"/>
    <w:link w:val="ae"/>
    <w:rsid w:val="00BF2570"/>
  </w:style>
  <w:style w:type="paragraph" w:customStyle="1" w:styleId="16">
    <w:name w:val="Обычный1"/>
    <w:autoRedefine/>
    <w:rsid w:val="00346804"/>
    <w:pPr>
      <w:spacing w:line="360" w:lineRule="auto"/>
      <w:ind w:firstLine="567"/>
    </w:pPr>
    <w:rPr>
      <w:rFonts w:ascii="Arial" w:hAnsi="Arial"/>
      <w:sz w:val="24"/>
      <w:szCs w:val="20"/>
    </w:rPr>
  </w:style>
  <w:style w:type="paragraph" w:customStyle="1" w:styleId="aff9">
    <w:name w:val="Таблицы"/>
    <w:basedOn w:val="16"/>
    <w:next w:val="16"/>
    <w:qFormat/>
    <w:rsid w:val="00346804"/>
    <w:pPr>
      <w:ind w:firstLine="0"/>
      <w:jc w:val="center"/>
    </w:pPr>
  </w:style>
  <w:style w:type="character" w:styleId="affa">
    <w:name w:val="FollowedHyperlink"/>
    <w:basedOn w:val="a3"/>
    <w:semiHidden/>
    <w:unhideWhenUsed/>
    <w:rsid w:val="00835D1C"/>
    <w:rPr>
      <w:color w:val="954F72" w:themeColor="followedHyperlink"/>
      <w:u w:val="single"/>
    </w:rPr>
  </w:style>
  <w:style w:type="character" w:styleId="affb">
    <w:name w:val="Strong"/>
    <w:basedOn w:val="a3"/>
    <w:uiPriority w:val="22"/>
    <w:qFormat/>
    <w:rsid w:val="00015581"/>
    <w:rPr>
      <w:b/>
      <w:bCs/>
    </w:rPr>
  </w:style>
  <w:style w:type="character" w:customStyle="1" w:styleId="aff2">
    <w:name w:val="Абзац списка Знак"/>
    <w:aliases w:val="Маркер Знак,ТЗ список Знак,Абзац списка литеральный Знак,Абзац списка5 Знак,List Paragraph Знак,AC List 01 Знак,Цветной список - Акцент 12 Знак,Ненумерованный список Знак"/>
    <w:link w:val="aff1"/>
    <w:uiPriority w:val="34"/>
    <w:rsid w:val="00856D55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-1">
    <w:name w:val="НУм-Список"/>
    <w:basedOn w:val="a2"/>
    <w:link w:val="-2"/>
    <w:qFormat/>
    <w:rsid w:val="00F24F07"/>
    <w:rPr>
      <w:rFonts w:ascii="Arial Narrow" w:hAnsi="Arial Narrow"/>
    </w:rPr>
  </w:style>
  <w:style w:type="character" w:customStyle="1" w:styleId="-2">
    <w:name w:val="НУм-Список Знак"/>
    <w:basedOn w:val="a3"/>
    <w:link w:val="-1"/>
    <w:rsid w:val="00F24F07"/>
    <w:rPr>
      <w:rFonts w:ascii="Arial Narrow" w:hAnsi="Arial Narrow"/>
    </w:rPr>
  </w:style>
  <w:style w:type="character" w:customStyle="1" w:styleId="17">
    <w:name w:val="Основной шрифт абзаца1"/>
    <w:qFormat/>
    <w:rsid w:val="000F634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0037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609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63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15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5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977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38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498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911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59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259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358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217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5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3613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86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4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04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971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538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7743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564573">
              <w:marLeft w:val="0"/>
              <w:marRight w:val="0"/>
              <w:marTop w:val="2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532467">
                  <w:marLeft w:val="225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footer" Target="footer1.xml"/><Relationship Id="rId26" Type="http://schemas.openxmlformats.org/officeDocument/2006/relationships/image" Target="media/image13.jpeg"/><Relationship Id="rId39" Type="http://schemas.openxmlformats.org/officeDocument/2006/relationships/image" Target="media/image26.jpeg"/><Relationship Id="rId21" Type="http://schemas.openxmlformats.org/officeDocument/2006/relationships/image" Target="media/image8.jpeg"/><Relationship Id="rId34" Type="http://schemas.openxmlformats.org/officeDocument/2006/relationships/image" Target="media/image21.jpeg"/><Relationship Id="rId42" Type="http://schemas.openxmlformats.org/officeDocument/2006/relationships/image" Target="media/image29.jpeg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9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image" Target="media/image11.jpeg"/><Relationship Id="rId32" Type="http://schemas.openxmlformats.org/officeDocument/2006/relationships/image" Target="media/image19.jpeg"/><Relationship Id="rId37" Type="http://schemas.openxmlformats.org/officeDocument/2006/relationships/image" Target="media/image24.jpeg"/><Relationship Id="rId40" Type="http://schemas.openxmlformats.org/officeDocument/2006/relationships/image" Target="media/image27.jpeg"/><Relationship Id="rId45" Type="http://schemas.openxmlformats.org/officeDocument/2006/relationships/header" Target="header5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0.jpeg"/><Relationship Id="rId28" Type="http://schemas.openxmlformats.org/officeDocument/2006/relationships/image" Target="media/image15.jpeg"/><Relationship Id="rId36" Type="http://schemas.openxmlformats.org/officeDocument/2006/relationships/image" Target="media/image23.jpeg"/><Relationship Id="rId10" Type="http://schemas.openxmlformats.org/officeDocument/2006/relationships/image" Target="media/image1.png"/><Relationship Id="rId19" Type="http://schemas.openxmlformats.org/officeDocument/2006/relationships/header" Target="header4.xml"/><Relationship Id="rId31" Type="http://schemas.openxmlformats.org/officeDocument/2006/relationships/image" Target="media/image18.jpeg"/><Relationship Id="rId44" Type="http://schemas.openxmlformats.org/officeDocument/2006/relationships/image" Target="media/image31.jpe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5.jpeg"/><Relationship Id="rId22" Type="http://schemas.openxmlformats.org/officeDocument/2006/relationships/image" Target="media/image9.jpeg"/><Relationship Id="rId27" Type="http://schemas.openxmlformats.org/officeDocument/2006/relationships/image" Target="media/image14.jpeg"/><Relationship Id="rId30" Type="http://schemas.openxmlformats.org/officeDocument/2006/relationships/image" Target="media/image17.jpeg"/><Relationship Id="rId35" Type="http://schemas.openxmlformats.org/officeDocument/2006/relationships/image" Target="media/image22.jpeg"/><Relationship Id="rId43" Type="http://schemas.openxmlformats.org/officeDocument/2006/relationships/image" Target="media/image30.jpeg"/><Relationship Id="rId8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image" Target="media/image3.jpeg"/><Relationship Id="rId17" Type="http://schemas.openxmlformats.org/officeDocument/2006/relationships/header" Target="header3.xml"/><Relationship Id="rId25" Type="http://schemas.openxmlformats.org/officeDocument/2006/relationships/image" Target="media/image12.jpeg"/><Relationship Id="rId33" Type="http://schemas.openxmlformats.org/officeDocument/2006/relationships/image" Target="media/image20.jpeg"/><Relationship Id="rId38" Type="http://schemas.openxmlformats.org/officeDocument/2006/relationships/image" Target="media/image25.jpeg"/><Relationship Id="rId46" Type="http://schemas.openxmlformats.org/officeDocument/2006/relationships/fontTable" Target="fontTable.xml"/><Relationship Id="rId20" Type="http://schemas.openxmlformats.org/officeDocument/2006/relationships/hyperlink" Target="http://www.nopriz.ru" TargetMode="External"/><Relationship Id="rId41" Type="http://schemas.openxmlformats.org/officeDocument/2006/relationships/image" Target="media/image28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&#1056;&#1040;&#1041;&#1054;&#1058;&#1040;\&#1048;&#1085;&#1078;&#1080;&#1085;&#1080;&#1088;&#1080;&#1085;&#1075;\&#1054;&#1041;&#1066;&#1045;&#1050;&#1058;&#1067;\2022\&#1058;&#1080;&#1093;&#1086;&#1088;&#1077;&#1094;&#1082;\2021%2012%2030%20&#1054;&#1090;&#1095;&#1077;&#1090;%20&#1083;&#1080;&#1090;&#1077;&#1088;&#1072;%20&#1041;1-&#1092;&#1086;&#1088;&#1084;&#1072;&#1090;%20&#1085;&#1086;&#1084;&#1077;&#1088;&#1086;&#1074;.doc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09FC99F-D409-490D-A69A-9E9B1F9702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2021 12 30 Отчет литера Б1-формат номеров</Template>
  <TotalTime>367</TotalTime>
  <Pages>27</Pages>
  <Words>2565</Words>
  <Characters>14627</Characters>
  <Application>Microsoft Office Word</Application>
  <DocSecurity>0</DocSecurity>
  <Lines>121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Технический отчет</vt:lpstr>
    </vt:vector>
  </TitlesOfParts>
  <Manager>Данилов В.И.</Manager>
  <Company>ФГУП "ГВСУ № 8"</Company>
  <LinksUpToDate>false</LinksUpToDate>
  <CharactersWithSpaces>17158</CharactersWithSpaces>
  <SharedDoc>false</SharedDoc>
  <HLinks>
    <vt:vector size="408" baseType="variant">
      <vt:variant>
        <vt:i4>2097267</vt:i4>
      </vt:variant>
      <vt:variant>
        <vt:i4>390</vt:i4>
      </vt:variant>
      <vt:variant>
        <vt:i4>0</vt:i4>
      </vt:variant>
      <vt:variant>
        <vt:i4>5</vt:i4>
      </vt:variant>
      <vt:variant>
        <vt:lpwstr>normacs://normacs.ru/1051j</vt:lpwstr>
      </vt:variant>
      <vt:variant>
        <vt:lpwstr/>
      </vt:variant>
      <vt:variant>
        <vt:i4>5373952</vt:i4>
      </vt:variant>
      <vt:variant>
        <vt:i4>387</vt:i4>
      </vt:variant>
      <vt:variant>
        <vt:i4>0</vt:i4>
      </vt:variant>
      <vt:variant>
        <vt:i4>5</vt:i4>
      </vt:variant>
      <vt:variant>
        <vt:lpwstr>normacs://normacs.ru/vrjs</vt:lpwstr>
      </vt:variant>
      <vt:variant>
        <vt:lpwstr/>
      </vt:variant>
      <vt:variant>
        <vt:i4>2293797</vt:i4>
      </vt:variant>
      <vt:variant>
        <vt:i4>384</vt:i4>
      </vt:variant>
      <vt:variant>
        <vt:i4>0</vt:i4>
      </vt:variant>
      <vt:variant>
        <vt:i4>5</vt:i4>
      </vt:variant>
      <vt:variant>
        <vt:lpwstr>normacs://normacs.ru/107gk</vt:lpwstr>
      </vt:variant>
      <vt:variant>
        <vt:lpwstr/>
      </vt:variant>
      <vt:variant>
        <vt:i4>655361</vt:i4>
      </vt:variant>
      <vt:variant>
        <vt:i4>381</vt:i4>
      </vt:variant>
      <vt:variant>
        <vt:i4>0</vt:i4>
      </vt:variant>
      <vt:variant>
        <vt:i4>5</vt:i4>
      </vt:variant>
      <vt:variant>
        <vt:lpwstr>normacs://normacs.ru/vs2d</vt:lpwstr>
      </vt:variant>
      <vt:variant>
        <vt:lpwstr/>
      </vt:variant>
      <vt:variant>
        <vt:i4>8257649</vt:i4>
      </vt:variant>
      <vt:variant>
        <vt:i4>378</vt:i4>
      </vt:variant>
      <vt:variant>
        <vt:i4>0</vt:i4>
      </vt:variant>
      <vt:variant>
        <vt:i4>5</vt:i4>
      </vt:variant>
      <vt:variant>
        <vt:lpwstr>normacs://normacs.ru/10b3c</vt:lpwstr>
      </vt:variant>
      <vt:variant>
        <vt:lpwstr/>
      </vt:variant>
      <vt:variant>
        <vt:i4>8126512</vt:i4>
      </vt:variant>
      <vt:variant>
        <vt:i4>375</vt:i4>
      </vt:variant>
      <vt:variant>
        <vt:i4>0</vt:i4>
      </vt:variant>
      <vt:variant>
        <vt:i4>5</vt:i4>
      </vt:variant>
      <vt:variant>
        <vt:lpwstr>normacs://normacs.ru/112s1</vt:lpwstr>
      </vt:variant>
      <vt:variant>
        <vt:lpwstr/>
      </vt:variant>
      <vt:variant>
        <vt:i4>7929901</vt:i4>
      </vt:variant>
      <vt:variant>
        <vt:i4>372</vt:i4>
      </vt:variant>
      <vt:variant>
        <vt:i4>0</vt:i4>
      </vt:variant>
      <vt:variant>
        <vt:i4>5</vt:i4>
      </vt:variant>
      <vt:variant>
        <vt:lpwstr>normacs://normacs.ru/116n0</vt:lpwstr>
      </vt:variant>
      <vt:variant>
        <vt:lpwstr/>
      </vt:variant>
      <vt:variant>
        <vt:i4>4587541</vt:i4>
      </vt:variant>
      <vt:variant>
        <vt:i4>369</vt:i4>
      </vt:variant>
      <vt:variant>
        <vt:i4>0</vt:i4>
      </vt:variant>
      <vt:variant>
        <vt:i4>5</vt:i4>
      </vt:variant>
      <vt:variant>
        <vt:lpwstr>http://www.np-moposs.ru/</vt:lpwstr>
      </vt:variant>
      <vt:variant>
        <vt:lpwstr/>
      </vt:variant>
      <vt:variant>
        <vt:i4>1376306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_Toc501006642</vt:lpwstr>
      </vt:variant>
      <vt:variant>
        <vt:i4>1376306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_Toc501006641</vt:lpwstr>
      </vt:variant>
      <vt:variant>
        <vt:i4>1376306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_Toc501006640</vt:lpwstr>
      </vt:variant>
      <vt:variant>
        <vt:i4>1179698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_Toc501006639</vt:lpwstr>
      </vt:variant>
      <vt:variant>
        <vt:i4>1179698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_Toc501006638</vt:lpwstr>
      </vt:variant>
      <vt:variant>
        <vt:i4>1179698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_Toc501006637</vt:lpwstr>
      </vt:variant>
      <vt:variant>
        <vt:i4>1179698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_Toc501006636</vt:lpwstr>
      </vt:variant>
      <vt:variant>
        <vt:i4>1179698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_Toc501006635</vt:lpwstr>
      </vt:variant>
      <vt:variant>
        <vt:i4>1179698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_Toc501006634</vt:lpwstr>
      </vt:variant>
      <vt:variant>
        <vt:i4>1179698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_Toc501006633</vt:lpwstr>
      </vt:variant>
      <vt:variant>
        <vt:i4>1179698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_Toc501006632</vt:lpwstr>
      </vt:variant>
      <vt:variant>
        <vt:i4>1179698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_Toc501006631</vt:lpwstr>
      </vt:variant>
      <vt:variant>
        <vt:i4>1179698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_Toc501006630</vt:lpwstr>
      </vt:variant>
      <vt:variant>
        <vt:i4>1245234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_Toc501006629</vt:lpwstr>
      </vt:variant>
      <vt:variant>
        <vt:i4>1245234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_Toc501006628</vt:lpwstr>
      </vt:variant>
      <vt:variant>
        <vt:i4>1245234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_Toc501006627</vt:lpwstr>
      </vt:variant>
      <vt:variant>
        <vt:i4>1245234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_Toc501006626</vt:lpwstr>
      </vt:variant>
      <vt:variant>
        <vt:i4>1245234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_Toc501006625</vt:lpwstr>
      </vt:variant>
      <vt:variant>
        <vt:i4>1245234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_Toc501006624</vt:lpwstr>
      </vt:variant>
      <vt:variant>
        <vt:i4>1245234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_Toc501006623</vt:lpwstr>
      </vt:variant>
      <vt:variant>
        <vt:i4>1245234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_Toc501006622</vt:lpwstr>
      </vt:variant>
      <vt:variant>
        <vt:i4>1245234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_Toc501006621</vt:lpwstr>
      </vt:variant>
      <vt:variant>
        <vt:i4>1245234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_Toc501006620</vt:lpwstr>
      </vt:variant>
      <vt:variant>
        <vt:i4>1048626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_Toc501006619</vt:lpwstr>
      </vt:variant>
      <vt:variant>
        <vt:i4>1048626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_Toc501006618</vt:lpwstr>
      </vt:variant>
      <vt:variant>
        <vt:i4>1048626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_Toc501006617</vt:lpwstr>
      </vt:variant>
      <vt:variant>
        <vt:i4>1048626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_Toc501006616</vt:lpwstr>
      </vt:variant>
      <vt:variant>
        <vt:i4>1048626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_Toc501006615</vt:lpwstr>
      </vt:variant>
      <vt:variant>
        <vt:i4>1048626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_Toc501006614</vt:lpwstr>
      </vt:variant>
      <vt:variant>
        <vt:i4>1048626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_Toc501006613</vt:lpwstr>
      </vt:variant>
      <vt:variant>
        <vt:i4>1048626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_Toc501006612</vt:lpwstr>
      </vt:variant>
      <vt:variant>
        <vt:i4>1048626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_Toc501006611</vt:lpwstr>
      </vt:variant>
      <vt:variant>
        <vt:i4>1048626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_Toc501006610</vt:lpwstr>
      </vt:variant>
      <vt:variant>
        <vt:i4>1114162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_Toc501006609</vt:lpwstr>
      </vt:variant>
      <vt:variant>
        <vt:i4>1114162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_Toc501006608</vt:lpwstr>
      </vt:variant>
      <vt:variant>
        <vt:i4>1114162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_Toc501006607</vt:lpwstr>
      </vt:variant>
      <vt:variant>
        <vt:i4>1114162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_Toc501006606</vt:lpwstr>
      </vt:variant>
      <vt:variant>
        <vt:i4>1114162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_Toc501006605</vt:lpwstr>
      </vt:variant>
      <vt:variant>
        <vt:i4>1114162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_Toc501006604</vt:lpwstr>
      </vt:variant>
      <vt:variant>
        <vt:i4>1114162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_Toc501006603</vt:lpwstr>
      </vt:variant>
      <vt:variant>
        <vt:i4>1114162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_Toc501006602</vt:lpwstr>
      </vt:variant>
      <vt:variant>
        <vt:i4>1114162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_Toc501006601</vt:lpwstr>
      </vt:variant>
      <vt:variant>
        <vt:i4>1114162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_Toc501006600</vt:lpwstr>
      </vt:variant>
      <vt:variant>
        <vt:i4>1572913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_Toc501006599</vt:lpwstr>
      </vt:variant>
      <vt:variant>
        <vt:i4>1572913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_Toc501006598</vt:lpwstr>
      </vt:variant>
      <vt:variant>
        <vt:i4>1572913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_Toc501006597</vt:lpwstr>
      </vt:variant>
      <vt:variant>
        <vt:i4>1572913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_Toc501006596</vt:lpwstr>
      </vt:variant>
      <vt:variant>
        <vt:i4>1572913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_Toc501006595</vt:lpwstr>
      </vt:variant>
      <vt:variant>
        <vt:i4>1572913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_Toc501006594</vt:lpwstr>
      </vt:variant>
      <vt:variant>
        <vt:i4>1572913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_Toc501006593</vt:lpwstr>
      </vt:variant>
      <vt:variant>
        <vt:i4>1572913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_Toc501006592</vt:lpwstr>
      </vt:variant>
      <vt:variant>
        <vt:i4>1572913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_Toc501006591</vt:lpwstr>
      </vt:variant>
      <vt:variant>
        <vt:i4>1572913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_Toc501006590</vt:lpwstr>
      </vt:variant>
      <vt:variant>
        <vt:i4>1638449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_Toc501006589</vt:lpwstr>
      </vt:variant>
      <vt:variant>
        <vt:i4>1638449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_Toc501006588</vt:lpwstr>
      </vt:variant>
      <vt:variant>
        <vt:i4>1638449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_Toc501006587</vt:lpwstr>
      </vt:variant>
      <vt:variant>
        <vt:i4>1638449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_Toc501006586</vt:lpwstr>
      </vt:variant>
      <vt:variant>
        <vt:i4>1638449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_Toc501006585</vt:lpwstr>
      </vt:variant>
      <vt:variant>
        <vt:i4>1638449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_Toc501006584</vt:lpwstr>
      </vt:variant>
      <vt:variant>
        <vt:i4>1638449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_Toc501006583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Технический отчет</dc:title>
  <dc:subject/>
  <dc:creator>Завалин С.В.</dc:creator>
  <cp:keywords/>
  <dc:description/>
  <cp:lastModifiedBy>Rl_suhov@mail.ru</cp:lastModifiedBy>
  <cp:revision>60</cp:revision>
  <cp:lastPrinted>2022-03-01T07:07:00Z</cp:lastPrinted>
  <dcterms:created xsi:type="dcterms:W3CDTF">2023-07-19T06:29:00Z</dcterms:created>
  <dcterms:modified xsi:type="dcterms:W3CDTF">2023-07-27T04:58:00Z</dcterms:modified>
</cp:coreProperties>
</file>